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E0209B" w14:textId="739BA0EC" w:rsidR="0042030B" w:rsidRDefault="0042030B" w:rsidP="0042030B">
      <w:pPr>
        <w:spacing w:after="0"/>
        <w:jc w:val="center"/>
        <w:rPr>
          <w:b/>
        </w:rPr>
      </w:pPr>
      <w:r w:rsidRPr="00D21DDA">
        <w:rPr>
          <w:b/>
        </w:rPr>
        <w:t>CONVENIO</w:t>
      </w:r>
      <w:r w:rsidR="00B2638D">
        <w:rPr>
          <w:b/>
        </w:rPr>
        <w:t xml:space="preserve"> </w:t>
      </w:r>
      <w:r w:rsidRPr="00D21DDA">
        <w:rPr>
          <w:b/>
        </w:rPr>
        <w:t>No.</w:t>
      </w:r>
      <w:r w:rsidR="00B2638D">
        <w:rPr>
          <w:b/>
        </w:rPr>
        <w:t xml:space="preserve"> </w:t>
      </w:r>
      <w:r>
        <w:rPr>
          <w:b/>
        </w:rPr>
        <w:t>00</w:t>
      </w:r>
      <w:r w:rsidRPr="00D21DDA">
        <w:rPr>
          <w:b/>
        </w:rPr>
        <w:t>-PS-GADMCJS-2026</w:t>
      </w:r>
    </w:p>
    <w:p w14:paraId="444F9BB9" w14:textId="6FF3DBD3" w:rsidR="0042030B" w:rsidRPr="00274DDB" w:rsidRDefault="0042030B" w:rsidP="0094080B">
      <w:pPr>
        <w:spacing w:after="0"/>
        <w:jc w:val="both"/>
        <w:rPr>
          <w:b/>
        </w:rPr>
      </w:pPr>
      <w:bookmarkStart w:id="0" w:name="_Hlk238131639"/>
      <w:r>
        <w:rPr>
          <w:b/>
        </w:rPr>
        <w:t>BORRADOR</w:t>
      </w:r>
      <w:r w:rsidR="00B2638D">
        <w:rPr>
          <w:b/>
        </w:rPr>
        <w:t xml:space="preserve"> </w:t>
      </w:r>
      <w:r>
        <w:rPr>
          <w:b/>
        </w:rPr>
        <w:t>DEL</w:t>
      </w:r>
      <w:r w:rsidR="00B2638D">
        <w:rPr>
          <w:b/>
        </w:rPr>
        <w:t xml:space="preserve"> </w:t>
      </w:r>
      <w:bookmarkStart w:id="1" w:name="_Hlk238132863"/>
      <w:r w:rsidR="0087743B" w:rsidRPr="0087743B">
        <w:rPr>
          <w:b/>
        </w:rPr>
        <w:t>CONVENIO DE AUTORIZACIÓN DEL MINISTERIO DE EDUCACIÓN, DEPORTE Y CULTURA ZONA 2 AL GOBIERNO AUTÓNOMO DESCENTRALIZAD</w:t>
      </w:r>
      <w:r w:rsidR="0087743B">
        <w:rPr>
          <w:b/>
        </w:rPr>
        <w:t xml:space="preserve">O </w:t>
      </w:r>
      <w:r w:rsidR="0087743B" w:rsidRPr="0087743B">
        <w:rPr>
          <w:b/>
        </w:rPr>
        <w:t>MUNICIPAL</w:t>
      </w:r>
      <w:r w:rsidR="0087743B">
        <w:rPr>
          <w:b/>
        </w:rPr>
        <w:t xml:space="preserve"> DEL CANTÓN LA</w:t>
      </w:r>
      <w:r w:rsidR="0087743B" w:rsidRPr="0087743B">
        <w:rPr>
          <w:b/>
        </w:rPr>
        <w:t xml:space="preserve"> JOYA DE LOS SACHAS PARA LA EJECUCIÓN DEL PROYECTO “FORTALECIMIENTO DE LA INFRAESTRUCTURA EDUCATIVA MEDIANTE LA CONSTRUCCIÓN DE UN BLOQUE DE DOS AULAS Y BATERÍAS SANITARIAS EN LA UNIDAD EDUCATIVA VALERIO GREFA DE LA COMUNA SAN PABLO, PARROQUIA SAN SEBASTIÁN DEL COCA; Y, UNA BATERÍA SANITARIA EN LA UNIDAD EDUCATIVA 30 DE ABRIL DE LA CABECERA PARROQUIAL DE ENOKANQUI, CANTON LA JOYA DE LOS SACHAS, PROVINCIA DE ORELLANA; CON EL FIN DE GARANTIZAR ESPACIOS ADECUADOS, SEGUROS Y SALUDABLES PARA EL PROCESO DE ENSEÑANZA-APRENDIZAJE.”</w:t>
      </w:r>
      <w:bookmarkEnd w:id="1"/>
    </w:p>
    <w:bookmarkEnd w:id="0"/>
    <w:p w14:paraId="3D15D1A3" w14:textId="77777777" w:rsidR="0042030B" w:rsidRPr="00274DDB" w:rsidRDefault="0042030B" w:rsidP="0042030B">
      <w:pPr>
        <w:spacing w:after="0"/>
        <w:jc w:val="both"/>
        <w:rPr>
          <w:b/>
        </w:rPr>
      </w:pPr>
    </w:p>
    <w:p w14:paraId="0918345B" w14:textId="0A6DFCD0" w:rsidR="0042030B" w:rsidRPr="00274DDB" w:rsidRDefault="0042030B" w:rsidP="0042030B">
      <w:pPr>
        <w:jc w:val="both"/>
      </w:pPr>
      <w:r w:rsidRPr="00274DDB">
        <w:t>Intervienen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celebración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>Autorización</w:t>
      </w:r>
      <w:r w:rsidRPr="00274DDB">
        <w:t>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parte,</w:t>
      </w:r>
      <w:r w:rsidR="00B2638D">
        <w:t xml:space="preserve"> </w:t>
      </w:r>
      <w:r w:rsidRPr="00274DDB">
        <w:t>la,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DEPORTE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CULTURA</w:t>
      </w:r>
      <w:r w:rsidR="00B2638D">
        <w:t xml:space="preserve"> </w:t>
      </w:r>
      <w:r w:rsidRPr="00274DDB">
        <w:t>ZONA</w:t>
      </w:r>
      <w:r w:rsidR="00B2638D">
        <w:t xml:space="preserve"> </w:t>
      </w:r>
      <w:r w:rsidRPr="00274DDB">
        <w:t>2,</w:t>
      </w:r>
      <w:r w:rsidR="00B2638D">
        <w:t xml:space="preserve"> </w:t>
      </w:r>
      <w:r w:rsidRPr="00274DDB">
        <w:t>representado</w:t>
      </w:r>
      <w:r w:rsidR="00B2638D">
        <w:t xml:space="preserve"> </w:t>
      </w:r>
      <w:r w:rsidRPr="00274DDB">
        <w:t>legalmente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Abg.</w:t>
      </w:r>
      <w:r w:rsidR="00B2638D">
        <w:t xml:space="preserve"> </w:t>
      </w:r>
      <w:r w:rsidRPr="00274DDB">
        <w:t>Viviana</w:t>
      </w:r>
      <w:r w:rsidR="00B2638D">
        <w:t xml:space="preserve"> </w:t>
      </w:r>
      <w:r w:rsidRPr="00274DDB">
        <w:t>Daniela</w:t>
      </w:r>
      <w:r w:rsidR="00B2638D">
        <w:t xml:space="preserve"> </w:t>
      </w:r>
      <w:r w:rsidRPr="00274DDB">
        <w:t>Pinargote</w:t>
      </w:r>
      <w:r w:rsidR="00B2638D">
        <w:t xml:space="preserve"> </w:t>
      </w:r>
      <w:r w:rsidRPr="00274DDB">
        <w:t>Briones,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Coordinadora</w:t>
      </w:r>
      <w:r w:rsidR="00B2638D">
        <w:t xml:space="preserve"> </w:t>
      </w:r>
      <w:r w:rsidRPr="00274DDB">
        <w:t>Zonal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Zona</w:t>
      </w:r>
      <w:r w:rsidR="00B2638D">
        <w:t xml:space="preserve"> </w:t>
      </w:r>
      <w:r w:rsidRPr="00274DDB">
        <w:t>2,</w:t>
      </w:r>
      <w:r w:rsidR="00B2638D">
        <w:t xml:space="preserve"> </w:t>
      </w:r>
      <w:r w:rsidRPr="00274DDB">
        <w:t>conforme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demuestra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Acción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Personal</w:t>
      </w:r>
      <w:r w:rsidR="00B2638D">
        <w:t xml:space="preserve"> </w:t>
      </w:r>
      <w:r w:rsidRPr="00274DDB">
        <w:t>No.</w:t>
      </w:r>
      <w:r w:rsidR="00B2638D">
        <w:t xml:space="preserve"> </w:t>
      </w:r>
      <w:r w:rsidRPr="00274DDB">
        <w:t>02848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fecha</w:t>
      </w:r>
      <w:r w:rsidR="00B2638D">
        <w:t xml:space="preserve"> </w:t>
      </w:r>
      <w:r w:rsidRPr="00274DDB">
        <w:t>20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noviembre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2024,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otra</w:t>
      </w:r>
      <w:r w:rsidR="00B2638D">
        <w:t xml:space="preserve"> </w:t>
      </w:r>
      <w:r w:rsidRPr="00274DDB">
        <w:t>parte,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Sachas,</w:t>
      </w:r>
      <w:r w:rsidR="00B2638D">
        <w:t xml:space="preserve"> </w:t>
      </w:r>
      <w:r w:rsidRPr="00274DDB">
        <w:t>legalmente</w:t>
      </w:r>
      <w:r w:rsidR="00B2638D">
        <w:t xml:space="preserve"> </w:t>
      </w:r>
      <w:r w:rsidRPr="00274DDB">
        <w:t>representado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proofErr w:type="spellStart"/>
      <w:r w:rsidRPr="00274DDB">
        <w:t>Mgs</w:t>
      </w:r>
      <w:proofErr w:type="spellEnd"/>
      <w:r w:rsidRPr="00274DDB">
        <w:t>.</w:t>
      </w:r>
      <w:r w:rsidR="00B2638D">
        <w:t xml:space="preserve"> </w:t>
      </w:r>
      <w:r w:rsidRPr="00274DDB">
        <w:t>Katherin</w:t>
      </w:r>
      <w:r w:rsidR="00B2638D">
        <w:t xml:space="preserve"> </w:t>
      </w:r>
      <w:r w:rsidRPr="00274DDB">
        <w:t>Lizeth</w:t>
      </w:r>
      <w:r w:rsidR="00B2638D">
        <w:t xml:space="preserve"> </w:t>
      </w:r>
      <w:r w:rsidRPr="00274DDB">
        <w:t>Hinojosa</w:t>
      </w:r>
      <w:r w:rsidR="00B2638D">
        <w:t xml:space="preserve"> </w:t>
      </w:r>
      <w:r w:rsidRPr="00274DDB">
        <w:t>Rojas,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de,</w:t>
      </w:r>
      <w:r w:rsidR="00B2638D">
        <w:t xml:space="preserve"> </w:t>
      </w:r>
      <w:proofErr w:type="gramStart"/>
      <w:r w:rsidRPr="00274DDB">
        <w:t>Alcaldesa</w:t>
      </w:r>
      <w:proofErr w:type="gramEnd"/>
      <w:r w:rsidR="00B2638D">
        <w:t xml:space="preserve"> </w:t>
      </w:r>
      <w:r w:rsidRPr="00274DDB">
        <w:t>según</w:t>
      </w:r>
      <w:r w:rsidR="00B2638D">
        <w:t xml:space="preserve"> </w:t>
      </w:r>
      <w:r w:rsidRPr="00274DDB">
        <w:t>credencial</w:t>
      </w:r>
      <w:r w:rsidR="00B2638D">
        <w:t xml:space="preserve"> </w:t>
      </w:r>
      <w:r w:rsidRPr="00274DDB">
        <w:t>emitida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Junta</w:t>
      </w:r>
      <w:r w:rsidR="00B2638D">
        <w:t xml:space="preserve"> </w:t>
      </w:r>
      <w:r w:rsidRPr="00274DDB">
        <w:t>Provincial</w:t>
      </w:r>
      <w:r w:rsidR="00B2638D">
        <w:t xml:space="preserve"> </w:t>
      </w:r>
      <w:r w:rsidRPr="00274DDB">
        <w:t>Electoral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Orellana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14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mayo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2023,</w:t>
      </w:r>
      <w:r w:rsidR="00B2638D">
        <w:t xml:space="preserve"> </w:t>
      </w:r>
      <w:r w:rsidRPr="00274DDB">
        <w:t>quien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posterior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denominará</w:t>
      </w:r>
      <w:r w:rsidR="00B2638D">
        <w:t xml:space="preserve"> </w:t>
      </w:r>
      <w:r w:rsidRPr="00274DDB">
        <w:t>GAD</w:t>
      </w:r>
      <w:r w:rsidR="00B2638D">
        <w:t xml:space="preserve"> </w:t>
      </w:r>
      <w:r w:rsidRPr="00274DDB">
        <w:t>MUNICIPAL;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quienes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conjunto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referirá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"Partes"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"Comparecientes",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representan;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libre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voluntaria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debidamente</w:t>
      </w:r>
      <w:r w:rsidR="00B2638D">
        <w:t xml:space="preserve"> </w:t>
      </w:r>
      <w:r w:rsidRPr="00274DDB">
        <w:t>autorizados,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comprometen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tenor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cláusulas:</w:t>
      </w:r>
      <w:r w:rsidR="00B2638D">
        <w:t xml:space="preserve"> </w:t>
      </w:r>
    </w:p>
    <w:p w14:paraId="009D4E3F" w14:textId="79AA0207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PRIMERA.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ANTECEDENTES:</w:t>
      </w:r>
      <w:r w:rsidR="00B2638D">
        <w:rPr>
          <w:b/>
        </w:rPr>
        <w:t xml:space="preserve"> </w:t>
      </w:r>
    </w:p>
    <w:p w14:paraId="2DCF696E" w14:textId="48A73B92" w:rsidR="0042030B" w:rsidRDefault="0042030B" w:rsidP="00477E79">
      <w:pPr>
        <w:jc w:val="both"/>
      </w:pPr>
      <w:r w:rsidRPr="007B53AC">
        <w:rPr>
          <w:b/>
        </w:rPr>
        <w:t>1.1.-</w:t>
      </w:r>
      <w:r w:rsidR="00B2638D">
        <w:t xml:space="preserve"> </w:t>
      </w:r>
      <w:r w:rsidR="00CA0572">
        <w:t>Mediante</w:t>
      </w:r>
      <w:r w:rsidR="00B2638D">
        <w:t xml:space="preserve"> </w:t>
      </w:r>
      <w:r w:rsidR="00CA0572">
        <w:t>Oficios</w:t>
      </w:r>
      <w:r w:rsidR="00B2638D">
        <w:t xml:space="preserve"> </w:t>
      </w:r>
      <w:r w:rsidRPr="00274DDB">
        <w:t>Número</w:t>
      </w:r>
      <w:r w:rsidR="00B2638D">
        <w:t xml:space="preserve"> </w:t>
      </w:r>
      <w:r w:rsidR="00CA0572" w:rsidRPr="00CA0572">
        <w:t>Nro.</w:t>
      </w:r>
      <w:r w:rsidR="00B2638D">
        <w:t xml:space="preserve"> </w:t>
      </w:r>
      <w:r w:rsidR="00CA0572" w:rsidRPr="00CA0572">
        <w:t>MINEDUC-UE30ABRIL2024:2025-00032</w:t>
      </w:r>
      <w:r w:rsidR="00B2638D">
        <w:t xml:space="preserve"> </w:t>
      </w:r>
      <w:r w:rsidR="00CA0572">
        <w:t>y</w:t>
      </w:r>
      <w:r w:rsidR="00B2638D">
        <w:t xml:space="preserve"> </w:t>
      </w:r>
      <w:proofErr w:type="spellStart"/>
      <w:r w:rsidR="00CA0572" w:rsidRPr="00CA0572">
        <w:t>N°</w:t>
      </w:r>
      <w:proofErr w:type="spellEnd"/>
      <w:r w:rsidR="00B2638D">
        <w:t xml:space="preserve"> </w:t>
      </w:r>
      <w:r w:rsidR="00CA0572" w:rsidRPr="00CA0572">
        <w:t>027</w:t>
      </w:r>
      <w:r w:rsidR="00B2638D">
        <w:t xml:space="preserve"> </w:t>
      </w:r>
      <w:r w:rsidR="00CA0572" w:rsidRPr="00CA0572">
        <w:t>UECIB-VG</w:t>
      </w:r>
      <w:r w:rsidR="00B2638D">
        <w:t xml:space="preserve"> </w:t>
      </w:r>
      <w:r w:rsidR="00CA0572">
        <w:t>de</w:t>
      </w:r>
      <w:r w:rsidR="00B2638D">
        <w:t xml:space="preserve"> </w:t>
      </w:r>
      <w:r w:rsidR="00CA0572">
        <w:t>fechas</w:t>
      </w:r>
      <w:r w:rsidR="00B2638D">
        <w:t xml:space="preserve"> </w:t>
      </w:r>
      <w:r w:rsidR="00CA0572">
        <w:t>13</w:t>
      </w:r>
      <w:r w:rsidR="00B2638D">
        <w:t xml:space="preserve"> </w:t>
      </w:r>
      <w:r w:rsidR="00CA0572">
        <w:t>de</w:t>
      </w:r>
      <w:r w:rsidR="00B2638D">
        <w:t xml:space="preserve"> </w:t>
      </w:r>
      <w:r w:rsidR="00CA0572">
        <w:t>enero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202</w:t>
      </w:r>
      <w:r w:rsidR="00CA0572">
        <w:t>5</w:t>
      </w:r>
      <w:r w:rsidR="00B2638D">
        <w:t xml:space="preserve"> </w:t>
      </w:r>
      <w:r w:rsidR="00495795">
        <w:t>y</w:t>
      </w:r>
      <w:r w:rsidR="00B2638D">
        <w:t xml:space="preserve"> </w:t>
      </w:r>
      <w:r w:rsidR="00495795">
        <w:t>13</w:t>
      </w:r>
      <w:r w:rsidR="00B2638D">
        <w:t xml:space="preserve"> </w:t>
      </w:r>
      <w:r w:rsidR="00495795">
        <w:t>de</w:t>
      </w:r>
      <w:r w:rsidR="00B2638D">
        <w:t xml:space="preserve"> </w:t>
      </w:r>
      <w:r w:rsidR="00495795">
        <w:t>marzo</w:t>
      </w:r>
      <w:r w:rsidR="00B2638D">
        <w:t xml:space="preserve"> </w:t>
      </w:r>
      <w:r w:rsidR="00495795">
        <w:t>del</w:t>
      </w:r>
      <w:r w:rsidR="00B2638D">
        <w:t xml:space="preserve"> </w:t>
      </w:r>
      <w:r w:rsidR="00495795">
        <w:t>2026</w:t>
      </w:r>
      <w:r w:rsidR="00B2638D">
        <w:t xml:space="preserve"> </w:t>
      </w:r>
      <w:r w:rsidR="00495795">
        <w:t>respectivamente</w:t>
      </w:r>
      <w:r w:rsidRPr="00274DDB">
        <w:t>,</w:t>
      </w:r>
      <w:r w:rsidR="00B2638D">
        <w:t xml:space="preserve"> </w:t>
      </w:r>
      <w:r w:rsidRPr="00274DDB">
        <w:t>suscrito</w:t>
      </w:r>
      <w:r w:rsidR="002F083B">
        <w:t>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="00495795">
        <w:t>Lcda.</w:t>
      </w:r>
      <w:r w:rsidR="00B2638D">
        <w:t xml:space="preserve"> </w:t>
      </w:r>
      <w:r w:rsidR="00495795">
        <w:t>Verenice</w:t>
      </w:r>
      <w:r w:rsidR="00B2638D">
        <w:t xml:space="preserve"> </w:t>
      </w:r>
      <w:r w:rsidR="00495795">
        <w:t>Manobanda</w:t>
      </w:r>
      <w:r w:rsidR="00B2638D">
        <w:t xml:space="preserve"> </w:t>
      </w:r>
      <w:r w:rsidRPr="00274DDB">
        <w:t>Rectora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Unidad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="002F083B">
        <w:t>30</w:t>
      </w:r>
      <w:r w:rsidR="00B2638D">
        <w:t xml:space="preserve"> </w:t>
      </w:r>
      <w:r w:rsidR="002F083B">
        <w:t>de</w:t>
      </w:r>
      <w:r w:rsidR="00B2638D">
        <w:t xml:space="preserve"> </w:t>
      </w:r>
      <w:r w:rsidR="002F083B">
        <w:t>Abril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="002F083B">
        <w:t>Lcdo</w:t>
      </w:r>
      <w:r w:rsidRPr="00274DDB">
        <w:t>.</w:t>
      </w:r>
      <w:r w:rsidR="00B2638D">
        <w:t xml:space="preserve"> </w:t>
      </w:r>
      <w:r w:rsidR="002F083B">
        <w:t>Carlos</w:t>
      </w:r>
      <w:r w:rsidR="00B2638D">
        <w:t xml:space="preserve"> </w:t>
      </w:r>
      <w:r w:rsidR="002F083B">
        <w:t>Chimbo</w:t>
      </w:r>
      <w:r w:rsidR="00B2638D">
        <w:t xml:space="preserve"> </w:t>
      </w:r>
      <w:r w:rsidR="002F083B">
        <w:t>conjuntamente</w:t>
      </w:r>
      <w:r w:rsidR="00B2638D">
        <w:t xml:space="preserve"> </w:t>
      </w:r>
      <w:r w:rsidR="002F083B">
        <w:t>con</w:t>
      </w:r>
      <w:r w:rsidR="00B2638D">
        <w:t xml:space="preserve"> </w:t>
      </w:r>
      <w:r w:rsidR="002F083B">
        <w:t>el</w:t>
      </w:r>
      <w:r w:rsidR="00B2638D">
        <w:t xml:space="preserve"> </w:t>
      </w:r>
      <w:r w:rsidR="002F083B">
        <w:t>Sr.</w:t>
      </w:r>
      <w:r w:rsidR="00B2638D">
        <w:t xml:space="preserve"> </w:t>
      </w:r>
      <w:r w:rsidR="002F083B">
        <w:t>Pedro</w:t>
      </w:r>
      <w:r w:rsidR="00B2638D">
        <w:t xml:space="preserve"> </w:t>
      </w:r>
      <w:r w:rsidR="002F083B">
        <w:t>Alvarado</w:t>
      </w:r>
      <w:r w:rsidR="00B2638D">
        <w:t xml:space="preserve"> </w:t>
      </w:r>
      <w:r w:rsidRPr="00274DDB">
        <w:t>Presidente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Comité</w:t>
      </w:r>
      <w:r w:rsidR="00B2638D">
        <w:t xml:space="preserve"> </w:t>
      </w:r>
      <w:r w:rsidRPr="00274DDB">
        <w:t>Central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Padres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familia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misma</w:t>
      </w:r>
      <w:r w:rsidR="00B2638D">
        <w:t xml:space="preserve"> </w:t>
      </w:r>
      <w:r w:rsidRPr="00274DDB">
        <w:t>Unidad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="002F083B">
        <w:t>Comunitaria</w:t>
      </w:r>
      <w:r w:rsidR="00B2638D">
        <w:t xml:space="preserve"> </w:t>
      </w:r>
      <w:r w:rsidR="002F083B">
        <w:t>Intercultural</w:t>
      </w:r>
      <w:r w:rsidR="00B2638D">
        <w:t xml:space="preserve"> </w:t>
      </w:r>
      <w:r w:rsidR="002F083B">
        <w:t>Bilingüe</w:t>
      </w:r>
      <w:r w:rsidR="00B2638D">
        <w:t xml:space="preserve"> </w:t>
      </w:r>
      <w:r w:rsidR="002F083B">
        <w:t>“Valerio</w:t>
      </w:r>
      <w:r w:rsidR="00B2638D">
        <w:t xml:space="preserve"> </w:t>
      </w:r>
      <w:r w:rsidR="002F083B">
        <w:t>Grefa”</w:t>
      </w:r>
      <w:r w:rsidRPr="00274DDB">
        <w:t>,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solicita</w:t>
      </w:r>
      <w:r w:rsidR="002F083B">
        <w:t>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Máxima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GAD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Cantón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siguiente:</w:t>
      </w:r>
      <w:r w:rsidR="00B2638D">
        <w:t xml:space="preserve"> </w:t>
      </w:r>
      <w:r w:rsidRPr="00274DDB">
        <w:t>“Por</w:t>
      </w:r>
      <w:r w:rsidR="00B2638D">
        <w:t xml:space="preserve"> </w:t>
      </w:r>
      <w:r w:rsidRPr="00274DDB">
        <w:t>medio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presente,</w:t>
      </w:r>
      <w:r w:rsidR="00B2638D">
        <w:t xml:space="preserve"> </w:t>
      </w:r>
      <w:r w:rsidRPr="00274DDB">
        <w:t>extendemos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caluroso</w:t>
      </w:r>
      <w:r w:rsidR="00B2638D">
        <w:t xml:space="preserve"> </w:t>
      </w:r>
      <w:r w:rsidRPr="00274DDB">
        <w:t>saludo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nombre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quienes</w:t>
      </w:r>
      <w:r w:rsidR="00B2638D">
        <w:t xml:space="preserve"> </w:t>
      </w:r>
      <w:r w:rsidRPr="00274DDB">
        <w:t>conformamos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Unidad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"</w:t>
      </w:r>
      <w:r w:rsidR="00477E79">
        <w:t>30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Abril</w:t>
      </w:r>
      <w:r w:rsidRPr="00274DDB">
        <w:t>",</w:t>
      </w:r>
      <w:r w:rsidR="00B2638D">
        <w:t xml:space="preserve"> </w:t>
      </w:r>
      <w:r w:rsidRPr="00274DDB">
        <w:t>ubicada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Parroquia</w:t>
      </w:r>
      <w:r w:rsidR="00B2638D">
        <w:t xml:space="preserve"> </w:t>
      </w:r>
      <w:proofErr w:type="spellStart"/>
      <w:r w:rsidR="00477E79">
        <w:t>Enokanqui</w:t>
      </w:r>
      <w:proofErr w:type="spellEnd"/>
      <w:r w:rsidR="00B2638D">
        <w:t xml:space="preserve"> </w:t>
      </w:r>
      <w:r w:rsidR="00477E79">
        <w:t>Cantón</w:t>
      </w:r>
      <w:r w:rsidR="00B2638D">
        <w:t xml:space="preserve"> </w:t>
      </w:r>
      <w:r w:rsidR="00477E79">
        <w:t>la</w:t>
      </w:r>
      <w:r w:rsidR="00B2638D">
        <w:t xml:space="preserve"> </w:t>
      </w:r>
      <w:r w:rsidR="00477E79">
        <w:t>Joya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los</w:t>
      </w:r>
      <w:r w:rsidR="00B2638D">
        <w:t xml:space="preserve"> </w:t>
      </w:r>
      <w:r w:rsidR="00477E79">
        <w:t>Sachas,</w:t>
      </w:r>
      <w:r w:rsidR="00B2638D">
        <w:t xml:space="preserve"> </w:t>
      </w:r>
      <w:r w:rsidR="00477E79">
        <w:t>Mediante</w:t>
      </w:r>
      <w:r w:rsidR="00B2638D">
        <w:t xml:space="preserve"> </w:t>
      </w:r>
      <w:r w:rsidR="00477E79">
        <w:t>el</w:t>
      </w:r>
      <w:r w:rsidR="00B2638D">
        <w:t xml:space="preserve"> </w:t>
      </w:r>
      <w:r w:rsidR="00477E79">
        <w:t>presente</w:t>
      </w:r>
      <w:r w:rsidR="00B2638D">
        <w:t xml:space="preserve"> </w:t>
      </w:r>
      <w:r w:rsidR="00477E79">
        <w:t>solicito</w:t>
      </w:r>
      <w:r w:rsidR="00B2638D">
        <w:t xml:space="preserve"> </w:t>
      </w:r>
      <w:r w:rsidR="00477E79">
        <w:t>nos</w:t>
      </w:r>
      <w:r w:rsidR="00B2638D">
        <w:t xml:space="preserve"> </w:t>
      </w:r>
      <w:r w:rsidR="00477E79">
        <w:t>ayude</w:t>
      </w:r>
      <w:r w:rsidR="00B2638D">
        <w:t xml:space="preserve"> </w:t>
      </w:r>
      <w:r w:rsidR="00477E79">
        <w:t>a</w:t>
      </w:r>
      <w:r w:rsidR="00B2638D">
        <w:t xml:space="preserve"> </w:t>
      </w:r>
      <w:r w:rsidR="00477E79">
        <w:t>gestionar</w:t>
      </w:r>
      <w:r w:rsidR="00B2638D">
        <w:t xml:space="preserve"> </w:t>
      </w:r>
      <w:r w:rsidR="00477E79">
        <w:t>la</w:t>
      </w:r>
      <w:r w:rsidR="00B2638D">
        <w:t xml:space="preserve"> </w:t>
      </w:r>
      <w:r w:rsidR="00477E79">
        <w:t>construcción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baterías</w:t>
      </w:r>
      <w:r w:rsidR="00B2638D">
        <w:t xml:space="preserve"> </w:t>
      </w:r>
      <w:r w:rsidR="00477E79">
        <w:t>sanitarias</w:t>
      </w:r>
      <w:r w:rsidR="00B2638D">
        <w:t xml:space="preserve"> </w:t>
      </w:r>
      <w:r w:rsidR="00477E79">
        <w:t>para</w:t>
      </w:r>
      <w:r w:rsidR="00B2638D">
        <w:t xml:space="preserve"> </w:t>
      </w:r>
      <w:r w:rsidR="00477E79">
        <w:t>el</w:t>
      </w:r>
      <w:r w:rsidR="00B2638D">
        <w:t xml:space="preserve"> </w:t>
      </w:r>
      <w:r w:rsidR="00477E79">
        <w:t>bloque</w:t>
      </w:r>
      <w:r w:rsidR="00B2638D">
        <w:t xml:space="preserve"> </w:t>
      </w:r>
      <w:r w:rsidR="00477E79">
        <w:t>1(escuelita);</w:t>
      </w:r>
      <w:r w:rsidR="00B2638D">
        <w:t xml:space="preserve"> </w:t>
      </w:r>
      <w:r w:rsidR="00477E79">
        <w:t>A</w:t>
      </w:r>
      <w:r w:rsidR="00B2638D">
        <w:t xml:space="preserve"> </w:t>
      </w:r>
      <w:r w:rsidR="00477E79">
        <w:t>nombre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personal</w:t>
      </w:r>
      <w:r w:rsidR="00B2638D">
        <w:t xml:space="preserve"> </w:t>
      </w:r>
      <w:r w:rsidR="00477E79">
        <w:t>docente</w:t>
      </w:r>
      <w:r w:rsidR="00B2638D">
        <w:t xml:space="preserve"> </w:t>
      </w:r>
      <w:r w:rsidR="00477E79">
        <w:t>y</w:t>
      </w:r>
      <w:r w:rsidR="00B2638D">
        <w:t xml:space="preserve"> </w:t>
      </w:r>
      <w:r w:rsidR="00477E79">
        <w:t>padres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familias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la</w:t>
      </w:r>
      <w:r w:rsidR="00B2638D">
        <w:t xml:space="preserve"> </w:t>
      </w:r>
      <w:r w:rsidR="00477E79">
        <w:t>Unidad</w:t>
      </w:r>
      <w:r w:rsidR="00B2638D">
        <w:t xml:space="preserve"> </w:t>
      </w:r>
      <w:r w:rsidR="00477E79">
        <w:t>Educativa</w:t>
      </w:r>
      <w:r w:rsidR="00B2638D">
        <w:t xml:space="preserve"> </w:t>
      </w:r>
      <w:r w:rsidR="00477E79">
        <w:t>Comunitaria</w:t>
      </w:r>
      <w:r w:rsidR="00B2638D">
        <w:t xml:space="preserve"> </w:t>
      </w:r>
      <w:r w:rsidR="00477E79">
        <w:t>Intercultural</w:t>
      </w:r>
      <w:r w:rsidR="00B2638D">
        <w:t xml:space="preserve"> </w:t>
      </w:r>
      <w:r w:rsidR="00477E79">
        <w:t>Bilingüe</w:t>
      </w:r>
      <w:r w:rsidR="00B2638D">
        <w:t xml:space="preserve"> </w:t>
      </w:r>
      <w:r w:rsidR="00477E79">
        <w:t>"VALERIO</w:t>
      </w:r>
      <w:r w:rsidR="00B2638D">
        <w:t xml:space="preserve"> </w:t>
      </w:r>
      <w:r w:rsidR="00477E79">
        <w:t>GREFA”,</w:t>
      </w:r>
      <w:r w:rsidR="00B2638D">
        <w:t xml:space="preserve"> </w:t>
      </w:r>
      <w:r w:rsidR="00477E79">
        <w:t>Nos</w:t>
      </w:r>
      <w:r w:rsidR="00B2638D">
        <w:t xml:space="preserve"> </w:t>
      </w:r>
      <w:r w:rsidR="00477E79">
        <w:t>dirigimos</w:t>
      </w:r>
      <w:r w:rsidR="00B2638D">
        <w:t xml:space="preserve"> </w:t>
      </w:r>
      <w:r w:rsidR="00477E79">
        <w:t>a</w:t>
      </w:r>
      <w:r w:rsidR="00B2638D">
        <w:t xml:space="preserve"> </w:t>
      </w:r>
      <w:r w:rsidR="00477E79">
        <w:t>su</w:t>
      </w:r>
      <w:r w:rsidR="00B2638D">
        <w:t xml:space="preserve"> </w:t>
      </w:r>
      <w:r w:rsidR="00477E79">
        <w:t>distinguida</w:t>
      </w:r>
      <w:r w:rsidR="00B2638D">
        <w:t xml:space="preserve"> </w:t>
      </w:r>
      <w:r w:rsidR="00477E79">
        <w:t>autoridad</w:t>
      </w:r>
      <w:r w:rsidR="00B2638D">
        <w:t xml:space="preserve"> </w:t>
      </w:r>
      <w:r w:rsidR="00477E79">
        <w:t>estimada</w:t>
      </w:r>
      <w:r w:rsidR="00B2638D">
        <w:t xml:space="preserve"> </w:t>
      </w:r>
      <w:r w:rsidR="00477E79">
        <w:t>alcaldesa</w:t>
      </w:r>
      <w:r w:rsidR="00B2638D">
        <w:t xml:space="preserve"> </w:t>
      </w:r>
      <w:r w:rsidR="00477E79">
        <w:t>con</w:t>
      </w:r>
      <w:r w:rsidR="00B2638D">
        <w:t xml:space="preserve"> </w:t>
      </w:r>
      <w:r w:rsidR="00477E79">
        <w:t>la</w:t>
      </w:r>
      <w:r w:rsidR="00B2638D">
        <w:t xml:space="preserve"> </w:t>
      </w:r>
      <w:r w:rsidR="00477E79">
        <w:t>finalidad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SOLICITAR</w:t>
      </w:r>
      <w:r w:rsidR="00B2638D">
        <w:t xml:space="preserve"> </w:t>
      </w:r>
      <w:r w:rsidR="00477E79">
        <w:t>un</w:t>
      </w:r>
      <w:r w:rsidR="00B2638D">
        <w:t xml:space="preserve"> </w:t>
      </w:r>
      <w:r w:rsidR="00477E79">
        <w:t>bloque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aulas</w:t>
      </w:r>
      <w:r w:rsidR="00B2638D">
        <w:t xml:space="preserve"> </w:t>
      </w:r>
      <w:r w:rsidR="00477E79">
        <w:t>y</w:t>
      </w:r>
      <w:r w:rsidR="00B2638D">
        <w:t xml:space="preserve"> </w:t>
      </w:r>
      <w:r w:rsidR="00477E79">
        <w:t>con</w:t>
      </w:r>
      <w:r w:rsidR="00B2638D">
        <w:t xml:space="preserve"> </w:t>
      </w:r>
      <w:r w:rsidR="00477E79">
        <w:t>una</w:t>
      </w:r>
      <w:r w:rsidR="00B2638D">
        <w:t xml:space="preserve"> </w:t>
      </w:r>
      <w:r w:rsidR="00477E79">
        <w:t>batería</w:t>
      </w:r>
      <w:r w:rsidR="00B2638D">
        <w:t xml:space="preserve"> </w:t>
      </w:r>
      <w:r w:rsidR="00477E79">
        <w:t>Sanitaria</w:t>
      </w:r>
      <w:r w:rsidR="00B2638D">
        <w:t xml:space="preserve"> </w:t>
      </w:r>
      <w:r w:rsidR="00477E79">
        <w:t>con</w:t>
      </w:r>
      <w:r w:rsidR="00B2638D">
        <w:t xml:space="preserve"> </w:t>
      </w:r>
      <w:r w:rsidR="00477E79">
        <w:t>división</w:t>
      </w:r>
      <w:r w:rsidR="00B2638D">
        <w:t xml:space="preserve"> </w:t>
      </w:r>
      <w:r w:rsidR="00477E79">
        <w:t>pare</w:t>
      </w:r>
      <w:r w:rsidR="00B2638D">
        <w:t xml:space="preserve"> </w:t>
      </w:r>
      <w:r w:rsidR="00477E79">
        <w:t>hombres</w:t>
      </w:r>
      <w:r w:rsidR="00B2638D">
        <w:t xml:space="preserve"> </w:t>
      </w:r>
      <w:r w:rsidR="00477E79">
        <w:t>y</w:t>
      </w:r>
      <w:r w:rsidR="00B2638D">
        <w:t xml:space="preserve"> </w:t>
      </w:r>
      <w:r w:rsidR="00477E79">
        <w:t>mujeres,</w:t>
      </w:r>
      <w:r w:rsidR="00B2638D">
        <w:t xml:space="preserve"> </w:t>
      </w:r>
      <w:r w:rsidR="00477E79">
        <w:t>su</w:t>
      </w:r>
      <w:r w:rsidR="00B2638D">
        <w:t xml:space="preserve"> </w:t>
      </w:r>
      <w:r w:rsidR="00477E79">
        <w:t>apoyo</w:t>
      </w:r>
      <w:r w:rsidR="00B2638D">
        <w:t xml:space="preserve"> </w:t>
      </w:r>
      <w:r w:rsidR="00477E79">
        <w:t>dará</w:t>
      </w:r>
      <w:r w:rsidR="00B2638D">
        <w:t xml:space="preserve"> </w:t>
      </w:r>
      <w:r w:rsidR="00477E79">
        <w:t>mayor</w:t>
      </w:r>
      <w:r w:rsidR="00B2638D">
        <w:t xml:space="preserve"> </w:t>
      </w:r>
      <w:r w:rsidR="00477E79">
        <w:t>realce</w:t>
      </w:r>
      <w:r w:rsidR="00B2638D">
        <w:t xml:space="preserve"> </w:t>
      </w:r>
      <w:r w:rsidR="00477E79">
        <w:t>en</w:t>
      </w:r>
      <w:r w:rsidR="00B2638D">
        <w:t xml:space="preserve"> </w:t>
      </w:r>
      <w:r w:rsidR="00477E79">
        <w:t>embellecimiento</w:t>
      </w:r>
      <w:r w:rsidR="00B2638D">
        <w:t xml:space="preserve"> </w:t>
      </w:r>
      <w:r w:rsidR="00477E79">
        <w:t>de</w:t>
      </w:r>
      <w:r w:rsidR="00B2638D">
        <w:t xml:space="preserve"> </w:t>
      </w:r>
      <w:r w:rsidR="00477E79">
        <w:t>nuestra</w:t>
      </w:r>
      <w:r w:rsidR="00B2638D">
        <w:t xml:space="preserve"> </w:t>
      </w:r>
      <w:r w:rsidR="00477E79">
        <w:t>institución</w:t>
      </w:r>
      <w:r w:rsidR="00B2638D">
        <w:t xml:space="preserve"> </w:t>
      </w:r>
      <w:r w:rsidR="00477E79">
        <w:t>educativa.</w:t>
      </w:r>
      <w:r w:rsidR="00B2638D">
        <w:t xml:space="preserve"> </w:t>
      </w:r>
    </w:p>
    <w:p w14:paraId="7DF5CF6E" w14:textId="0CB2F00B" w:rsidR="005D0911" w:rsidRDefault="005D0911" w:rsidP="005D0911">
      <w:pPr>
        <w:jc w:val="both"/>
        <w:rPr>
          <w:lang w:val="es-EC"/>
        </w:rPr>
      </w:pPr>
      <w:r w:rsidRPr="007B53AC">
        <w:rPr>
          <w:b/>
          <w:bCs/>
        </w:rPr>
        <w:t>1.2.-</w:t>
      </w:r>
      <w:r w:rsidR="00B2638D">
        <w:t xml:space="preserve"> </w:t>
      </w:r>
      <w:r>
        <w:t>Mediante</w:t>
      </w:r>
      <w:r w:rsidR="00B2638D">
        <w:t xml:space="preserve"> </w:t>
      </w:r>
      <w:r w:rsidRPr="005D0911">
        <w:t>Informe</w:t>
      </w:r>
      <w:r w:rsidR="00B2638D">
        <w:t xml:space="preserve"> </w:t>
      </w:r>
      <w:proofErr w:type="spellStart"/>
      <w:r w:rsidRPr="005D0911">
        <w:t>Nº</w:t>
      </w:r>
      <w:proofErr w:type="spellEnd"/>
      <w:r w:rsidR="00B2638D">
        <w:t xml:space="preserve"> </w:t>
      </w:r>
      <w:r w:rsidRPr="005D0911">
        <w:t>GADMCJS-DGP-UEP-HACP-17-</w:t>
      </w:r>
      <w:r w:rsidR="00B2638D">
        <w:t xml:space="preserve"> </w:t>
      </w:r>
      <w:r w:rsidRPr="005D0911">
        <w:t>2026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5D0911">
        <w:t>23</w:t>
      </w:r>
      <w:r w:rsidR="00B2638D">
        <w:t xml:space="preserve"> </w:t>
      </w:r>
      <w:r w:rsidRPr="005D0911">
        <w:t>de</w:t>
      </w:r>
      <w:r w:rsidR="00B2638D">
        <w:t xml:space="preserve"> </w:t>
      </w:r>
      <w:r w:rsidRPr="005D0911">
        <w:t>febrero</w:t>
      </w:r>
      <w:r w:rsidR="00B2638D">
        <w:t xml:space="preserve"> </w:t>
      </w:r>
      <w:r w:rsidRPr="005D0911">
        <w:t>de</w:t>
      </w:r>
      <w:r w:rsidR="00B2638D">
        <w:t xml:space="preserve"> </w:t>
      </w:r>
      <w:r w:rsidRPr="005D0911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 w:rsidRPr="005D0911">
        <w:rPr>
          <w:lang w:val="es-EC"/>
        </w:rPr>
        <w:t>Ing.</w:t>
      </w:r>
      <w:r w:rsidR="00B2638D">
        <w:rPr>
          <w:lang w:val="es-EC"/>
        </w:rPr>
        <w:t xml:space="preserve"> </w:t>
      </w:r>
      <w:proofErr w:type="spellStart"/>
      <w:r w:rsidRPr="005D0911">
        <w:rPr>
          <w:lang w:val="es-EC"/>
        </w:rPr>
        <w:t>Elect</w:t>
      </w:r>
      <w:proofErr w:type="spellEnd"/>
      <w:r w:rsidRPr="005D0911">
        <w:rPr>
          <w:lang w:val="es-EC"/>
        </w:rPr>
        <w:t>.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Abdel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Calderon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Palma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–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Técnico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Estudios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Proyectos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GADMCJS</w:t>
      </w:r>
      <w:r w:rsidR="00B2638D">
        <w:rPr>
          <w:lang w:val="es-EC"/>
        </w:rPr>
        <w:t xml:space="preserve"> </w:t>
      </w:r>
      <w:r>
        <w:rPr>
          <w:lang w:val="es-EC"/>
        </w:rPr>
        <w:t>documento</w:t>
      </w:r>
      <w:r w:rsidR="00B2638D">
        <w:rPr>
          <w:lang w:val="es-EC"/>
        </w:rPr>
        <w:t xml:space="preserve"> </w:t>
      </w:r>
      <w:r>
        <w:rPr>
          <w:lang w:val="es-EC"/>
        </w:rPr>
        <w:t>a</w:t>
      </w:r>
      <w:r w:rsidR="00B2638D">
        <w:rPr>
          <w:lang w:val="es-EC"/>
        </w:rPr>
        <w:t xml:space="preserve"> </w:t>
      </w:r>
      <w:r>
        <w:rPr>
          <w:lang w:val="es-EC"/>
        </w:rPr>
        <w:t>través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cual</w:t>
      </w:r>
      <w:r w:rsidR="00B2638D">
        <w:rPr>
          <w:lang w:val="es-EC"/>
        </w:rPr>
        <w:t xml:space="preserve"> </w:t>
      </w:r>
      <w:r>
        <w:rPr>
          <w:lang w:val="es-EC"/>
        </w:rPr>
        <w:t>remite</w:t>
      </w:r>
      <w:r w:rsidR="00B2638D">
        <w:rPr>
          <w:lang w:val="es-EC"/>
        </w:rPr>
        <w:t xml:space="preserve"> </w:t>
      </w:r>
      <w:r w:rsidRPr="00452FDB">
        <w:t>al</w:t>
      </w:r>
      <w:r w:rsidR="00B2638D">
        <w:t xml:space="preserve"> </w:t>
      </w:r>
      <w:r w:rsidRPr="00452FDB">
        <w:t>Arq.</w:t>
      </w:r>
      <w:r w:rsidR="00B2638D">
        <w:t xml:space="preserve"> </w:t>
      </w:r>
      <w:r w:rsidRPr="00452FDB">
        <w:t>Miguel</w:t>
      </w:r>
      <w:r w:rsidR="00B2638D">
        <w:t xml:space="preserve"> </w:t>
      </w:r>
      <w:r w:rsidRPr="00452FDB">
        <w:t>Ángel</w:t>
      </w:r>
      <w:r w:rsidR="00B2638D">
        <w:t xml:space="preserve"> </w:t>
      </w:r>
      <w:r w:rsidRPr="00452FDB">
        <w:t>Vanegas</w:t>
      </w:r>
      <w:r w:rsidR="00B2638D">
        <w:t xml:space="preserve"> </w:t>
      </w:r>
      <w:r w:rsidRPr="00452FDB">
        <w:t>Jirón</w:t>
      </w:r>
      <w:r w:rsidR="00B2638D">
        <w:t xml:space="preserve"> </w:t>
      </w:r>
      <w:r w:rsidRPr="00452FDB">
        <w:t>–</w:t>
      </w:r>
      <w:r w:rsidR="00B2638D">
        <w:t xml:space="preserve"> </w:t>
      </w:r>
      <w:r w:rsidRPr="00452FDB">
        <w:t>Jefe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la</w:t>
      </w:r>
      <w:r w:rsidR="00B2638D">
        <w:t xml:space="preserve"> </w:t>
      </w:r>
      <w:r w:rsidRPr="00452FDB">
        <w:t>Unidad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Estudios</w:t>
      </w:r>
      <w:r w:rsidR="00B2638D">
        <w:t xml:space="preserve"> </w:t>
      </w:r>
      <w:r w:rsidRPr="00452FDB">
        <w:t>y</w:t>
      </w:r>
      <w:r w:rsidR="00B2638D">
        <w:t xml:space="preserve"> </w:t>
      </w:r>
      <w:r w:rsidRPr="00452FDB"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GADMCJS,</w:t>
      </w:r>
      <w:r w:rsidR="00B2638D">
        <w:t xml:space="preserve"> </w:t>
      </w:r>
      <w:r>
        <w:t>el</w:t>
      </w:r>
      <w:r w:rsidR="00B2638D">
        <w:t xml:space="preserve"> </w:t>
      </w:r>
      <w:r w:rsidRPr="005D0911">
        <w:rPr>
          <w:lang w:val="es-EC"/>
        </w:rPr>
        <w:t>Informe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Técnico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Validación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Factibilidad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lastRenderedPageBreak/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Conexión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Directa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Red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Pública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Baja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Tensión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Proyecto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“FORTALECIMIENTO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INFRAESTRUCTURA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EDUCATIVA,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MEDIANTE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CONSTRUCCIÓN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BLOQUES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AULAS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DOCE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CENTROS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EDUCATIVOS,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FIN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MEJORAR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CONDICIONES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APRENDIZAJE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DESARROLLO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INTEGRAL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NIÑOS,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NIÑAS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ADOLESCENTES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VALERIO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GREFA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COMUNIDAD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PABLO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NORTE,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PARROQUIA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SEBASTIAN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COCA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CANTÓN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SACHAS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PROVINCIA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ORELLANA"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el</w:t>
      </w:r>
      <w:r w:rsidR="00B2638D">
        <w:rPr>
          <w:lang w:val="es-EC"/>
        </w:rPr>
        <w:t xml:space="preserve"> </w:t>
      </w:r>
      <w:r>
        <w:rPr>
          <w:lang w:val="es-EC"/>
        </w:rPr>
        <w:t>mismo</w:t>
      </w:r>
      <w:r w:rsidR="00B2638D">
        <w:rPr>
          <w:lang w:val="es-EC"/>
        </w:rPr>
        <w:t xml:space="preserve"> </w:t>
      </w:r>
      <w:r>
        <w:rPr>
          <w:lang w:val="es-EC"/>
        </w:rPr>
        <w:t>que</w:t>
      </w:r>
      <w:r w:rsidR="00B2638D">
        <w:rPr>
          <w:lang w:val="es-EC"/>
        </w:rPr>
        <w:t xml:space="preserve"> </w:t>
      </w:r>
      <w:r>
        <w:rPr>
          <w:lang w:val="es-EC"/>
        </w:rPr>
        <w:t>en</w:t>
      </w:r>
      <w:r w:rsidR="00B2638D">
        <w:rPr>
          <w:lang w:val="es-EC"/>
        </w:rPr>
        <w:t xml:space="preserve"> </w:t>
      </w:r>
      <w:r>
        <w:rPr>
          <w:lang w:val="es-EC"/>
        </w:rPr>
        <w:t>su</w:t>
      </w:r>
      <w:r w:rsidR="00B2638D">
        <w:rPr>
          <w:lang w:val="es-EC"/>
        </w:rPr>
        <w:t xml:space="preserve"> </w:t>
      </w:r>
      <w:r>
        <w:rPr>
          <w:lang w:val="es-EC"/>
        </w:rPr>
        <w:t>parte</w:t>
      </w:r>
      <w:r w:rsidR="00B2638D">
        <w:rPr>
          <w:lang w:val="es-EC"/>
        </w:rPr>
        <w:t xml:space="preserve"> </w:t>
      </w:r>
      <w:r>
        <w:rPr>
          <w:lang w:val="es-EC"/>
        </w:rPr>
        <w:t>pertinente</w:t>
      </w:r>
      <w:r w:rsidR="00B2638D">
        <w:rPr>
          <w:lang w:val="es-EC"/>
        </w:rPr>
        <w:t xml:space="preserve"> </w:t>
      </w:r>
      <w:r>
        <w:rPr>
          <w:lang w:val="es-EC"/>
        </w:rPr>
        <w:t>manifiesta:</w:t>
      </w:r>
    </w:p>
    <w:p w14:paraId="11F834BE" w14:textId="5B5CAADF" w:rsidR="005D0911" w:rsidRPr="005D0911" w:rsidRDefault="005D0911" w:rsidP="005D0911">
      <w:pPr>
        <w:jc w:val="both"/>
        <w:rPr>
          <w:lang w:val="es-EC"/>
        </w:rPr>
      </w:pPr>
      <w:r>
        <w:rPr>
          <w:lang w:val="es-EC"/>
        </w:rPr>
        <w:t>2</w:t>
      </w:r>
      <w:r w:rsidRPr="005D0911">
        <w:rPr>
          <w:lang w:val="es-EC"/>
        </w:rPr>
        <w:t>.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OBJETIVO</w:t>
      </w:r>
      <w:r w:rsidR="00B2638D">
        <w:rPr>
          <w:lang w:val="es-EC"/>
        </w:rPr>
        <w:t xml:space="preserve"> </w:t>
      </w:r>
    </w:p>
    <w:p w14:paraId="7A0C088E" w14:textId="76F27388" w:rsidR="005D0911" w:rsidRPr="005D0911" w:rsidRDefault="005D0911" w:rsidP="00725E66">
      <w:pPr>
        <w:spacing w:after="0"/>
        <w:jc w:val="both"/>
        <w:rPr>
          <w:lang w:val="es-EC"/>
        </w:rPr>
      </w:pPr>
      <w:r w:rsidRPr="005D0911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Objetivo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General:</w:t>
      </w:r>
    </w:p>
    <w:p w14:paraId="081CCC9A" w14:textId="348F8D2A" w:rsidR="005D0911" w:rsidRPr="005D0911" w:rsidRDefault="005D0911" w:rsidP="005D0911">
      <w:pPr>
        <w:jc w:val="both"/>
        <w:rPr>
          <w:lang w:val="es-EC"/>
        </w:rPr>
      </w:pPr>
      <w:r w:rsidRPr="005D0911">
        <w:rPr>
          <w:lang w:val="es-EC"/>
        </w:rPr>
        <w:t>Analizar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validar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técnicamente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si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diseños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eléctricos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desarrollados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proyecto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“FORTALECIMIENTO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INFRAESTRUCTURA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EDUCATIVA,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MEDIANTE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CONSTRUCCIÓN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BLOQUES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AULAS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DOCE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CENTROS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EDUCATIVOS,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FIN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MEJORAR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CONDICIONES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APRENDIZAJE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DESARROLLO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INTEGRAL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NIÑOS,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NIÑAS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ADOLESCENTES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EDUCATIVA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VALERIO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GREFA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COMUNIDAD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PABLO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NORTE,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PARROQUIA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SEBASTIAN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COCA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CANTÓN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SACHAS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PROVINCIA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ORELLANA",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permiten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una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conexión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directa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red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pública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baja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tensión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existente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220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V,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demostrando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viabilidad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eximir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necesidad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un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proyecto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eléctrico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avalado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por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CNEL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EP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_UN</w:t>
      </w:r>
      <w:r w:rsidR="00B2638D">
        <w:rPr>
          <w:lang w:val="es-EC"/>
        </w:rPr>
        <w:t xml:space="preserve"> </w:t>
      </w:r>
      <w:r w:rsidRPr="005D0911">
        <w:rPr>
          <w:lang w:val="es-EC"/>
        </w:rPr>
        <w:t>SUCUMBIOS.</w:t>
      </w:r>
      <w:r w:rsidR="00B2638D">
        <w:rPr>
          <w:lang w:val="es-EC"/>
        </w:rPr>
        <w:t xml:space="preserve"> </w:t>
      </w:r>
    </w:p>
    <w:p w14:paraId="27A28F18" w14:textId="10BB9CBA" w:rsidR="005D0911" w:rsidRPr="005D0911" w:rsidRDefault="00725E66" w:rsidP="00725E66">
      <w:pPr>
        <w:jc w:val="center"/>
        <w:rPr>
          <w:lang w:val="es-EC"/>
        </w:rPr>
      </w:pPr>
      <w:r w:rsidRPr="00725E66">
        <w:rPr>
          <w:lang w:val="es-EC"/>
        </w:rPr>
        <w:drawing>
          <wp:inline distT="0" distB="0" distL="0" distR="0" wp14:anchorId="087852C2" wp14:editId="64A66FE2">
            <wp:extent cx="3829050" cy="1690931"/>
            <wp:effectExtent l="0" t="0" r="0" b="5080"/>
            <wp:docPr id="2653071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3071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43819" cy="1697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8A86C" w14:textId="17DAEBC4" w:rsidR="007A7320" w:rsidRDefault="007A7320" w:rsidP="007A7320">
      <w:pPr>
        <w:jc w:val="center"/>
      </w:pPr>
      <w:r w:rsidRPr="007A7320">
        <w:rPr>
          <w:b/>
          <w:bCs/>
          <w:lang w:val="es-EC"/>
        </w:rPr>
        <w:t>Ilustración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1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IMAGEN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EXTRAIDA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DEL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GEO-PORTAL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CNEL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EP</w:t>
      </w:r>
      <w:r w:rsidR="00B2638D">
        <w:rPr>
          <w:b/>
          <w:bCs/>
          <w:lang w:val="es-EC"/>
        </w:rPr>
        <w:t xml:space="preserve"> </w:t>
      </w:r>
      <w:r w:rsidRPr="007A7320">
        <w:rPr>
          <w:b/>
          <w:bCs/>
          <w:lang w:val="es-EC"/>
        </w:rPr>
        <w:t>UN-SUCUMBIOS</w:t>
      </w:r>
    </w:p>
    <w:p w14:paraId="5473B1F4" w14:textId="005449E6" w:rsidR="00725E66" w:rsidRDefault="00725E66" w:rsidP="00725E66">
      <w:pPr>
        <w:jc w:val="both"/>
      </w:pPr>
      <w:r>
        <w:t>3.</w:t>
      </w:r>
      <w:r w:rsidR="00B2638D">
        <w:t xml:space="preserve"> </w:t>
      </w:r>
      <w:r>
        <w:t>INSPECCIÓN</w:t>
      </w:r>
      <w:r w:rsidR="00B2638D">
        <w:t xml:space="preserve"> </w:t>
      </w:r>
      <w:r>
        <w:t>TÉCNICA</w:t>
      </w:r>
      <w:r w:rsidR="00B2638D">
        <w:t xml:space="preserve"> </w:t>
      </w:r>
      <w:r>
        <w:t>(LEVANTAMIENTO</w:t>
      </w:r>
      <w:r w:rsidR="00B2638D">
        <w:t xml:space="preserve"> </w:t>
      </w:r>
      <w:r>
        <w:t>DE</w:t>
      </w:r>
      <w:r w:rsidR="00B2638D">
        <w:t xml:space="preserve"> </w:t>
      </w:r>
      <w:r>
        <w:t>CAMPO)</w:t>
      </w:r>
      <w:r w:rsidR="00B2638D">
        <w:t xml:space="preserve"> </w:t>
      </w:r>
    </w:p>
    <w:p w14:paraId="020C6585" w14:textId="3BAE16B4" w:rsidR="00725E66" w:rsidRDefault="00725E66" w:rsidP="00725E66">
      <w:pPr>
        <w:jc w:val="both"/>
      </w:pPr>
      <w:r>
        <w:t>Con</w:t>
      </w:r>
      <w:r w:rsidR="00B2638D">
        <w:t xml:space="preserve"> </w:t>
      </w:r>
      <w:r>
        <w:t>fecha</w:t>
      </w:r>
      <w:r w:rsidR="00B2638D">
        <w:t xml:space="preserve"> </w:t>
      </w:r>
      <w:r>
        <w:t>29</w:t>
      </w:r>
      <w:r w:rsidR="00B2638D">
        <w:t xml:space="preserve"> </w:t>
      </w:r>
      <w:r>
        <w:t>de</w:t>
      </w:r>
      <w:r w:rsidR="00B2638D">
        <w:t xml:space="preserve"> </w:t>
      </w:r>
      <w:r>
        <w:t>junio</w:t>
      </w:r>
      <w:r w:rsidR="00B2638D">
        <w:t xml:space="preserve"> </w:t>
      </w:r>
      <w:r>
        <w:t>de</w:t>
      </w:r>
      <w:r w:rsidR="00B2638D">
        <w:t xml:space="preserve"> </w:t>
      </w:r>
      <w:r>
        <w:t>2026,</w:t>
      </w:r>
      <w:r w:rsidR="00B2638D">
        <w:t xml:space="preserve"> </w:t>
      </w:r>
      <w:r>
        <w:t>se</w:t>
      </w:r>
      <w:r w:rsidR="00B2638D">
        <w:t xml:space="preserve"> </w:t>
      </w:r>
      <w:r>
        <w:t>realizó</w:t>
      </w:r>
      <w:r w:rsidR="00B2638D">
        <w:t xml:space="preserve"> </w:t>
      </w:r>
      <w:r>
        <w:t>la</w:t>
      </w:r>
      <w:r w:rsidR="00B2638D">
        <w:t xml:space="preserve"> </w:t>
      </w:r>
      <w:r>
        <w:t>inspección</w:t>
      </w:r>
      <w:r w:rsidR="00B2638D">
        <w:t xml:space="preserve"> </w:t>
      </w:r>
      <w:r>
        <w:t>técnica</w:t>
      </w:r>
      <w:r w:rsidR="00B2638D">
        <w:t xml:space="preserve"> </w:t>
      </w:r>
      <w:r>
        <w:t>en</w:t>
      </w:r>
      <w:r w:rsidR="00B2638D">
        <w:t xml:space="preserve"> </w:t>
      </w:r>
      <w:r>
        <w:t>sitio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sector</w:t>
      </w:r>
      <w:r w:rsidR="00B2638D">
        <w:t xml:space="preserve"> </w:t>
      </w:r>
      <w:r>
        <w:t>de</w:t>
      </w:r>
      <w:r w:rsidR="00B2638D">
        <w:t xml:space="preserve"> </w:t>
      </w:r>
      <w:r>
        <w:t>intervención,</w:t>
      </w:r>
      <w:r w:rsidR="00B2638D">
        <w:t xml:space="preserve"> </w:t>
      </w:r>
      <w:r>
        <w:t>aplicando</w:t>
      </w:r>
      <w:r w:rsidR="00B2638D">
        <w:t xml:space="preserve"> </w:t>
      </w:r>
      <w:r>
        <w:t>una</w:t>
      </w:r>
      <w:r w:rsidR="00B2638D">
        <w:t xml:space="preserve"> </w:t>
      </w:r>
      <w:r>
        <w:t>metodología</w:t>
      </w:r>
      <w:r w:rsidR="00B2638D">
        <w:t xml:space="preserve"> </w:t>
      </w:r>
      <w:r>
        <w:t>de</w:t>
      </w:r>
      <w:r w:rsidR="00B2638D">
        <w:t xml:space="preserve"> </w:t>
      </w:r>
      <w:r>
        <w:t>levantamiento</w:t>
      </w:r>
      <w:r w:rsidR="00B2638D">
        <w:t xml:space="preserve"> </w:t>
      </w:r>
      <w:r>
        <w:t>visual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externa.</w:t>
      </w:r>
      <w:r w:rsidR="00B2638D">
        <w:t xml:space="preserve"> </w:t>
      </w:r>
      <w:r>
        <w:t>Este</w:t>
      </w:r>
      <w:r w:rsidR="00B2638D">
        <w:t xml:space="preserve"> </w:t>
      </w:r>
      <w:r>
        <w:t>procedimiento</w:t>
      </w:r>
      <w:r w:rsidR="00B2638D">
        <w:t xml:space="preserve"> </w:t>
      </w:r>
      <w:r>
        <w:t>es</w:t>
      </w:r>
      <w:r w:rsidR="00B2638D">
        <w:t xml:space="preserve"> </w:t>
      </w:r>
      <w:r>
        <w:t>el</w:t>
      </w:r>
      <w:r w:rsidR="00B2638D">
        <w:t xml:space="preserve"> </w:t>
      </w:r>
      <w:r>
        <w:t>estándar</w:t>
      </w:r>
      <w:r w:rsidR="00B2638D">
        <w:t xml:space="preserve"> </w:t>
      </w:r>
      <w:r>
        <w:t>inicial</w:t>
      </w:r>
      <w:r w:rsidR="00B2638D">
        <w:t xml:space="preserve"> </w:t>
      </w:r>
      <w:r>
        <w:t>y</w:t>
      </w:r>
      <w:r w:rsidR="00B2638D">
        <w:t xml:space="preserve"> </w:t>
      </w:r>
      <w:r>
        <w:t>expedito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validación</w:t>
      </w:r>
      <w:r w:rsidR="00B2638D">
        <w:t xml:space="preserve"> </w:t>
      </w:r>
      <w:r>
        <w:t>de</w:t>
      </w:r>
      <w:r w:rsidR="00B2638D">
        <w:t xml:space="preserve"> </w:t>
      </w:r>
      <w:r>
        <w:t>proyectos</w:t>
      </w:r>
      <w:r w:rsidR="00B2638D">
        <w:t xml:space="preserve"> </w:t>
      </w:r>
      <w:r>
        <w:t>de</w:t>
      </w:r>
      <w:r w:rsidR="00B2638D">
        <w:t xml:space="preserve"> </w:t>
      </w:r>
      <w:r>
        <w:t>optimización</w:t>
      </w:r>
      <w:r w:rsidR="00B2638D">
        <w:t xml:space="preserve"> </w:t>
      </w:r>
      <w:r>
        <w:t>de</w:t>
      </w:r>
      <w:r w:rsidR="00B2638D">
        <w:t xml:space="preserve"> </w:t>
      </w:r>
      <w:r>
        <w:t>recursos</w:t>
      </w:r>
      <w:r w:rsidR="00B2638D">
        <w:t xml:space="preserve"> </w:t>
      </w:r>
      <w:r>
        <w:t>públicos,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permite</w:t>
      </w:r>
      <w:r w:rsidR="00B2638D">
        <w:t xml:space="preserve"> </w:t>
      </w:r>
      <w:r>
        <w:t>constatar</w:t>
      </w:r>
      <w:r w:rsidR="00B2638D">
        <w:t xml:space="preserve"> </w:t>
      </w:r>
      <w:r>
        <w:t>de</w:t>
      </w:r>
      <w:r w:rsidR="00B2638D">
        <w:t xml:space="preserve"> </w:t>
      </w:r>
      <w:r>
        <w:t>forma</w:t>
      </w:r>
      <w:r w:rsidR="00B2638D">
        <w:t xml:space="preserve"> </w:t>
      </w:r>
      <w:r>
        <w:t>directa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físicas,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nominal</w:t>
      </w:r>
      <w:r w:rsidR="00B2638D">
        <w:t xml:space="preserve"> </w:t>
      </w:r>
      <w:r>
        <w:t>del</w:t>
      </w:r>
      <w:r w:rsidR="00B2638D">
        <w:t xml:space="preserve"> </w:t>
      </w:r>
      <w:r>
        <w:t>transformador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disposición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líneas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pública</w:t>
      </w:r>
      <w:r w:rsidR="00B2638D">
        <w:t xml:space="preserve"> </w:t>
      </w:r>
      <w:r>
        <w:t>en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de</w:t>
      </w:r>
      <w:r w:rsidR="00B2638D">
        <w:t xml:space="preserve"> </w:t>
      </w:r>
      <w:r>
        <w:t>CNEL</w:t>
      </w:r>
      <w:r w:rsidR="00B2638D">
        <w:t xml:space="preserve"> </w:t>
      </w:r>
      <w:r>
        <w:t>EP.</w:t>
      </w:r>
      <w:r w:rsidR="00B2638D">
        <w:t xml:space="preserve"> </w:t>
      </w:r>
    </w:p>
    <w:p w14:paraId="6BCAB7D1" w14:textId="7C95D24D" w:rsidR="00725E66" w:rsidRDefault="00725E66" w:rsidP="00725E66">
      <w:pPr>
        <w:jc w:val="both"/>
      </w:pPr>
      <w:r>
        <w:t>Durante</w:t>
      </w:r>
      <w:r w:rsidR="00B2638D">
        <w:t xml:space="preserve"> </w:t>
      </w:r>
      <w:r>
        <w:t>el</w:t>
      </w:r>
      <w:r w:rsidR="00B2638D">
        <w:t xml:space="preserve"> </w:t>
      </w:r>
      <w:r>
        <w:t>levantamiento</w:t>
      </w:r>
      <w:r w:rsidR="00B2638D">
        <w:t xml:space="preserve"> </w:t>
      </w:r>
      <w:r>
        <w:t>se</w:t>
      </w:r>
      <w:r w:rsidR="00B2638D">
        <w:t xml:space="preserve"> </w:t>
      </w:r>
      <w:r>
        <w:t>registraron</w:t>
      </w:r>
      <w:r w:rsidR="00B2638D">
        <w:t xml:space="preserve"> </w:t>
      </w:r>
      <w:r>
        <w:t>las</w:t>
      </w:r>
      <w:r w:rsidR="00B2638D">
        <w:t xml:space="preserve"> </w:t>
      </w:r>
      <w:r>
        <w:t>siguientes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eléctrica</w:t>
      </w:r>
      <w:r w:rsidR="00B2638D">
        <w:t xml:space="preserve"> </w:t>
      </w:r>
      <w:r>
        <w:t>circundante:</w:t>
      </w:r>
      <w:r w:rsidR="00B2638D">
        <w:t xml:space="preserve"> </w:t>
      </w:r>
    </w:p>
    <w:p w14:paraId="630977D2" w14:textId="35339F4D" w:rsidR="00725E66" w:rsidRDefault="00725E66" w:rsidP="00725E66">
      <w:pPr>
        <w:jc w:val="both"/>
      </w:pPr>
      <w:r>
        <w:lastRenderedPageBreak/>
        <w:t>•</w:t>
      </w:r>
      <w:r w:rsidR="00B2638D">
        <w:t xml:space="preserve"> </w:t>
      </w:r>
      <w:r w:rsidRPr="009508CD">
        <w:rPr>
          <w:b/>
          <w:bCs/>
        </w:rPr>
        <w:t>Infraestructura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de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Baja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Tensión</w:t>
      </w:r>
      <w:r>
        <w:t>:</w:t>
      </w:r>
      <w:r w:rsidR="00B2638D">
        <w:t xml:space="preserve"> </w:t>
      </w:r>
      <w:r>
        <w:t>Se</w:t>
      </w:r>
      <w:r w:rsidR="00B2638D">
        <w:t xml:space="preserve"> </w:t>
      </w:r>
      <w:r>
        <w:t>identificó</w:t>
      </w:r>
      <w:r w:rsidR="00B2638D">
        <w:t xml:space="preserve"> </w:t>
      </w:r>
      <w:r>
        <w:t>una</w:t>
      </w:r>
      <w:r w:rsidR="00B2638D">
        <w:t xml:space="preserve"> </w:t>
      </w:r>
      <w:r>
        <w:t>línea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pública</w:t>
      </w:r>
      <w:r w:rsidR="00B2638D">
        <w:t xml:space="preserve"> </w:t>
      </w:r>
      <w:r>
        <w:t>aérea</w:t>
      </w:r>
      <w:r w:rsidR="00B2638D">
        <w:t xml:space="preserve"> </w:t>
      </w:r>
      <w:r>
        <w:t>en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a</w:t>
      </w:r>
      <w:r w:rsidR="00B2638D">
        <w:t xml:space="preserve"> </w:t>
      </w:r>
      <w:r>
        <w:t>un</w:t>
      </w:r>
      <w:r w:rsidR="00B2638D">
        <w:t xml:space="preserve"> </w:t>
      </w:r>
      <w:r>
        <w:t>voltaje</w:t>
      </w:r>
      <w:r w:rsidR="00B2638D">
        <w:t xml:space="preserve"> </w:t>
      </w:r>
      <w:r>
        <w:t>nominal</w:t>
      </w:r>
      <w:r w:rsidR="00B2638D">
        <w:t xml:space="preserve"> </w:t>
      </w:r>
      <w:r>
        <w:t>de</w:t>
      </w:r>
      <w:r w:rsidR="00B2638D">
        <w:t xml:space="preserve"> </w:t>
      </w:r>
      <w:r>
        <w:t>220V.</w:t>
      </w:r>
      <w:r w:rsidR="00B2638D">
        <w:t xml:space="preserve"> </w:t>
      </w:r>
    </w:p>
    <w:p w14:paraId="596FBE3D" w14:textId="5F4FFAB8" w:rsidR="00725E66" w:rsidRDefault="00725E66" w:rsidP="00725E66">
      <w:pPr>
        <w:jc w:val="both"/>
      </w:pPr>
      <w:r>
        <w:t>•</w:t>
      </w:r>
      <w:r w:rsidR="00B2638D">
        <w:t xml:space="preserve"> </w:t>
      </w:r>
      <w:r w:rsidRPr="009508CD">
        <w:rPr>
          <w:b/>
          <w:bCs/>
        </w:rPr>
        <w:t>Subestación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de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Transformación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Cercana</w:t>
      </w:r>
      <w:r>
        <w:t>:</w:t>
      </w:r>
      <w:r w:rsidR="00B2638D">
        <w:t xml:space="preserve"> </w:t>
      </w:r>
      <w:r>
        <w:t>Se</w:t>
      </w:r>
      <w:r w:rsidR="00B2638D">
        <w:t xml:space="preserve"> </w:t>
      </w:r>
      <w:r>
        <w:t>localizó</w:t>
      </w:r>
      <w:r w:rsidR="00B2638D">
        <w:t xml:space="preserve"> </w:t>
      </w:r>
      <w:r>
        <w:t>un</w:t>
      </w:r>
      <w:r w:rsidR="00B2638D">
        <w:t xml:space="preserve"> </w:t>
      </w:r>
      <w:r>
        <w:t>transformador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de</w:t>
      </w:r>
      <w:r w:rsidR="00B2638D">
        <w:t xml:space="preserve"> </w:t>
      </w:r>
      <w:r>
        <w:t>propiedad</w:t>
      </w:r>
      <w:r w:rsidR="00B2638D">
        <w:t xml:space="preserve"> </w:t>
      </w:r>
      <w:r>
        <w:t>de</w:t>
      </w:r>
      <w:r w:rsidR="00B2638D">
        <w:t xml:space="preserve"> </w:t>
      </w:r>
      <w:r>
        <w:t>CNEL</w:t>
      </w:r>
      <w:r w:rsidR="00B2638D">
        <w:t xml:space="preserve"> </w:t>
      </w:r>
      <w:r>
        <w:t>EP,</w:t>
      </w:r>
      <w:r w:rsidR="00B2638D">
        <w:t xml:space="preserve"> </w:t>
      </w:r>
      <w:r>
        <w:t>con</w:t>
      </w:r>
      <w:r w:rsidR="00B2638D">
        <w:t xml:space="preserve"> </w:t>
      </w:r>
      <w:r>
        <w:t>código</w:t>
      </w:r>
      <w:r w:rsidR="00B2638D">
        <w:t xml:space="preserve"> </w:t>
      </w:r>
      <w:r>
        <w:t>de</w:t>
      </w:r>
      <w:r w:rsidR="00B2638D">
        <w:t xml:space="preserve"> </w:t>
      </w:r>
      <w:r>
        <w:t>catastro</w:t>
      </w:r>
      <w:r w:rsidR="00B2638D">
        <w:t xml:space="preserve"> </w:t>
      </w:r>
      <w:r>
        <w:t>poste</w:t>
      </w:r>
      <w:r w:rsidR="00B2638D">
        <w:t xml:space="preserve"> </w:t>
      </w:r>
      <w:proofErr w:type="spellStart"/>
      <w:r>
        <w:t>N°</w:t>
      </w:r>
      <w:proofErr w:type="spellEnd"/>
      <w:r w:rsidR="00B2638D">
        <w:t xml:space="preserve"> </w:t>
      </w:r>
      <w:r>
        <w:t>20028165</w:t>
      </w:r>
      <w:r w:rsidR="00B2638D">
        <w:t xml:space="preserve"> </w:t>
      </w:r>
      <w:r>
        <w:t>y</w:t>
      </w:r>
      <w:r w:rsidR="00B2638D">
        <w:t xml:space="preserve"> </w:t>
      </w:r>
      <w:r>
        <w:t>transformador</w:t>
      </w:r>
      <w:r w:rsidR="00B2638D">
        <w:t xml:space="preserve"> </w:t>
      </w:r>
      <w:proofErr w:type="spellStart"/>
      <w:r>
        <w:t>N°</w:t>
      </w:r>
      <w:proofErr w:type="spellEnd"/>
      <w:r>
        <w:t>.</w:t>
      </w:r>
      <w:r w:rsidR="00B2638D">
        <w:t xml:space="preserve"> </w:t>
      </w:r>
      <w:r>
        <w:t>2010410</w:t>
      </w:r>
      <w:r w:rsidR="00B2638D">
        <w:t xml:space="preserve"> </w:t>
      </w:r>
      <w:r>
        <w:t>de</w:t>
      </w:r>
      <w:r w:rsidR="00B2638D">
        <w:t xml:space="preserve"> </w:t>
      </w:r>
      <w:r>
        <w:t>conexión</w:t>
      </w:r>
      <w:r w:rsidR="00B2638D">
        <w:t xml:space="preserve"> </w:t>
      </w:r>
      <w:r>
        <w:t>Monofásica,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capacidad</w:t>
      </w:r>
      <w:r w:rsidR="00B2638D">
        <w:t xml:space="preserve"> </w:t>
      </w:r>
      <w:r>
        <w:t>nominal</w:t>
      </w:r>
      <w:r w:rsidR="00B2638D">
        <w:t xml:space="preserve"> </w:t>
      </w:r>
      <w:r>
        <w:t>de</w:t>
      </w:r>
      <w:r w:rsidR="00B2638D">
        <w:t xml:space="preserve"> </w:t>
      </w:r>
      <w:r>
        <w:t>15</w:t>
      </w:r>
      <w:r w:rsidR="00B2638D">
        <w:t xml:space="preserve"> </w:t>
      </w:r>
      <w:proofErr w:type="spellStart"/>
      <w:r>
        <w:t>Kva</w:t>
      </w:r>
      <w:proofErr w:type="spellEnd"/>
      <w:r>
        <w:t>.</w:t>
      </w:r>
      <w:r w:rsidR="00B2638D">
        <w:t xml:space="preserve"> </w:t>
      </w:r>
    </w:p>
    <w:p w14:paraId="17704E4F" w14:textId="70F5EF44" w:rsidR="009508CD" w:rsidRDefault="00725E66" w:rsidP="00725E66">
      <w:pPr>
        <w:jc w:val="both"/>
      </w:pPr>
      <w:r>
        <w:t>•</w:t>
      </w:r>
      <w:r w:rsidR="00B2638D">
        <w:t xml:space="preserve"> </w:t>
      </w:r>
      <w:r w:rsidRPr="009508CD">
        <w:rPr>
          <w:b/>
          <w:bCs/>
        </w:rPr>
        <w:t>Distancia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al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Punto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de</w:t>
      </w:r>
      <w:r w:rsidR="00B2638D">
        <w:rPr>
          <w:b/>
          <w:bCs/>
        </w:rPr>
        <w:t xml:space="preserve"> </w:t>
      </w:r>
      <w:r w:rsidRPr="009508CD">
        <w:rPr>
          <w:b/>
          <w:bCs/>
        </w:rPr>
        <w:t>Entrega:</w:t>
      </w:r>
      <w:r w:rsidR="00B2638D">
        <w:t xml:space="preserve"> </w:t>
      </w:r>
      <w:r>
        <w:t>La</w:t>
      </w:r>
      <w:r w:rsidR="00B2638D">
        <w:t xml:space="preserve"> </w:t>
      </w:r>
      <w:r>
        <w:t>distancia</w:t>
      </w:r>
      <w:r w:rsidR="00B2638D">
        <w:t xml:space="preserve"> </w:t>
      </w:r>
      <w:r>
        <w:t>medida</w:t>
      </w:r>
      <w:r w:rsidR="00B2638D">
        <w:t xml:space="preserve"> </w:t>
      </w:r>
      <w:r>
        <w:t>desde</w:t>
      </w:r>
      <w:r w:rsidR="00B2638D">
        <w:t xml:space="preserve"> </w:t>
      </w:r>
      <w:r>
        <w:t>el</w:t>
      </w:r>
      <w:r w:rsidR="00B2638D">
        <w:t xml:space="preserve"> </w:t>
      </w:r>
      <w:r>
        <w:t>poste</w:t>
      </w:r>
      <w:r w:rsidR="00B2638D">
        <w:t xml:space="preserve"> </w:t>
      </w:r>
      <w:r>
        <w:t>donde</w:t>
      </w:r>
      <w:r w:rsidR="00B2638D">
        <w:t xml:space="preserve"> </w:t>
      </w:r>
      <w:r>
        <w:t>se</w:t>
      </w:r>
      <w:r w:rsidR="00B2638D">
        <w:t xml:space="preserve"> </w:t>
      </w:r>
      <w:r>
        <w:t>ubica</w:t>
      </w:r>
      <w:r w:rsidR="00B2638D">
        <w:t xml:space="preserve"> </w:t>
      </w:r>
      <w:r>
        <w:t>el</w:t>
      </w:r>
      <w:r w:rsidR="00B2638D">
        <w:t xml:space="preserve"> </w:t>
      </w:r>
      <w:r>
        <w:t>transformador</w:t>
      </w:r>
      <w:r w:rsidR="00B2638D">
        <w:t xml:space="preserve"> </w:t>
      </w:r>
      <w:r>
        <w:t>(o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tensión)</w:t>
      </w:r>
      <w:r w:rsidR="00B2638D">
        <w:t xml:space="preserve"> </w:t>
      </w:r>
      <w:r>
        <w:t>hasta</w:t>
      </w:r>
      <w:r w:rsidR="00B2638D">
        <w:t xml:space="preserve"> </w:t>
      </w:r>
      <w:r>
        <w:t>el</w:t>
      </w:r>
      <w:r w:rsidR="00B2638D">
        <w:t xml:space="preserve"> </w:t>
      </w:r>
      <w:r>
        <w:t>tablero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principal</w:t>
      </w:r>
      <w:r w:rsidR="00B2638D">
        <w:t xml:space="preserve"> </w:t>
      </w:r>
      <w:r>
        <w:t>(TDP)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es</w:t>
      </w:r>
      <w:r w:rsidR="00B2638D">
        <w:t xml:space="preserve"> </w:t>
      </w:r>
      <w:r>
        <w:t>de</w:t>
      </w:r>
      <w:r w:rsidR="00B2638D">
        <w:t xml:space="preserve"> </w:t>
      </w:r>
      <w:r>
        <w:t>aproximadamente</w:t>
      </w:r>
      <w:r w:rsidR="00B2638D">
        <w:t xml:space="preserve"> </w:t>
      </w:r>
      <w:r>
        <w:t>150</w:t>
      </w:r>
      <w:r w:rsidR="00B2638D">
        <w:t xml:space="preserve"> </w:t>
      </w:r>
      <w:r>
        <w:t>metros.</w:t>
      </w:r>
      <w:r w:rsidR="00B2638D">
        <w:t xml:space="preserve"> </w:t>
      </w:r>
    </w:p>
    <w:p w14:paraId="39EE988F" w14:textId="57B5554C" w:rsidR="00725E66" w:rsidRDefault="00725E66" w:rsidP="00725E66">
      <w:pPr>
        <w:jc w:val="both"/>
      </w:pPr>
      <w:r>
        <w:t>4.</w:t>
      </w:r>
      <w:r w:rsidR="00B2638D">
        <w:t xml:space="preserve"> </w:t>
      </w:r>
      <w:r>
        <w:t>ANÁLISIS</w:t>
      </w:r>
      <w:r w:rsidR="00B2638D">
        <w:t xml:space="preserve"> </w:t>
      </w:r>
      <w:r>
        <w:t>TÉCNICO</w:t>
      </w:r>
    </w:p>
    <w:p w14:paraId="67726E8B" w14:textId="79F144F6" w:rsidR="00725E66" w:rsidRDefault="00725E66" w:rsidP="00725E66">
      <w:pPr>
        <w:jc w:val="both"/>
      </w:pPr>
      <w:r>
        <w:t>La</w:t>
      </w:r>
      <w:r w:rsidR="00B2638D">
        <w:t xml:space="preserve"> </w:t>
      </w:r>
      <w:r>
        <w:t>validación</w:t>
      </w:r>
      <w:r w:rsidR="00B2638D">
        <w:t xml:space="preserve"> </w:t>
      </w:r>
      <w:r>
        <w:t>técnica</w:t>
      </w:r>
      <w:r w:rsidR="00B2638D">
        <w:t xml:space="preserve"> </w:t>
      </w:r>
      <w:r>
        <w:t>presentada</w:t>
      </w:r>
      <w:r w:rsidR="00B2638D">
        <w:t xml:space="preserve"> </w:t>
      </w:r>
      <w:r>
        <w:t>en</w:t>
      </w:r>
      <w:r w:rsidR="00B2638D">
        <w:t xml:space="preserve"> </w:t>
      </w:r>
      <w:r>
        <w:t>este</w:t>
      </w:r>
      <w:r w:rsidR="00B2638D">
        <w:t xml:space="preserve"> </w:t>
      </w:r>
      <w:r>
        <w:t>documento</w:t>
      </w:r>
      <w:r w:rsidR="00B2638D">
        <w:t xml:space="preserve"> </w:t>
      </w:r>
      <w:r>
        <w:t>se</w:t>
      </w:r>
      <w:r w:rsidR="00B2638D">
        <w:t xml:space="preserve"> </w:t>
      </w:r>
      <w:r>
        <w:t>sustenta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análisis</w:t>
      </w:r>
      <w:r w:rsidR="00B2638D">
        <w:t xml:space="preserve"> </w:t>
      </w:r>
      <w:r>
        <w:t>visual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externa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aplicación</w:t>
      </w:r>
      <w:r w:rsidR="00B2638D">
        <w:t xml:space="preserve"> </w:t>
      </w:r>
      <w:r>
        <w:t>de</w:t>
      </w:r>
      <w:r w:rsidR="00B2638D">
        <w:t xml:space="preserve"> </w:t>
      </w:r>
      <w:r>
        <w:t>factores</w:t>
      </w:r>
      <w:r w:rsidR="00B2638D">
        <w:t xml:space="preserve"> </w:t>
      </w:r>
      <w:r>
        <w:t>de</w:t>
      </w:r>
      <w:r w:rsidR="00B2638D">
        <w:t xml:space="preserve"> </w:t>
      </w:r>
      <w:r>
        <w:t>demanda</w:t>
      </w:r>
      <w:r w:rsidR="00B2638D">
        <w:t xml:space="preserve"> </w:t>
      </w:r>
      <w:r>
        <w:t>teóricos</w:t>
      </w:r>
      <w:r w:rsidR="00B2638D">
        <w:t xml:space="preserve"> </w:t>
      </w:r>
      <w:r>
        <w:t>normalizados.</w:t>
      </w:r>
      <w:r w:rsidR="00B2638D">
        <w:t xml:space="preserve"> </w:t>
      </w:r>
      <w:r>
        <w:t>Es</w:t>
      </w:r>
      <w:r w:rsidR="00B2638D">
        <w:t xml:space="preserve"> </w:t>
      </w:r>
      <w:r>
        <w:t>necesario</w:t>
      </w:r>
      <w:r w:rsidR="00B2638D">
        <w:t xml:space="preserve"> </w:t>
      </w:r>
      <w:r>
        <w:t>precisar</w:t>
      </w:r>
      <w:r w:rsidR="00B2638D">
        <w:t xml:space="preserve"> </w:t>
      </w:r>
      <w:r>
        <w:t>que</w:t>
      </w:r>
      <w:r w:rsidR="00B2638D">
        <w:t xml:space="preserve"> </w:t>
      </w:r>
      <w:r>
        <w:t>este</w:t>
      </w:r>
      <w:r w:rsidR="00B2638D">
        <w:t xml:space="preserve"> </w:t>
      </w:r>
      <w:r>
        <w:t>alcance</w:t>
      </w:r>
      <w:r w:rsidR="00B2638D">
        <w:t xml:space="preserve"> </w:t>
      </w:r>
      <w:r>
        <w:t>metodológico</w:t>
      </w:r>
      <w:r w:rsidR="00B2638D">
        <w:t xml:space="preserve"> </w:t>
      </w:r>
      <w:r>
        <w:t>posee</w:t>
      </w:r>
      <w:r w:rsidR="00B2638D">
        <w:t xml:space="preserve"> </w:t>
      </w:r>
      <w:r>
        <w:t>una</w:t>
      </w:r>
      <w:r w:rsidR="00B2638D">
        <w:t xml:space="preserve"> </w:t>
      </w:r>
      <w:r>
        <w:t>limitación</w:t>
      </w:r>
      <w:r w:rsidR="00B2638D">
        <w:t xml:space="preserve"> </w:t>
      </w:r>
      <w:r>
        <w:t>intrínseca</w:t>
      </w:r>
      <w:r w:rsidR="00B2638D">
        <w:t xml:space="preserve"> </w:t>
      </w:r>
      <w:r>
        <w:t>compartida</w:t>
      </w:r>
      <w:r w:rsidR="00B2638D">
        <w:t xml:space="preserve"> </w:t>
      </w:r>
      <w:r>
        <w:t>en</w:t>
      </w:r>
      <w:r w:rsidR="00B2638D">
        <w:t xml:space="preserve"> </w:t>
      </w:r>
      <w:r>
        <w:t>proyectos</w:t>
      </w:r>
      <w:r w:rsidR="00B2638D">
        <w:t xml:space="preserve"> </w:t>
      </w:r>
      <w:r>
        <w:t>de</w:t>
      </w:r>
      <w:r w:rsidR="00B2638D">
        <w:t xml:space="preserve"> </w:t>
      </w:r>
      <w:r>
        <w:t>vialidad</w:t>
      </w:r>
      <w:r w:rsidR="00B2638D">
        <w:t xml:space="preserve"> </w:t>
      </w:r>
      <w:r>
        <w:t>y</w:t>
      </w:r>
      <w:r w:rsidR="00B2638D">
        <w:t xml:space="preserve"> </w:t>
      </w:r>
      <w:r>
        <w:t>equipamiento</w:t>
      </w:r>
      <w:r w:rsidR="00B2638D">
        <w:t xml:space="preserve"> </w:t>
      </w:r>
      <w:r>
        <w:t>urbano:</w:t>
      </w:r>
      <w:r w:rsidR="00B2638D">
        <w:t xml:space="preserve"> </w:t>
      </w:r>
      <w:r>
        <w:t>Para</w:t>
      </w:r>
      <w:r w:rsidR="00B2638D">
        <w:t xml:space="preserve"> </w:t>
      </w:r>
      <w:r>
        <w:t>absorber</w:t>
      </w:r>
      <w:r w:rsidR="00B2638D">
        <w:t xml:space="preserve"> </w:t>
      </w:r>
      <w:r>
        <w:t>y</w:t>
      </w:r>
      <w:r w:rsidR="00B2638D">
        <w:t xml:space="preserve"> </w:t>
      </w:r>
      <w:r>
        <w:t>registrar</w:t>
      </w:r>
      <w:r w:rsidR="00B2638D">
        <w:t xml:space="preserve"> </w:t>
      </w:r>
      <w:r>
        <w:t>con</w:t>
      </w:r>
      <w:r w:rsidR="00B2638D">
        <w:t xml:space="preserve"> </w:t>
      </w:r>
      <w:r>
        <w:t>absoluta</w:t>
      </w:r>
      <w:r w:rsidR="00B2638D">
        <w:t xml:space="preserve"> </w:t>
      </w:r>
      <w:r>
        <w:t>exactitud</w:t>
      </w:r>
      <w:r w:rsidR="00B2638D">
        <w:t xml:space="preserve"> </w:t>
      </w:r>
      <w:r>
        <w:t>estas</w:t>
      </w:r>
      <w:r w:rsidR="00B2638D">
        <w:t xml:space="preserve"> </w:t>
      </w:r>
      <w:r>
        <w:t>variaciones</w:t>
      </w:r>
      <w:r w:rsidR="00B2638D">
        <w:t xml:space="preserve"> </w:t>
      </w:r>
      <w:r>
        <w:t>simultáneas</w:t>
      </w:r>
      <w:r w:rsidR="00B2638D">
        <w:t xml:space="preserve"> </w:t>
      </w:r>
      <w:r>
        <w:t>y</w:t>
      </w:r>
      <w:r w:rsidR="00B2638D">
        <w:t xml:space="preserve"> </w:t>
      </w:r>
      <w:r>
        <w:t>"cargas</w:t>
      </w:r>
      <w:r w:rsidR="00B2638D">
        <w:t xml:space="preserve"> </w:t>
      </w:r>
      <w:r>
        <w:t>ocultas"</w:t>
      </w:r>
      <w:r w:rsidR="00B2638D">
        <w:t xml:space="preserve"> </w:t>
      </w:r>
      <w:r>
        <w:t>del</w:t>
      </w:r>
      <w:r w:rsidR="00B2638D">
        <w:t xml:space="preserve"> </w:t>
      </w:r>
      <w:r>
        <w:t>sector,</w:t>
      </w:r>
      <w:r w:rsidR="00B2638D">
        <w:t xml:space="preserve"> </w:t>
      </w:r>
      <w:r>
        <w:t>se</w:t>
      </w:r>
      <w:r w:rsidR="00B2638D">
        <w:t xml:space="preserve"> </w:t>
      </w:r>
      <w:r>
        <w:t>requeriría</w:t>
      </w:r>
      <w:r w:rsidR="00B2638D">
        <w:t xml:space="preserve"> </w:t>
      </w:r>
      <w:r>
        <w:t>el</w:t>
      </w:r>
      <w:r w:rsidR="00B2638D">
        <w:t xml:space="preserve"> </w:t>
      </w:r>
      <w:r>
        <w:t>despliegue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equipo</w:t>
      </w:r>
      <w:r w:rsidR="00B2638D">
        <w:t xml:space="preserve"> </w:t>
      </w:r>
      <w:r>
        <w:t>Analizador</w:t>
      </w:r>
      <w:r w:rsidR="00B2638D">
        <w:t xml:space="preserve"> </w:t>
      </w:r>
      <w:r>
        <w:t>de</w:t>
      </w:r>
      <w:r w:rsidR="00B2638D">
        <w:t xml:space="preserve"> </w:t>
      </w:r>
      <w:r>
        <w:t>Red</w:t>
      </w:r>
      <w:r w:rsidR="00B2638D">
        <w:t xml:space="preserve"> </w:t>
      </w:r>
      <w:r>
        <w:t>(Power</w:t>
      </w:r>
      <w:r w:rsidR="00B2638D">
        <w:t xml:space="preserve"> </w:t>
      </w:r>
      <w:proofErr w:type="spellStart"/>
      <w:r>
        <w:t>Quality</w:t>
      </w:r>
      <w:proofErr w:type="spellEnd"/>
      <w:r w:rsidR="00B2638D">
        <w:t xml:space="preserve"> </w:t>
      </w:r>
      <w:proofErr w:type="spellStart"/>
      <w:r>
        <w:t>Analyzer</w:t>
      </w:r>
      <w:proofErr w:type="spellEnd"/>
      <w:r>
        <w:t>)</w:t>
      </w:r>
      <w:r w:rsidR="00B2638D">
        <w:t xml:space="preserve"> </w:t>
      </w:r>
      <w:r>
        <w:t>instalado</w:t>
      </w:r>
      <w:r w:rsidR="00B2638D">
        <w:t xml:space="preserve"> </w:t>
      </w:r>
      <w:r>
        <w:t>en</w:t>
      </w:r>
      <w:r w:rsidR="00B2638D">
        <w:t xml:space="preserve"> </w:t>
      </w:r>
      <w:r>
        <w:t>las</w:t>
      </w:r>
      <w:r w:rsidR="00B2638D">
        <w:t xml:space="preserve"> </w:t>
      </w:r>
      <w:r>
        <w:t>terminales</w:t>
      </w:r>
      <w:r w:rsidR="00B2638D">
        <w:t xml:space="preserve"> </w:t>
      </w:r>
      <w:r>
        <w:t>del</w:t>
      </w:r>
      <w:r w:rsidR="00B2638D">
        <w:t xml:space="preserve"> </w:t>
      </w:r>
      <w:r>
        <w:t>transformador</w:t>
      </w:r>
      <w:r w:rsidR="00B2638D">
        <w:t xml:space="preserve"> </w:t>
      </w:r>
      <w:r>
        <w:t>durante</w:t>
      </w:r>
      <w:r w:rsidR="00B2638D">
        <w:t xml:space="preserve"> </w:t>
      </w:r>
      <w:r>
        <w:t>un</w:t>
      </w:r>
      <w:r w:rsidR="00B2638D">
        <w:t xml:space="preserve"> </w:t>
      </w:r>
      <w:r>
        <w:t>período</w:t>
      </w:r>
      <w:r w:rsidR="00B2638D">
        <w:t xml:space="preserve"> </w:t>
      </w:r>
      <w:r>
        <w:t>de</w:t>
      </w:r>
      <w:r w:rsidR="00B2638D">
        <w:t xml:space="preserve"> </w:t>
      </w:r>
      <w:r>
        <w:t>medición</w:t>
      </w:r>
      <w:r w:rsidR="00B2638D">
        <w:t xml:space="preserve"> </w:t>
      </w:r>
      <w:r>
        <w:t>normado</w:t>
      </w:r>
      <w:r w:rsidR="00B2638D">
        <w:t xml:space="preserve"> </w:t>
      </w:r>
      <w:r>
        <w:t>(7</w:t>
      </w:r>
      <w:r w:rsidR="00B2638D">
        <w:t xml:space="preserve"> </w:t>
      </w:r>
      <w:r>
        <w:t>días</w:t>
      </w:r>
      <w:r w:rsidR="00B2638D">
        <w:t xml:space="preserve"> </w:t>
      </w:r>
      <w:r>
        <w:t>mínimos).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considerando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carga</w:t>
      </w:r>
      <w:r w:rsidR="00B2638D">
        <w:t xml:space="preserve"> </w:t>
      </w:r>
      <w:r>
        <w:t>proyectada</w:t>
      </w:r>
      <w:r w:rsidR="00B2638D">
        <w:t xml:space="preserve"> </w:t>
      </w:r>
      <w:r>
        <w:t>para</w:t>
      </w:r>
      <w:r w:rsidR="00B2638D">
        <w:t xml:space="preserve"> </w:t>
      </w:r>
      <w:r>
        <w:t>este</w:t>
      </w:r>
      <w:r w:rsidR="00B2638D">
        <w:t xml:space="preserve"> </w:t>
      </w:r>
      <w:r>
        <w:t>objeto</w:t>
      </w:r>
      <w:r w:rsidR="00B2638D">
        <w:t xml:space="preserve"> </w:t>
      </w:r>
      <w:r>
        <w:t>municipal</w:t>
      </w:r>
      <w:r w:rsidR="00B2638D">
        <w:t xml:space="preserve"> </w:t>
      </w:r>
      <w:r>
        <w:t>es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magnitud</w:t>
      </w:r>
      <w:r w:rsidR="00B2638D">
        <w:t xml:space="preserve"> </w:t>
      </w:r>
      <w:r>
        <w:t>y</w:t>
      </w:r>
      <w:r w:rsidR="00B2638D">
        <w:t xml:space="preserve"> </w:t>
      </w:r>
      <w:r>
        <w:t>alta</w:t>
      </w:r>
      <w:r w:rsidR="00B2638D">
        <w:t xml:space="preserve"> </w:t>
      </w:r>
      <w:r>
        <w:t>eficiencia,</w:t>
      </w:r>
      <w:r w:rsidR="00B2638D">
        <w:t xml:space="preserve"> </w:t>
      </w:r>
      <w:r>
        <w:t>el</w:t>
      </w:r>
      <w:r w:rsidR="00B2638D">
        <w:t xml:space="preserve"> </w:t>
      </w:r>
      <w:r>
        <w:t>presente</w:t>
      </w:r>
      <w:r w:rsidR="00B2638D">
        <w:t xml:space="preserve"> </w:t>
      </w:r>
      <w:r>
        <w:t>levantamiento</w:t>
      </w:r>
      <w:r w:rsidR="00B2638D">
        <w:t xml:space="preserve"> </w:t>
      </w:r>
      <w:r>
        <w:t>visual</w:t>
      </w:r>
      <w:r w:rsidR="00B2638D">
        <w:t xml:space="preserve"> </w:t>
      </w:r>
      <w:r>
        <w:t>externo</w:t>
      </w:r>
      <w:r w:rsidR="00B2638D">
        <w:t xml:space="preserve"> </w:t>
      </w:r>
      <w:r>
        <w:t>se</w:t>
      </w:r>
      <w:r w:rsidR="00B2638D">
        <w:t xml:space="preserve"> </w:t>
      </w:r>
      <w:r>
        <w:t>valida</w:t>
      </w:r>
      <w:r w:rsidR="00B2638D">
        <w:t xml:space="preserve"> </w:t>
      </w:r>
      <w:r>
        <w:t>como</w:t>
      </w:r>
      <w:r w:rsidR="00B2638D">
        <w:t xml:space="preserve"> </w:t>
      </w:r>
      <w:r>
        <w:t>técnicamente</w:t>
      </w:r>
      <w:r w:rsidR="00B2638D">
        <w:t xml:space="preserve"> </w:t>
      </w:r>
      <w:r>
        <w:t>suficiente,</w:t>
      </w:r>
      <w:r w:rsidR="00B2638D">
        <w:t xml:space="preserve"> </w:t>
      </w:r>
      <w:r>
        <w:t>idóneo</w:t>
      </w:r>
      <w:r w:rsidR="00B2638D">
        <w:t xml:space="preserve"> </w:t>
      </w:r>
      <w:r>
        <w:t>y</w:t>
      </w:r>
      <w:r w:rsidR="00B2638D">
        <w:t xml:space="preserve"> </w:t>
      </w:r>
      <w:r>
        <w:t>respaldado</w:t>
      </w:r>
      <w:r w:rsidR="00B2638D">
        <w:t xml:space="preserve"> </w:t>
      </w:r>
      <w:r>
        <w:t>para</w:t>
      </w:r>
      <w:r w:rsidR="00B2638D">
        <w:t xml:space="preserve"> </w:t>
      </w:r>
      <w:r>
        <w:t>dictaminar</w:t>
      </w:r>
      <w:r w:rsidR="00B2638D">
        <w:t xml:space="preserve"> </w:t>
      </w:r>
      <w:r>
        <w:t>la</w:t>
      </w:r>
      <w:r w:rsidR="00B2638D">
        <w:t xml:space="preserve"> </w:t>
      </w:r>
      <w:r>
        <w:t>viabilidad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tensión,</w:t>
      </w:r>
      <w:r w:rsidR="00B2638D">
        <w:t xml:space="preserve"> </w:t>
      </w:r>
      <w:r>
        <w:t>sin</w:t>
      </w:r>
      <w:r w:rsidR="00B2638D">
        <w:t xml:space="preserve"> </w:t>
      </w:r>
      <w:r>
        <w:t>incurrir</w:t>
      </w:r>
      <w:r w:rsidR="00B2638D">
        <w:t xml:space="preserve"> </w:t>
      </w:r>
      <w:r>
        <w:t>en</w:t>
      </w:r>
      <w:r w:rsidR="00B2638D">
        <w:t xml:space="preserve"> </w:t>
      </w:r>
      <w:r>
        <w:t>retrasos</w:t>
      </w:r>
      <w:r w:rsidR="00B2638D">
        <w:t xml:space="preserve"> </w:t>
      </w:r>
      <w:r>
        <w:t>operativos</w:t>
      </w:r>
      <w:r w:rsidR="00B2638D">
        <w:t xml:space="preserve"> </w:t>
      </w:r>
      <w:r>
        <w:t>ni</w:t>
      </w:r>
      <w:r w:rsidR="00B2638D">
        <w:t xml:space="preserve"> </w:t>
      </w:r>
      <w:r>
        <w:t>gastos</w:t>
      </w:r>
      <w:r w:rsidR="00B2638D">
        <w:t xml:space="preserve"> </w:t>
      </w:r>
      <w:r>
        <w:t>innecesarios</w:t>
      </w:r>
      <w:r w:rsidR="00B2638D">
        <w:t xml:space="preserve"> </w:t>
      </w:r>
      <w:r>
        <w:t>de</w:t>
      </w:r>
      <w:r w:rsidR="00B2638D">
        <w:t xml:space="preserve"> </w:t>
      </w:r>
      <w:r>
        <w:t>instrumentación</w:t>
      </w:r>
      <w:r w:rsidR="00B2638D">
        <w:t xml:space="preserve"> </w:t>
      </w:r>
      <w:r>
        <w:t>en</w:t>
      </w:r>
      <w:r w:rsidR="00B2638D">
        <w:t xml:space="preserve"> </w:t>
      </w:r>
      <w:r>
        <w:t>esta</w:t>
      </w:r>
      <w:r w:rsidR="00B2638D">
        <w:t xml:space="preserve"> </w:t>
      </w:r>
      <w:r>
        <w:t>etapa.</w:t>
      </w:r>
      <w:r w:rsidR="00B2638D">
        <w:t xml:space="preserve"> </w:t>
      </w:r>
    </w:p>
    <w:p w14:paraId="16075696" w14:textId="1DFF8391" w:rsidR="005D0911" w:rsidRDefault="00725E66" w:rsidP="00725E66">
      <w:pPr>
        <w:jc w:val="both"/>
      </w:pPr>
      <w:r>
        <w:t>Por</w:t>
      </w:r>
      <w:r w:rsidR="00B2638D">
        <w:t xml:space="preserve"> </w:t>
      </w:r>
      <w:r>
        <w:t>consiguiente,</w:t>
      </w:r>
      <w:r w:rsidR="00B2638D">
        <w:t xml:space="preserve"> </w:t>
      </w:r>
      <w:r>
        <w:t>existe</w:t>
      </w:r>
      <w:r w:rsidR="00B2638D">
        <w:t xml:space="preserve"> </w:t>
      </w:r>
      <w:r>
        <w:t>la</w:t>
      </w:r>
      <w:r w:rsidR="00B2638D">
        <w:t xml:space="preserve"> </w:t>
      </w:r>
      <w:r>
        <w:t>posibilidad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variación</w:t>
      </w:r>
      <w:r w:rsidR="00B2638D">
        <w:t xml:space="preserve"> </w:t>
      </w:r>
      <w:r>
        <w:t>entre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teórica</w:t>
      </w:r>
      <w:r w:rsidR="00B2638D">
        <w:t xml:space="preserve"> </w:t>
      </w:r>
      <w:r>
        <w:t>remanente</w:t>
      </w:r>
      <w:r w:rsidR="00B2638D">
        <w:t xml:space="preserve"> </w:t>
      </w:r>
      <w:r>
        <w:t>calculado</w:t>
      </w:r>
      <w:r w:rsidR="00B2638D">
        <w:t xml:space="preserve"> </w:t>
      </w:r>
      <w:r>
        <w:t>visualmente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comportamiento</w:t>
      </w:r>
      <w:r w:rsidR="00B2638D">
        <w:t xml:space="preserve"> </w:t>
      </w:r>
      <w:r>
        <w:t>dinámico</w:t>
      </w:r>
      <w:r w:rsidR="00B2638D">
        <w:t xml:space="preserve"> </w:t>
      </w:r>
      <w:r>
        <w:t>real</w:t>
      </w:r>
      <w:r w:rsidR="00B2638D">
        <w:t xml:space="preserve"> </w:t>
      </w:r>
      <w:r>
        <w:t>del</w:t>
      </w:r>
      <w:r w:rsidR="00B2638D">
        <w:t xml:space="preserve"> </w:t>
      </w:r>
      <w:r>
        <w:t>transformador,</w:t>
      </w:r>
      <w:r w:rsidR="00B2638D">
        <w:t xml:space="preserve"> </w:t>
      </w:r>
      <w:r>
        <w:t>puesto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consumo</w:t>
      </w:r>
      <w:r w:rsidR="00B2638D">
        <w:t xml:space="preserve"> </w:t>
      </w:r>
      <w:r>
        <w:t>actual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familias</w:t>
      </w:r>
      <w:r w:rsidR="00B2638D">
        <w:t xml:space="preserve"> </w:t>
      </w:r>
      <w:r>
        <w:t>(uso</w:t>
      </w:r>
      <w:r w:rsidR="00B2638D">
        <w:t xml:space="preserve"> </w:t>
      </w:r>
      <w:r>
        <w:t>de</w:t>
      </w:r>
      <w:r w:rsidR="00B2638D">
        <w:t xml:space="preserve"> </w:t>
      </w:r>
      <w:r>
        <w:t>aires</w:t>
      </w:r>
      <w:r w:rsidR="00B2638D">
        <w:t xml:space="preserve"> </w:t>
      </w:r>
      <w:r>
        <w:t>acondicionados,</w:t>
      </w:r>
      <w:r w:rsidR="00B2638D">
        <w:t xml:space="preserve"> </w:t>
      </w:r>
      <w:r>
        <w:t>duchas</w:t>
      </w:r>
      <w:r w:rsidR="00B2638D">
        <w:t xml:space="preserve"> </w:t>
      </w:r>
      <w:r>
        <w:t>eléctricas,</w:t>
      </w:r>
      <w:r w:rsidR="00B2638D">
        <w:t xml:space="preserve"> </w:t>
      </w:r>
      <w:r>
        <w:t>sistemas</w:t>
      </w:r>
      <w:r w:rsidR="00B2638D">
        <w:t xml:space="preserve"> </w:t>
      </w:r>
      <w:r>
        <w:t>de</w:t>
      </w:r>
      <w:r w:rsidR="00B2638D">
        <w:t xml:space="preserve"> </w:t>
      </w:r>
      <w:r>
        <w:t>bombeo,</w:t>
      </w:r>
      <w:r w:rsidR="00B2638D">
        <w:t xml:space="preserve"> </w:t>
      </w:r>
      <w:r>
        <w:t>etc.)</w:t>
      </w:r>
      <w:r w:rsidR="00B2638D">
        <w:t xml:space="preserve"> </w:t>
      </w:r>
      <w:r>
        <w:t>fluctúa</w:t>
      </w:r>
      <w:r w:rsidR="00B2638D">
        <w:t xml:space="preserve"> </w:t>
      </w:r>
      <w:r>
        <w:t>constantemente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no</w:t>
      </w:r>
      <w:r w:rsidR="00B2638D">
        <w:t xml:space="preserve"> </w:t>
      </w:r>
      <w:r>
        <w:t>es</w:t>
      </w:r>
      <w:r w:rsidR="00B2638D">
        <w:t xml:space="preserve"> </w:t>
      </w:r>
      <w:r>
        <w:t>una</w:t>
      </w:r>
      <w:r w:rsidR="00B2638D">
        <w:t xml:space="preserve"> </w:t>
      </w:r>
      <w:r>
        <w:t>carga</w:t>
      </w:r>
      <w:r w:rsidR="00B2638D">
        <w:t xml:space="preserve"> </w:t>
      </w:r>
      <w:r>
        <w:t>real</w:t>
      </w:r>
      <w:r w:rsidR="00B2638D">
        <w:t xml:space="preserve"> </w:t>
      </w:r>
      <w:r>
        <w:t>y</w:t>
      </w:r>
      <w:r w:rsidR="00B2638D">
        <w:t xml:space="preserve"> </w:t>
      </w:r>
      <w:r>
        <w:t>constante.</w:t>
      </w:r>
    </w:p>
    <w:p w14:paraId="32774333" w14:textId="47BC5CBA" w:rsidR="009508CD" w:rsidRPr="009508CD" w:rsidRDefault="009508CD" w:rsidP="009508CD">
      <w:pPr>
        <w:jc w:val="both"/>
        <w:rPr>
          <w:lang w:val="es-EC"/>
        </w:rPr>
      </w:pPr>
      <w:r w:rsidRPr="009508CD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9508CD">
        <w:rPr>
          <w:b/>
          <w:bCs/>
          <w:lang w:val="es-EC"/>
        </w:rPr>
        <w:t>4.1.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Cuadro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de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Cargas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Simplificado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del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Proyecto:</w:t>
      </w:r>
    </w:p>
    <w:p w14:paraId="4159F986" w14:textId="6BE56969" w:rsidR="009508CD" w:rsidRDefault="009508CD" w:rsidP="009508CD">
      <w:pPr>
        <w:jc w:val="center"/>
      </w:pPr>
      <w:r w:rsidRPr="009508CD">
        <w:drawing>
          <wp:inline distT="0" distB="0" distL="0" distR="0" wp14:anchorId="5B09C745" wp14:editId="74FAFF8A">
            <wp:extent cx="3638550" cy="773671"/>
            <wp:effectExtent l="0" t="0" r="0" b="7620"/>
            <wp:docPr id="5718698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86981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53905" cy="776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4042A" w14:textId="67B83E4A" w:rsidR="009508CD" w:rsidRPr="009508CD" w:rsidRDefault="009508CD" w:rsidP="009508CD">
      <w:pPr>
        <w:jc w:val="both"/>
        <w:rPr>
          <w:lang w:val="es-EC"/>
        </w:rPr>
      </w:pPr>
      <w:r w:rsidRPr="009508CD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9508CD">
        <w:rPr>
          <w:b/>
          <w:bCs/>
          <w:lang w:val="es-EC"/>
        </w:rPr>
        <w:t>4.2.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Determinación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de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la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Demanda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Máxima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Diversificada</w:t>
      </w:r>
      <w:r w:rsidR="00B2638D">
        <w:rPr>
          <w:b/>
          <w:bCs/>
          <w:lang w:val="es-EC"/>
        </w:rPr>
        <w:t xml:space="preserve"> </w:t>
      </w:r>
      <w:r w:rsidRPr="009508CD">
        <w:rPr>
          <w:rFonts w:ascii="Cambria Math" w:hAnsi="Cambria Math" w:cs="Cambria Math"/>
          <w:lang w:val="es-EC"/>
        </w:rPr>
        <w:t>𝑫𝒎𝒂𝒙</w:t>
      </w:r>
      <w:r w:rsidR="00B2638D">
        <w:rPr>
          <w:rFonts w:ascii="Cambria Math" w:hAnsi="Cambria Math" w:cs="Cambria Math"/>
          <w:lang w:val="es-EC"/>
        </w:rPr>
        <w:t xml:space="preserve"> </w:t>
      </w:r>
      <w:r w:rsidRPr="009508CD">
        <w:rPr>
          <w:b/>
          <w:bCs/>
          <w:lang w:val="es-EC"/>
        </w:rPr>
        <w:t>Proyectada.</w:t>
      </w:r>
      <w:r w:rsidR="00B2638D">
        <w:rPr>
          <w:b/>
          <w:bCs/>
          <w:lang w:val="es-EC"/>
        </w:rPr>
        <w:t xml:space="preserve"> </w:t>
      </w:r>
    </w:p>
    <w:p w14:paraId="5F879617" w14:textId="5A52CA9A" w:rsidR="009508CD" w:rsidRDefault="009508CD" w:rsidP="009508CD">
      <w:pPr>
        <w:jc w:val="both"/>
        <w:rPr>
          <w:lang w:val="es-EC"/>
        </w:rPr>
      </w:pPr>
      <w:r w:rsidRPr="009508CD">
        <w:rPr>
          <w:lang w:val="es-EC"/>
        </w:rPr>
        <w:t>Aplicando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un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factor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demanda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ponderado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</w:t>
      </w:r>
      <w:r w:rsidR="00B2638D">
        <w:rPr>
          <w:b/>
          <w:bCs/>
          <w:lang w:val="es-EC"/>
        </w:rPr>
        <w:t xml:space="preserve"> </w:t>
      </w:r>
      <w:r w:rsidRPr="009508CD">
        <w:rPr>
          <w:b/>
          <w:bCs/>
          <w:lang w:val="es-EC"/>
        </w:rPr>
        <w:t>0.85</w:t>
      </w:r>
      <w:r w:rsidR="00B2638D">
        <w:rPr>
          <w:b/>
          <w:bCs/>
          <w:lang w:val="es-EC"/>
        </w:rPr>
        <w:t xml:space="preserve"> </w:t>
      </w:r>
      <w:r w:rsidRPr="009508CD">
        <w:rPr>
          <w:lang w:val="es-EC"/>
        </w:rPr>
        <w:t>según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las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características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uso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espacio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público,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se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determina</w:t>
      </w:r>
      <w:r w:rsidR="00B2638D">
        <w:rPr>
          <w:lang w:val="es-EC"/>
        </w:rPr>
        <w:t xml:space="preserve"> </w:t>
      </w:r>
      <w:r w:rsidRPr="009508CD">
        <w:rPr>
          <w:lang w:val="es-EC"/>
        </w:rPr>
        <w:t>que:</w:t>
      </w:r>
    </w:p>
    <w:p w14:paraId="2031BD5C" w14:textId="77777777" w:rsidR="009508CD" w:rsidRDefault="009508CD" w:rsidP="009508CD">
      <w:pPr>
        <w:jc w:val="center"/>
      </w:pPr>
    </w:p>
    <w:p w14:paraId="683F3285" w14:textId="358C62A8" w:rsidR="009508CD" w:rsidRDefault="009508CD" w:rsidP="009508CD">
      <w:pPr>
        <w:jc w:val="center"/>
      </w:pPr>
      <w:r w:rsidRPr="009508CD">
        <w:lastRenderedPageBreak/>
        <w:drawing>
          <wp:inline distT="0" distB="0" distL="0" distR="0" wp14:anchorId="65B18465" wp14:editId="66310DD3">
            <wp:extent cx="3314700" cy="587606"/>
            <wp:effectExtent l="0" t="0" r="0" b="3175"/>
            <wp:docPr id="8449518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95183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27871" cy="589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B94A5" w14:textId="19CF2581" w:rsidR="009508CD" w:rsidRDefault="009508CD" w:rsidP="009508CD">
      <w:pPr>
        <w:jc w:val="both"/>
      </w:pPr>
      <w:r>
        <w:t>(…)</w:t>
      </w:r>
    </w:p>
    <w:p w14:paraId="2125656A" w14:textId="40A58B4D" w:rsidR="003C613B" w:rsidRDefault="003C613B" w:rsidP="003C613B">
      <w:pPr>
        <w:jc w:val="both"/>
      </w:pPr>
      <w:r>
        <w:t>6.</w:t>
      </w:r>
      <w:r w:rsidR="00B2638D">
        <w:t xml:space="preserve"> </w:t>
      </w:r>
      <w:r>
        <w:t>CONCLUSIONES</w:t>
      </w:r>
      <w:r w:rsidR="00B2638D">
        <w:t xml:space="preserve"> </w:t>
      </w:r>
    </w:p>
    <w:p w14:paraId="586E10DD" w14:textId="42D9B30C" w:rsidR="003C613B" w:rsidRDefault="003C613B" w:rsidP="003C613B">
      <w:pPr>
        <w:jc w:val="both"/>
      </w:pPr>
      <w:r>
        <w:t>•</w:t>
      </w:r>
      <w:r w:rsidR="00B2638D">
        <w:t xml:space="preserve"> </w:t>
      </w:r>
      <w:r>
        <w:t>6.1.</w:t>
      </w:r>
      <w:r w:rsidR="00B2638D">
        <w:t xml:space="preserve"> </w:t>
      </w:r>
      <w:r>
        <w:t>Se</w:t>
      </w:r>
      <w:r w:rsidR="00B2638D">
        <w:t xml:space="preserve"> </w:t>
      </w:r>
      <w:r>
        <w:t>verificó</w:t>
      </w:r>
      <w:r w:rsidR="00B2638D">
        <w:t xml:space="preserve"> </w:t>
      </w:r>
      <w:r>
        <w:t>en</w:t>
      </w:r>
      <w:r w:rsidR="00B2638D">
        <w:t xml:space="preserve"> </w:t>
      </w:r>
      <w:r>
        <w:t>campo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EDUCATIVA,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BLOQUES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EN</w:t>
      </w:r>
      <w:r w:rsidR="00B2638D">
        <w:t xml:space="preserve"> </w:t>
      </w:r>
      <w:r>
        <w:t>DOCE</w:t>
      </w:r>
      <w:r w:rsidR="00B2638D">
        <w:t xml:space="preserve"> </w:t>
      </w:r>
      <w:r>
        <w:t>CENTROS</w:t>
      </w:r>
      <w:r w:rsidR="00B2638D">
        <w:t xml:space="preserve"> </w:t>
      </w:r>
      <w:r>
        <w:t>EDUCATIVOS,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APRENDIZAJE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NIÑOS,</w:t>
      </w:r>
      <w:r w:rsidR="00B2638D">
        <w:t xml:space="preserve"> </w:t>
      </w:r>
      <w:r>
        <w:t>NIÑAS</w:t>
      </w:r>
      <w:r w:rsidR="00B2638D">
        <w:t xml:space="preserve"> </w:t>
      </w:r>
      <w:r>
        <w:t>Y</w:t>
      </w:r>
      <w:r w:rsidR="00B2638D">
        <w:t xml:space="preserve"> </w:t>
      </w:r>
      <w:r>
        <w:t>ADOLESCENTES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NORTE,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SEBASTIAN</w:t>
      </w:r>
      <w:r w:rsidR="00B2638D">
        <w:t xml:space="preserve"> </w:t>
      </w:r>
      <w:r>
        <w:t>DEL</w:t>
      </w:r>
      <w:r w:rsidR="00B2638D">
        <w:t xml:space="preserve"> </w:t>
      </w:r>
      <w:r>
        <w:t>COCA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ORELLANA",</w:t>
      </w:r>
      <w:r w:rsidR="00B2638D">
        <w:t xml:space="preserve"> </w:t>
      </w:r>
      <w:r>
        <w:t>cuenta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</w:p>
    <w:p w14:paraId="1189C25C" w14:textId="3D6EA539" w:rsidR="003C613B" w:rsidRDefault="003C613B" w:rsidP="003C613B">
      <w:pPr>
        <w:jc w:val="both"/>
      </w:pPr>
      <w:r>
        <w:t>tensión</w:t>
      </w:r>
      <w:r w:rsidR="00B2638D">
        <w:t xml:space="preserve"> </w:t>
      </w:r>
      <w:r>
        <w:t>a</w:t>
      </w:r>
      <w:r w:rsidR="00B2638D">
        <w:t xml:space="preserve"> </w:t>
      </w:r>
      <w:r>
        <w:t>220V</w:t>
      </w:r>
      <w:r w:rsidR="00B2638D">
        <w:t xml:space="preserve"> </w:t>
      </w:r>
      <w:r>
        <w:t>apta</w:t>
      </w:r>
      <w:r w:rsidR="00B2638D">
        <w:t xml:space="preserve"> </w:t>
      </w:r>
      <w:r>
        <w:t>y</w:t>
      </w:r>
      <w:r w:rsidR="00B2638D">
        <w:t xml:space="preserve"> </w:t>
      </w:r>
      <w:r>
        <w:t>accesible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distancia</w:t>
      </w:r>
      <w:r w:rsidR="00B2638D">
        <w:t xml:space="preserve"> </w:t>
      </w:r>
      <w:r>
        <w:t>técnica</w:t>
      </w:r>
      <w:r w:rsidR="00B2638D">
        <w:t xml:space="preserve"> </w:t>
      </w:r>
      <w:r>
        <w:t>viable.</w:t>
      </w:r>
      <w:r w:rsidR="00B2638D">
        <w:t xml:space="preserve"> </w:t>
      </w:r>
    </w:p>
    <w:p w14:paraId="46A3049D" w14:textId="3CDFBBE0" w:rsidR="003C613B" w:rsidRDefault="003C613B" w:rsidP="003C613B">
      <w:pPr>
        <w:jc w:val="both"/>
      </w:pPr>
      <w:r>
        <w:t>•</w:t>
      </w:r>
      <w:r w:rsidR="00B2638D">
        <w:t xml:space="preserve"> </w:t>
      </w:r>
      <w:r>
        <w:t>6.2.</w:t>
      </w:r>
      <w:r w:rsidR="00B2638D">
        <w:t xml:space="preserve"> </w:t>
      </w:r>
      <w:r>
        <w:t>El</w:t>
      </w:r>
      <w:r w:rsidR="00B2638D">
        <w:t xml:space="preserve"> </w:t>
      </w:r>
      <w:r>
        <w:t>transformador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de</w:t>
      </w:r>
      <w:r w:rsidR="00B2638D">
        <w:t xml:space="preserve"> </w:t>
      </w:r>
      <w:r>
        <w:t>CNEL</w:t>
      </w:r>
      <w:r w:rsidR="00B2638D">
        <w:t xml:space="preserve"> </w:t>
      </w:r>
      <w:r>
        <w:t>EP</w:t>
      </w:r>
      <w:r w:rsidR="00B2638D">
        <w:t xml:space="preserve"> </w:t>
      </w:r>
      <w:r>
        <w:t>existente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zona</w:t>
      </w:r>
      <w:r w:rsidR="00B2638D">
        <w:t xml:space="preserve"> </w:t>
      </w:r>
      <w:r>
        <w:t>posee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de</w:t>
      </w:r>
      <w:r w:rsidR="00B2638D">
        <w:t xml:space="preserve"> </w:t>
      </w:r>
      <w:r>
        <w:t>reserva</w:t>
      </w:r>
      <w:r w:rsidR="00B2638D">
        <w:t xml:space="preserve"> </w:t>
      </w:r>
      <w:r>
        <w:t>requerida</w:t>
      </w:r>
      <w:r w:rsidR="00B2638D">
        <w:t xml:space="preserve"> </w:t>
      </w:r>
      <w:r>
        <w:t>para</w:t>
      </w:r>
      <w:r w:rsidR="00B2638D">
        <w:t xml:space="preserve"> </w:t>
      </w:r>
      <w:r>
        <w:t>absorber</w:t>
      </w:r>
      <w:r w:rsidR="00B2638D">
        <w:t xml:space="preserve"> </w:t>
      </w:r>
      <w:r>
        <w:t>la</w:t>
      </w:r>
      <w:r w:rsidR="00B2638D">
        <w:t xml:space="preserve"> </w:t>
      </w:r>
      <w:r>
        <w:t>Demanda</w:t>
      </w:r>
      <w:r w:rsidR="00B2638D">
        <w:t xml:space="preserve"> </w:t>
      </w:r>
      <w:r>
        <w:t>Máxima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descartando</w:t>
      </w:r>
      <w:r w:rsidR="00B2638D">
        <w:t xml:space="preserve"> </w:t>
      </w:r>
      <w:r>
        <w:t>afectaciones</w:t>
      </w:r>
      <w:r w:rsidR="00B2638D">
        <w:t xml:space="preserve"> </w:t>
      </w:r>
      <w:r>
        <w:t>al</w:t>
      </w:r>
      <w:r w:rsidR="00B2638D">
        <w:t xml:space="preserve"> </w:t>
      </w:r>
      <w:r>
        <w:t>vecindario.</w:t>
      </w:r>
      <w:r w:rsidR="00B2638D">
        <w:t xml:space="preserve"> </w:t>
      </w:r>
    </w:p>
    <w:p w14:paraId="6B4B54D2" w14:textId="3BECFCC0" w:rsidR="003C613B" w:rsidRDefault="003C613B" w:rsidP="003C613B">
      <w:pPr>
        <w:jc w:val="both"/>
      </w:pPr>
      <w:r>
        <w:t>•</w:t>
      </w:r>
      <w:r w:rsidR="00B2638D">
        <w:t xml:space="preserve"> </w:t>
      </w:r>
      <w:r>
        <w:t>6.3.</w:t>
      </w:r>
      <w:r w:rsidR="00B2638D">
        <w:t xml:space="preserve"> </w:t>
      </w:r>
      <w:r>
        <w:t>Técnicamente</w:t>
      </w:r>
      <w:r w:rsidR="00B2638D">
        <w:t xml:space="preserve"> </w:t>
      </w:r>
      <w:r>
        <w:t>se</w:t>
      </w:r>
      <w:r w:rsidR="00B2638D">
        <w:t xml:space="preserve"> </w:t>
      </w:r>
      <w:r>
        <w:t>demuestra</w:t>
      </w:r>
      <w:r w:rsidR="00B2638D">
        <w:t xml:space="preserve"> </w:t>
      </w:r>
      <w:r>
        <w:t>que</w:t>
      </w:r>
      <w:r w:rsidR="00B2638D">
        <w:t xml:space="preserve"> </w:t>
      </w:r>
      <w:r>
        <w:t>NO</w:t>
      </w:r>
      <w:r w:rsidR="00B2638D">
        <w:t xml:space="preserve"> </w:t>
      </w:r>
      <w:r>
        <w:t>se</w:t>
      </w:r>
      <w:r w:rsidR="00B2638D">
        <w:t xml:space="preserve"> </w:t>
      </w:r>
      <w:r>
        <w:t>requiere</w:t>
      </w:r>
      <w:r w:rsidR="00B2638D">
        <w:t xml:space="preserve"> </w:t>
      </w:r>
      <w:r>
        <w:t>un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media</w:t>
      </w:r>
      <w:r w:rsidR="00B2638D">
        <w:t xml:space="preserve"> </w:t>
      </w:r>
      <w:r>
        <w:t>tensión</w:t>
      </w:r>
      <w:r w:rsidR="00B2638D">
        <w:t xml:space="preserve"> </w:t>
      </w:r>
      <w:r>
        <w:t>ni</w:t>
      </w:r>
      <w:r w:rsidR="00B2638D">
        <w:t xml:space="preserve"> </w:t>
      </w:r>
      <w:r>
        <w:t>la</w:t>
      </w:r>
      <w:r w:rsidR="00B2638D">
        <w:t xml:space="preserve"> </w:t>
      </w:r>
      <w:r>
        <w:t>instalación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transformador</w:t>
      </w:r>
      <w:r w:rsidR="00B2638D">
        <w:t xml:space="preserve"> </w:t>
      </w:r>
      <w:r>
        <w:t>exclusivo,</w:t>
      </w:r>
      <w:r w:rsidR="00B2638D">
        <w:t xml:space="preserve"> </w:t>
      </w:r>
      <w:r>
        <w:t>siendo</w:t>
      </w:r>
      <w:r w:rsidR="00B2638D">
        <w:t xml:space="preserve"> </w:t>
      </w:r>
      <w:r>
        <w:t>la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la</w:t>
      </w:r>
      <w:r w:rsidR="00B2638D">
        <w:t xml:space="preserve"> </w:t>
      </w:r>
      <w:r>
        <w:t>solución</w:t>
      </w:r>
      <w:r w:rsidR="00B2638D">
        <w:t xml:space="preserve"> </w:t>
      </w:r>
      <w:r>
        <w:t>más</w:t>
      </w:r>
      <w:r w:rsidR="00B2638D">
        <w:t xml:space="preserve"> </w:t>
      </w:r>
      <w:r>
        <w:t>eficiente,</w:t>
      </w:r>
      <w:r w:rsidR="00B2638D">
        <w:t xml:space="preserve"> </w:t>
      </w:r>
      <w:r>
        <w:t>segura</w:t>
      </w:r>
      <w:r w:rsidR="00B2638D">
        <w:t xml:space="preserve"> </w:t>
      </w:r>
      <w:r>
        <w:t>y</w:t>
      </w:r>
      <w:r w:rsidR="00B2638D">
        <w:t xml:space="preserve"> </w:t>
      </w:r>
      <w:r>
        <w:t>económica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GAD</w:t>
      </w:r>
      <w:r w:rsidR="00B2638D">
        <w:t xml:space="preserve"> </w:t>
      </w:r>
      <w:r>
        <w:t>Municipal.</w:t>
      </w:r>
      <w:r w:rsidR="00B2638D">
        <w:t xml:space="preserve"> </w:t>
      </w:r>
    </w:p>
    <w:p w14:paraId="0532317B" w14:textId="0F7C5E99" w:rsidR="003C613B" w:rsidRDefault="003C613B" w:rsidP="003C613B">
      <w:pPr>
        <w:jc w:val="both"/>
      </w:pPr>
      <w:r>
        <w:t>•</w:t>
      </w:r>
      <w:r w:rsidR="00B2638D">
        <w:t xml:space="preserve"> </w:t>
      </w:r>
      <w:r>
        <w:t>6.4.</w:t>
      </w:r>
      <w:r w:rsidR="00B2638D">
        <w:t xml:space="preserve"> </w:t>
      </w:r>
      <w:r>
        <w:t>Se</w:t>
      </w:r>
      <w:r w:rsidR="00B2638D">
        <w:t xml:space="preserve"> </w:t>
      </w:r>
      <w:r>
        <w:t>establece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presente</w:t>
      </w:r>
      <w:r w:rsidR="00B2638D">
        <w:t xml:space="preserve"> </w:t>
      </w:r>
      <w:r>
        <w:t>informe</w:t>
      </w:r>
      <w:r w:rsidR="00B2638D">
        <w:t xml:space="preserve"> </w:t>
      </w:r>
      <w:r>
        <w:t>se</w:t>
      </w:r>
      <w:r w:rsidR="00B2638D">
        <w:t xml:space="preserve"> </w:t>
      </w:r>
      <w:r>
        <w:t>ejecutó</w:t>
      </w:r>
      <w:r w:rsidR="00B2638D">
        <w:t xml:space="preserve"> </w:t>
      </w:r>
      <w:r>
        <w:t>con</w:t>
      </w:r>
      <w:r w:rsidR="00B2638D">
        <w:t xml:space="preserve"> </w:t>
      </w:r>
      <w:r>
        <w:t>un</w:t>
      </w:r>
      <w:r w:rsidR="00B2638D">
        <w:t xml:space="preserve"> </w:t>
      </w:r>
      <w:r>
        <w:t>profesional</w:t>
      </w:r>
      <w:r w:rsidR="00B2638D">
        <w:t xml:space="preserve"> </w:t>
      </w:r>
      <w:r>
        <w:t>técnico</w:t>
      </w:r>
      <w:r w:rsidR="00B2638D">
        <w:t xml:space="preserve"> </w:t>
      </w:r>
      <w:r>
        <w:t>bajo</w:t>
      </w:r>
      <w:r w:rsidR="00B2638D">
        <w:t xml:space="preserve"> </w:t>
      </w:r>
      <w:r>
        <w:t>la</w:t>
      </w:r>
      <w:r w:rsidR="00B2638D">
        <w:t xml:space="preserve"> </w:t>
      </w:r>
      <w:r>
        <w:t>modalidad</w:t>
      </w:r>
      <w:r w:rsidR="00B2638D">
        <w:t xml:space="preserve"> </w:t>
      </w:r>
      <w:r>
        <w:t>visual</w:t>
      </w:r>
      <w:r w:rsidR="00B2638D">
        <w:t xml:space="preserve"> </w:t>
      </w:r>
      <w:r>
        <w:t>externo,</w:t>
      </w:r>
      <w:r w:rsidR="00B2638D">
        <w:t xml:space="preserve"> </w:t>
      </w:r>
      <w:r>
        <w:t>método</w:t>
      </w:r>
      <w:r w:rsidR="00B2638D">
        <w:t xml:space="preserve"> </w:t>
      </w:r>
      <w:r>
        <w:t>que</w:t>
      </w:r>
      <w:r w:rsidR="00B2638D">
        <w:t xml:space="preserve"> </w:t>
      </w:r>
      <w:r>
        <w:t>cuenta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validez</w:t>
      </w:r>
      <w:r w:rsidR="00B2638D">
        <w:t xml:space="preserve"> </w:t>
      </w:r>
      <w:r>
        <w:t>técnica</w:t>
      </w:r>
      <w:r w:rsidR="00B2638D">
        <w:t xml:space="preserve"> </w:t>
      </w:r>
      <w:r>
        <w:t>requerida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dimensionamiento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pública.</w:t>
      </w:r>
      <w:r w:rsidR="00B2638D">
        <w:t xml:space="preserve"> </w:t>
      </w:r>
      <w:r>
        <w:t>Se</w:t>
      </w:r>
      <w:r w:rsidR="00B2638D">
        <w:t xml:space="preserve"> </w:t>
      </w:r>
      <w:r>
        <w:t>deja</w:t>
      </w:r>
      <w:r w:rsidR="00B2638D">
        <w:t xml:space="preserve"> </w:t>
      </w:r>
      <w:r>
        <w:t>constancia</w:t>
      </w:r>
      <w:r w:rsidR="00B2638D">
        <w:t xml:space="preserve"> </w:t>
      </w:r>
      <w:r>
        <w:t>de</w:t>
      </w:r>
      <w:r w:rsidR="00B2638D">
        <w:t xml:space="preserve"> </w:t>
      </w:r>
      <w:r>
        <w:t>que</w:t>
      </w:r>
      <w:r w:rsidR="00B2638D">
        <w:t xml:space="preserve"> </w:t>
      </w:r>
      <w:r>
        <w:t>los</w:t>
      </w:r>
      <w:r w:rsidR="00B2638D">
        <w:t xml:space="preserve"> </w:t>
      </w:r>
      <w:r>
        <w:t>patrones</w:t>
      </w:r>
      <w:r w:rsidR="00B2638D">
        <w:t xml:space="preserve"> </w:t>
      </w:r>
      <w:r>
        <w:t>de</w:t>
      </w:r>
      <w:r w:rsidR="00B2638D">
        <w:t xml:space="preserve"> </w:t>
      </w:r>
      <w:r>
        <w:t>consumo</w:t>
      </w:r>
      <w:r w:rsidR="00B2638D">
        <w:t xml:space="preserve"> </w:t>
      </w:r>
      <w:r>
        <w:t>interno</w:t>
      </w:r>
      <w:r w:rsidR="00B2638D">
        <w:t xml:space="preserve"> </w:t>
      </w:r>
      <w:r>
        <w:t>y</w:t>
      </w:r>
      <w:r w:rsidR="00B2638D">
        <w:t xml:space="preserve"> </w:t>
      </w:r>
      <w:r>
        <w:t>electrodomésticos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viviendas</w:t>
      </w:r>
      <w:r w:rsidR="00B2638D">
        <w:t xml:space="preserve"> </w:t>
      </w:r>
      <w:r>
        <w:t>aledañas</w:t>
      </w:r>
      <w:r w:rsidR="00B2638D">
        <w:t xml:space="preserve"> </w:t>
      </w:r>
      <w:r>
        <w:t>no</w:t>
      </w:r>
      <w:r w:rsidR="00B2638D">
        <w:t xml:space="preserve"> </w:t>
      </w:r>
      <w:r>
        <w:t>son</w:t>
      </w:r>
      <w:r w:rsidR="00B2638D">
        <w:t xml:space="preserve"> </w:t>
      </w:r>
      <w:r>
        <w:t>accesibles</w:t>
      </w:r>
      <w:r w:rsidR="00B2638D">
        <w:t xml:space="preserve"> </w:t>
      </w:r>
      <w:r>
        <w:t>para</w:t>
      </w:r>
      <w:r w:rsidR="00B2638D">
        <w:t xml:space="preserve"> </w:t>
      </w:r>
      <w:r>
        <w:t>inspección,</w:t>
      </w:r>
      <w:r w:rsidR="00B2638D">
        <w:t xml:space="preserve"> </w:t>
      </w:r>
      <w:r>
        <w:t>por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cualquier</w:t>
      </w:r>
      <w:r w:rsidR="00B2638D">
        <w:t xml:space="preserve"> </w:t>
      </w:r>
      <w:r>
        <w:t>variación</w:t>
      </w:r>
      <w:r w:rsidR="00B2638D">
        <w:t xml:space="preserve"> </w:t>
      </w:r>
      <w:r>
        <w:t>posterior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perfil</w:t>
      </w:r>
      <w:r w:rsidR="00B2638D">
        <w:t xml:space="preserve"> </w:t>
      </w:r>
      <w:r>
        <w:t>de</w:t>
      </w:r>
      <w:r w:rsidR="00B2638D">
        <w:t xml:space="preserve"> </w:t>
      </w:r>
      <w:r>
        <w:t>carga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solo</w:t>
      </w:r>
      <w:r w:rsidR="00B2638D">
        <w:t xml:space="preserve"> </w:t>
      </w:r>
      <w:r>
        <w:t>podrá</w:t>
      </w:r>
      <w:r w:rsidR="00B2638D">
        <w:t xml:space="preserve"> </w:t>
      </w:r>
      <w:r>
        <w:t>ser</w:t>
      </w:r>
      <w:r w:rsidR="00B2638D">
        <w:t xml:space="preserve"> </w:t>
      </w:r>
      <w:r>
        <w:t>determinada</w:t>
      </w:r>
      <w:r w:rsidR="00B2638D">
        <w:t xml:space="preserve"> </w:t>
      </w:r>
      <w:r>
        <w:t>con</w:t>
      </w:r>
      <w:r w:rsidR="00B2638D">
        <w:t xml:space="preserve"> </w:t>
      </w:r>
      <w:r>
        <w:t>precisión</w:t>
      </w:r>
      <w:r w:rsidR="00B2638D">
        <w:t xml:space="preserve"> </w:t>
      </w:r>
      <w:r>
        <w:t>mediante</w:t>
      </w:r>
      <w:r w:rsidR="00B2638D">
        <w:t xml:space="preserve"> </w:t>
      </w:r>
      <w:r>
        <w:t>un</w:t>
      </w:r>
      <w:r w:rsidR="00B2638D">
        <w:t xml:space="preserve"> </w:t>
      </w:r>
      <w:r>
        <w:t>analizador</w:t>
      </w:r>
      <w:r w:rsidR="00B2638D">
        <w:t xml:space="preserve"> </w:t>
      </w:r>
      <w:r>
        <w:t>de</w:t>
      </w:r>
      <w:r w:rsidR="00B2638D">
        <w:t xml:space="preserve"> </w:t>
      </w:r>
      <w:r>
        <w:t>red.</w:t>
      </w:r>
      <w:r w:rsidR="00B2638D">
        <w:t xml:space="preserve"> </w:t>
      </w:r>
    </w:p>
    <w:p w14:paraId="71A0EAD0" w14:textId="4462AA4E" w:rsidR="003C613B" w:rsidRDefault="003C613B" w:rsidP="003C613B">
      <w:pPr>
        <w:jc w:val="both"/>
      </w:pPr>
      <w:r>
        <w:t>7.</w:t>
      </w:r>
      <w:r w:rsidR="00B2638D">
        <w:t xml:space="preserve"> </w:t>
      </w:r>
      <w:r>
        <w:t>RECOMENDACIONES</w:t>
      </w:r>
      <w:r w:rsidR="00B2638D">
        <w:t xml:space="preserve"> </w:t>
      </w:r>
    </w:p>
    <w:p w14:paraId="03FE8EFD" w14:textId="3750C4F8" w:rsidR="009508CD" w:rsidRPr="00274DDB" w:rsidRDefault="003C613B" w:rsidP="003C613B">
      <w:pPr>
        <w:jc w:val="both"/>
      </w:pPr>
      <w:r>
        <w:t>•</w:t>
      </w:r>
      <w:r w:rsidR="00B2638D">
        <w:t xml:space="preserve"> </w:t>
      </w:r>
      <w:r>
        <w:t>7.1.</w:t>
      </w:r>
      <w:r w:rsidR="00B2638D">
        <w:t xml:space="preserve"> </w:t>
      </w:r>
      <w:r>
        <w:t>Declarar</w:t>
      </w:r>
      <w:r w:rsidR="00B2638D">
        <w:t xml:space="preserve"> </w:t>
      </w:r>
      <w:r>
        <w:t>procedente</w:t>
      </w:r>
      <w:r w:rsidR="00B2638D">
        <w:t xml:space="preserve"> </w:t>
      </w:r>
      <w:r>
        <w:t>y</w:t>
      </w:r>
      <w:r w:rsidR="00B2638D">
        <w:t xml:space="preserve"> </w:t>
      </w:r>
      <w:r>
        <w:t>viable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eléctrico</w:t>
      </w:r>
      <w:r w:rsidR="00B2638D">
        <w:t xml:space="preserve"> </w:t>
      </w:r>
      <w:r>
        <w:t>bajo</w:t>
      </w:r>
      <w:r w:rsidR="00B2638D">
        <w:t xml:space="preserve"> </w:t>
      </w:r>
      <w:r>
        <w:t>la</w:t>
      </w:r>
      <w:r w:rsidR="00B2638D">
        <w:t xml:space="preserve"> </w:t>
      </w:r>
      <w:r>
        <w:t>modalidad</w:t>
      </w:r>
      <w:r w:rsidR="00B2638D">
        <w:t xml:space="preserve"> </w:t>
      </w:r>
      <w:r>
        <w:t>de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Tensión.</w:t>
      </w:r>
    </w:p>
    <w:p w14:paraId="3DB16CA9" w14:textId="0B1F958D" w:rsidR="00BB37C5" w:rsidRDefault="0042030B" w:rsidP="00BB37C5">
      <w:pPr>
        <w:spacing w:after="0" w:line="240" w:lineRule="auto"/>
        <w:jc w:val="both"/>
        <w:rPr>
          <w:bCs/>
        </w:rPr>
      </w:pPr>
      <w:r w:rsidRPr="007B53AC">
        <w:rPr>
          <w:b/>
        </w:rPr>
        <w:t>1.</w:t>
      </w:r>
      <w:r w:rsidR="007B53AC" w:rsidRPr="007B53AC">
        <w:rPr>
          <w:b/>
        </w:rPr>
        <w:t>3</w:t>
      </w:r>
      <w:r w:rsidRPr="007B53AC">
        <w:rPr>
          <w:b/>
        </w:rPr>
        <w:t>.-</w:t>
      </w:r>
      <w:r w:rsidR="00B2638D">
        <w:rPr>
          <w:b/>
        </w:rPr>
        <w:t xml:space="preserve"> </w:t>
      </w:r>
      <w:r w:rsidRPr="00BB6BFA">
        <w:t>Mediante</w:t>
      </w:r>
      <w:r w:rsidR="00B2638D">
        <w:t xml:space="preserve"> </w:t>
      </w:r>
      <w:r w:rsidRPr="00BB6BFA">
        <w:t>Memorando</w:t>
      </w:r>
      <w:r w:rsidR="00B2638D">
        <w:t xml:space="preserve"> </w:t>
      </w:r>
      <w:r w:rsidRPr="00BB6BFA">
        <w:t>Nro.</w:t>
      </w:r>
      <w:r w:rsidR="00B2638D">
        <w:t xml:space="preserve"> </w:t>
      </w:r>
      <w:r w:rsidR="00BB37C5" w:rsidRPr="00BB37C5">
        <w:t>GADMCJS-A-2026-2140-M-GD</w:t>
      </w:r>
      <w:r w:rsidR="00BB37C5">
        <w:t>,</w:t>
      </w:r>
      <w:r w:rsidR="00B2638D">
        <w:t xml:space="preserve"> </w:t>
      </w:r>
      <w:r w:rsidR="00BB37C5">
        <w:t>de</w:t>
      </w:r>
      <w:r w:rsidR="00B2638D">
        <w:t xml:space="preserve"> </w:t>
      </w:r>
      <w:r w:rsidR="00BB37C5">
        <w:t>fecha</w:t>
      </w:r>
      <w:r w:rsidR="00B2638D">
        <w:t xml:space="preserve"> </w:t>
      </w:r>
      <w:r w:rsidR="00BB37C5" w:rsidRPr="00BB37C5">
        <w:t>30</w:t>
      </w:r>
      <w:r w:rsidR="00B2638D">
        <w:t xml:space="preserve"> </w:t>
      </w:r>
      <w:r w:rsidR="00BB37C5" w:rsidRPr="00BB37C5">
        <w:t>de</w:t>
      </w:r>
      <w:r w:rsidR="00B2638D">
        <w:t xml:space="preserve"> </w:t>
      </w:r>
      <w:r w:rsidR="00BB37C5" w:rsidRPr="00BB37C5">
        <w:t>marzo</w:t>
      </w:r>
      <w:r w:rsidR="00B2638D">
        <w:t xml:space="preserve"> </w:t>
      </w:r>
      <w:r w:rsidR="00BB37C5" w:rsidRPr="00BB37C5">
        <w:t>de</w:t>
      </w:r>
      <w:r w:rsidR="00B2638D">
        <w:t xml:space="preserve"> </w:t>
      </w:r>
      <w:r w:rsidR="00BB37C5" w:rsidRPr="00BB37C5">
        <w:t>2026</w:t>
      </w:r>
      <w:r w:rsidR="00BB37C5">
        <w:t>,</w:t>
      </w:r>
      <w:r w:rsidR="00B2638D">
        <w:t xml:space="preserve"> </w:t>
      </w:r>
      <w:r w:rsidR="00BB37C5">
        <w:t>suscrito</w:t>
      </w:r>
      <w:r w:rsidR="00B2638D">
        <w:t xml:space="preserve"> </w:t>
      </w:r>
      <w:r w:rsidR="00BB37C5">
        <w:t>por</w:t>
      </w:r>
      <w:r w:rsidR="00B2638D">
        <w:t xml:space="preserve"> </w:t>
      </w:r>
      <w:r w:rsidR="00BB37C5">
        <w:t>la</w:t>
      </w:r>
      <w:r w:rsidR="00B2638D">
        <w:t xml:space="preserve"> </w:t>
      </w:r>
      <w:r w:rsidR="00BB37C5">
        <w:t>señora</w:t>
      </w:r>
      <w:r w:rsidR="00B2638D">
        <w:t xml:space="preserve"> </w:t>
      </w:r>
      <w:proofErr w:type="spellStart"/>
      <w:r w:rsidR="00BB37C5" w:rsidRPr="00BB37C5">
        <w:t>Mgs</w:t>
      </w:r>
      <w:proofErr w:type="spellEnd"/>
      <w:r w:rsidR="00BB37C5" w:rsidRPr="00BB37C5">
        <w:t>.</w:t>
      </w:r>
      <w:r w:rsidR="00B2638D">
        <w:t xml:space="preserve"> </w:t>
      </w:r>
      <w:r w:rsidR="00BB37C5" w:rsidRPr="00BB37C5">
        <w:t>Katherin</w:t>
      </w:r>
      <w:r w:rsidR="00B2638D">
        <w:t xml:space="preserve"> </w:t>
      </w:r>
      <w:r w:rsidR="00BB37C5" w:rsidRPr="00BB37C5">
        <w:t>Lizeth</w:t>
      </w:r>
      <w:r w:rsidR="00B2638D">
        <w:t xml:space="preserve"> </w:t>
      </w:r>
      <w:r w:rsidR="00BB37C5" w:rsidRPr="00BB37C5">
        <w:t>Hinojosa</w:t>
      </w:r>
      <w:r w:rsidR="00B2638D">
        <w:t xml:space="preserve"> </w:t>
      </w:r>
      <w:r w:rsidR="00BB37C5" w:rsidRPr="00BB37C5">
        <w:t>Rojas</w:t>
      </w:r>
      <w:r w:rsidR="00B2638D">
        <w:t xml:space="preserve"> </w:t>
      </w:r>
      <w:proofErr w:type="gramStart"/>
      <w:r w:rsidR="00BB37C5" w:rsidRPr="00BB37C5">
        <w:rPr>
          <w:bCs/>
        </w:rPr>
        <w:t>Alcaldesa</w:t>
      </w:r>
      <w:proofErr w:type="gramEnd"/>
      <w:r w:rsidR="00B2638D">
        <w:rPr>
          <w:bCs/>
        </w:rPr>
        <w:t xml:space="preserve"> </w:t>
      </w:r>
      <w:r w:rsidR="00BB37C5">
        <w:rPr>
          <w:bCs/>
        </w:rPr>
        <w:t>del</w:t>
      </w:r>
      <w:r w:rsidR="00B2638D">
        <w:rPr>
          <w:bCs/>
        </w:rPr>
        <w:t xml:space="preserve"> </w:t>
      </w:r>
      <w:r w:rsidR="00BB37C5">
        <w:rPr>
          <w:bCs/>
        </w:rPr>
        <w:t>GADMCJS,</w:t>
      </w:r>
      <w:r w:rsidR="00B2638D">
        <w:rPr>
          <w:bCs/>
        </w:rPr>
        <w:t xml:space="preserve"> </w:t>
      </w:r>
      <w:r w:rsidR="00BB37C5">
        <w:rPr>
          <w:bCs/>
        </w:rPr>
        <w:t>documento</w:t>
      </w:r>
      <w:r w:rsidR="00B2638D">
        <w:rPr>
          <w:bCs/>
        </w:rPr>
        <w:t xml:space="preserve"> </w:t>
      </w:r>
      <w:r w:rsidR="00BB37C5">
        <w:rPr>
          <w:bCs/>
        </w:rPr>
        <w:t>a</w:t>
      </w:r>
      <w:r w:rsidR="00B2638D">
        <w:rPr>
          <w:bCs/>
        </w:rPr>
        <w:t xml:space="preserve"> </w:t>
      </w:r>
      <w:r w:rsidR="00BB37C5">
        <w:rPr>
          <w:bCs/>
        </w:rPr>
        <w:t>través</w:t>
      </w:r>
      <w:r w:rsidR="00B2638D">
        <w:rPr>
          <w:bCs/>
        </w:rPr>
        <w:t xml:space="preserve"> </w:t>
      </w:r>
      <w:r w:rsidR="00BB37C5">
        <w:rPr>
          <w:bCs/>
        </w:rPr>
        <w:t>del</w:t>
      </w:r>
      <w:r w:rsidR="00B2638D">
        <w:rPr>
          <w:bCs/>
        </w:rPr>
        <w:t xml:space="preserve"> </w:t>
      </w:r>
      <w:r w:rsidR="00BB37C5">
        <w:rPr>
          <w:bCs/>
        </w:rPr>
        <w:t>cual</w:t>
      </w:r>
      <w:r w:rsidR="00B2638D">
        <w:rPr>
          <w:bCs/>
        </w:rPr>
        <w:t xml:space="preserve"> </w:t>
      </w:r>
      <w:r w:rsidR="00BB37C5">
        <w:rPr>
          <w:bCs/>
        </w:rPr>
        <w:t>remite</w:t>
      </w:r>
      <w:r w:rsidR="00B2638D">
        <w:rPr>
          <w:bCs/>
        </w:rPr>
        <w:t xml:space="preserve"> </w:t>
      </w:r>
      <w:r w:rsidR="00BB37C5">
        <w:rPr>
          <w:bCs/>
        </w:rPr>
        <w:t>a</w:t>
      </w:r>
      <w:r w:rsidR="00B2638D">
        <w:rPr>
          <w:bCs/>
        </w:rPr>
        <w:t xml:space="preserve"> </w:t>
      </w:r>
      <w:r w:rsidR="00BB37C5">
        <w:rPr>
          <w:bCs/>
        </w:rPr>
        <w:t>la</w:t>
      </w:r>
      <w:r w:rsidR="00B2638D">
        <w:rPr>
          <w:bCs/>
        </w:rPr>
        <w:t xml:space="preserve"> </w:t>
      </w:r>
      <w:proofErr w:type="spellStart"/>
      <w:r w:rsidR="00BB37C5" w:rsidRPr="00BB37C5">
        <w:rPr>
          <w:bCs/>
        </w:rPr>
        <w:t>Mgs</w:t>
      </w:r>
      <w:proofErr w:type="spellEnd"/>
      <w:r w:rsidR="00BB37C5" w:rsidRPr="00BB37C5">
        <w:rPr>
          <w:bCs/>
        </w:rPr>
        <w:t>.</w:t>
      </w:r>
      <w:r w:rsidR="00B2638D">
        <w:rPr>
          <w:bCs/>
        </w:rPr>
        <w:t xml:space="preserve"> </w:t>
      </w:r>
      <w:r w:rsidR="00BB37C5" w:rsidRPr="00BB37C5">
        <w:rPr>
          <w:bCs/>
        </w:rPr>
        <w:t>Linda</w:t>
      </w:r>
      <w:r w:rsidR="00B2638D">
        <w:rPr>
          <w:bCs/>
        </w:rPr>
        <w:t xml:space="preserve"> </w:t>
      </w:r>
      <w:r w:rsidR="00BB37C5" w:rsidRPr="00BB37C5">
        <w:rPr>
          <w:bCs/>
        </w:rPr>
        <w:t>Leyda</w:t>
      </w:r>
      <w:r w:rsidR="00B2638D">
        <w:rPr>
          <w:bCs/>
        </w:rPr>
        <w:t xml:space="preserve"> </w:t>
      </w:r>
      <w:r w:rsidR="00BB37C5" w:rsidRPr="00BB37C5">
        <w:rPr>
          <w:bCs/>
        </w:rPr>
        <w:t>Sancan</w:t>
      </w:r>
      <w:r w:rsidR="00B2638D">
        <w:rPr>
          <w:bCs/>
        </w:rPr>
        <w:t xml:space="preserve"> </w:t>
      </w:r>
      <w:r w:rsidR="00BB37C5" w:rsidRPr="00BB37C5">
        <w:rPr>
          <w:bCs/>
        </w:rPr>
        <w:t>Lino</w:t>
      </w:r>
      <w:r w:rsidR="00B2638D">
        <w:rPr>
          <w:bCs/>
        </w:rPr>
        <w:t xml:space="preserve"> </w:t>
      </w:r>
      <w:proofErr w:type="gramStart"/>
      <w:r w:rsidR="00BB37C5" w:rsidRPr="00BB37C5">
        <w:rPr>
          <w:bCs/>
        </w:rPr>
        <w:t>Directora</w:t>
      </w:r>
      <w:proofErr w:type="gramEnd"/>
      <w:r w:rsidR="00B2638D">
        <w:rPr>
          <w:bCs/>
        </w:rPr>
        <w:t xml:space="preserve"> </w:t>
      </w:r>
      <w:r w:rsidR="00BB37C5" w:rsidRPr="00BB37C5">
        <w:rPr>
          <w:bCs/>
        </w:rPr>
        <w:t>de</w:t>
      </w:r>
      <w:r w:rsidR="00B2638D">
        <w:rPr>
          <w:bCs/>
        </w:rPr>
        <w:t xml:space="preserve"> </w:t>
      </w:r>
      <w:r w:rsidR="00BB37C5" w:rsidRPr="00BB37C5">
        <w:rPr>
          <w:bCs/>
        </w:rPr>
        <w:t>Gestión</w:t>
      </w:r>
      <w:r w:rsidR="00B2638D">
        <w:rPr>
          <w:bCs/>
        </w:rPr>
        <w:t xml:space="preserve"> </w:t>
      </w:r>
      <w:r w:rsidR="00BB37C5" w:rsidRPr="00BB37C5">
        <w:rPr>
          <w:bCs/>
        </w:rPr>
        <w:t>de</w:t>
      </w:r>
      <w:r w:rsidR="00B2638D">
        <w:rPr>
          <w:bCs/>
        </w:rPr>
        <w:t xml:space="preserve"> </w:t>
      </w:r>
      <w:r w:rsidR="00BB37C5" w:rsidRPr="00BB37C5">
        <w:rPr>
          <w:bCs/>
        </w:rPr>
        <w:t>Planificación</w:t>
      </w:r>
      <w:r w:rsidR="00B2638D">
        <w:rPr>
          <w:bCs/>
        </w:rPr>
        <w:t xml:space="preserve"> </w:t>
      </w:r>
      <w:r w:rsidR="00BB37C5" w:rsidRPr="00BB37C5">
        <w:rPr>
          <w:bCs/>
        </w:rPr>
        <w:t>y</w:t>
      </w:r>
      <w:r w:rsidR="00B2638D">
        <w:rPr>
          <w:bCs/>
        </w:rPr>
        <w:t xml:space="preserve"> </w:t>
      </w:r>
      <w:r w:rsidR="00BB37C5" w:rsidRPr="00BB37C5">
        <w:rPr>
          <w:bCs/>
        </w:rPr>
        <w:t>Ordenamiento</w:t>
      </w:r>
      <w:r w:rsidR="00B2638D">
        <w:rPr>
          <w:bCs/>
        </w:rPr>
        <w:t xml:space="preserve"> </w:t>
      </w:r>
      <w:r w:rsidR="00BB37C5" w:rsidRPr="00BB37C5">
        <w:rPr>
          <w:bCs/>
        </w:rPr>
        <w:t>Territorial</w:t>
      </w:r>
      <w:r w:rsidR="00BB37C5">
        <w:rPr>
          <w:bCs/>
        </w:rPr>
        <w:t>,</w:t>
      </w:r>
      <w:r w:rsidR="00B2638D">
        <w:rPr>
          <w:bCs/>
        </w:rPr>
        <w:t xml:space="preserve"> </w:t>
      </w:r>
      <w:r w:rsidR="00BB37C5">
        <w:rPr>
          <w:bCs/>
        </w:rPr>
        <w:t>la</w:t>
      </w:r>
      <w:r w:rsidR="00B2638D">
        <w:rPr>
          <w:bCs/>
        </w:rPr>
        <w:t xml:space="preserve"> </w:t>
      </w:r>
      <w:r w:rsidR="00BB37C5">
        <w:rPr>
          <w:bCs/>
        </w:rPr>
        <w:t>solicitud</w:t>
      </w:r>
      <w:r w:rsidR="00B2638D">
        <w:rPr>
          <w:bCs/>
        </w:rPr>
        <w:t xml:space="preserve"> </w:t>
      </w:r>
      <w:r w:rsidR="00BB37C5">
        <w:rPr>
          <w:bCs/>
        </w:rPr>
        <w:t>de</w:t>
      </w:r>
      <w:r w:rsidR="00B2638D">
        <w:rPr>
          <w:bCs/>
        </w:rPr>
        <w:t xml:space="preserve"> </w:t>
      </w:r>
      <w:r w:rsidR="00BB37C5">
        <w:rPr>
          <w:bCs/>
        </w:rPr>
        <w:t>la</w:t>
      </w:r>
      <w:r w:rsidR="00B2638D">
        <w:rPr>
          <w:bCs/>
        </w:rPr>
        <w:t xml:space="preserve"> </w:t>
      </w:r>
      <w:r w:rsidR="00BB37C5">
        <w:rPr>
          <w:bCs/>
        </w:rPr>
        <w:t>Unidad</w:t>
      </w:r>
      <w:r w:rsidR="00B2638D">
        <w:rPr>
          <w:bCs/>
        </w:rPr>
        <w:t xml:space="preserve"> </w:t>
      </w:r>
      <w:r w:rsidR="00BB37C5">
        <w:rPr>
          <w:bCs/>
        </w:rPr>
        <w:t>Educativa</w:t>
      </w:r>
      <w:r w:rsidR="00B2638D">
        <w:rPr>
          <w:bCs/>
        </w:rPr>
        <w:t xml:space="preserve"> </w:t>
      </w:r>
      <w:r w:rsidR="00BB37C5">
        <w:rPr>
          <w:bCs/>
        </w:rPr>
        <w:t>“Valerio</w:t>
      </w:r>
      <w:r w:rsidR="00B2638D">
        <w:rPr>
          <w:bCs/>
        </w:rPr>
        <w:t xml:space="preserve"> </w:t>
      </w:r>
      <w:r w:rsidR="00BB37C5">
        <w:rPr>
          <w:bCs/>
        </w:rPr>
        <w:t>Grefa”</w:t>
      </w:r>
      <w:r w:rsidR="00B2638D">
        <w:rPr>
          <w:bCs/>
        </w:rPr>
        <w:t xml:space="preserve"> </w:t>
      </w:r>
      <w:r w:rsidR="00BB37C5">
        <w:rPr>
          <w:bCs/>
        </w:rPr>
        <w:t>manifestando:</w:t>
      </w:r>
    </w:p>
    <w:p w14:paraId="1917FE89" w14:textId="34671EAC" w:rsidR="00BB37C5" w:rsidRDefault="00BB37C5" w:rsidP="00BB37C5">
      <w:pPr>
        <w:spacing w:after="0" w:line="240" w:lineRule="auto"/>
        <w:jc w:val="both"/>
        <w:rPr>
          <w:bCs/>
        </w:rPr>
      </w:pPr>
      <w:r>
        <w:rPr>
          <w:bCs/>
        </w:rPr>
        <w:t>“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conformidad</w:t>
      </w:r>
      <w:r w:rsidR="00B2638D">
        <w:rPr>
          <w:bCs/>
        </w:rPr>
        <w:t xml:space="preserve"> </w:t>
      </w:r>
      <w:r w:rsidRPr="00BB37C5">
        <w:rPr>
          <w:bCs/>
        </w:rPr>
        <w:t>al</w:t>
      </w:r>
      <w:r w:rsidR="00B2638D">
        <w:rPr>
          <w:bCs/>
        </w:rPr>
        <w:t xml:space="preserve"> </w:t>
      </w:r>
      <w:r w:rsidRPr="00BB37C5">
        <w:rPr>
          <w:bCs/>
        </w:rPr>
        <w:t>OFICIO</w:t>
      </w:r>
      <w:r w:rsidR="00B2638D">
        <w:rPr>
          <w:bCs/>
        </w:rPr>
        <w:t xml:space="preserve"> </w:t>
      </w:r>
      <w:proofErr w:type="spellStart"/>
      <w:r w:rsidRPr="00BB37C5">
        <w:rPr>
          <w:bCs/>
        </w:rPr>
        <w:t>N°</w:t>
      </w:r>
      <w:proofErr w:type="spellEnd"/>
      <w:r w:rsidR="00B2638D">
        <w:rPr>
          <w:bCs/>
        </w:rPr>
        <w:t xml:space="preserve"> </w:t>
      </w:r>
      <w:r w:rsidRPr="00BB37C5">
        <w:rPr>
          <w:bCs/>
        </w:rPr>
        <w:t>027</w:t>
      </w:r>
      <w:r w:rsidR="00B2638D">
        <w:rPr>
          <w:bCs/>
        </w:rPr>
        <w:t xml:space="preserve"> </w:t>
      </w:r>
      <w:r w:rsidRPr="00BB37C5">
        <w:rPr>
          <w:bCs/>
        </w:rPr>
        <w:t>UECIB-VG</w:t>
      </w:r>
      <w:r w:rsidR="00B2638D">
        <w:rPr>
          <w:bCs/>
        </w:rPr>
        <w:t xml:space="preserve"> 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fecha</w:t>
      </w:r>
      <w:r w:rsidR="00B2638D">
        <w:rPr>
          <w:bCs/>
        </w:rPr>
        <w:t xml:space="preserve"> </w:t>
      </w:r>
      <w:r w:rsidRPr="00BB37C5">
        <w:rPr>
          <w:bCs/>
        </w:rPr>
        <w:t>13</w:t>
      </w:r>
      <w:r w:rsidR="00B2638D">
        <w:rPr>
          <w:bCs/>
        </w:rPr>
        <w:t xml:space="preserve"> 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marzo</w:t>
      </w:r>
      <w:r w:rsidR="00B2638D">
        <w:rPr>
          <w:bCs/>
        </w:rPr>
        <w:t xml:space="preserve"> </w:t>
      </w:r>
      <w:r w:rsidRPr="00BB37C5">
        <w:rPr>
          <w:bCs/>
        </w:rPr>
        <w:t>del</w:t>
      </w:r>
      <w:r w:rsidR="00B2638D">
        <w:rPr>
          <w:bCs/>
        </w:rPr>
        <w:t xml:space="preserve"> </w:t>
      </w:r>
      <w:r w:rsidRPr="00BB37C5">
        <w:rPr>
          <w:bCs/>
        </w:rPr>
        <w:t>2026,</w:t>
      </w:r>
      <w:r w:rsidR="00B2638D">
        <w:rPr>
          <w:bCs/>
        </w:rPr>
        <w:t xml:space="preserve"> </w:t>
      </w:r>
      <w:r w:rsidRPr="00BB37C5">
        <w:rPr>
          <w:bCs/>
        </w:rPr>
        <w:t>suscrito</w:t>
      </w:r>
      <w:r w:rsidR="00B2638D">
        <w:rPr>
          <w:bCs/>
        </w:rPr>
        <w:t xml:space="preserve"> </w:t>
      </w:r>
      <w:r w:rsidR="000F03BE">
        <w:rPr>
          <w:bCs/>
        </w:rPr>
        <w:t>por</w:t>
      </w:r>
      <w:r w:rsidR="00B2638D">
        <w:rPr>
          <w:bCs/>
        </w:rPr>
        <w:t xml:space="preserve"> </w:t>
      </w:r>
      <w:r w:rsidR="000F03BE">
        <w:rPr>
          <w:bCs/>
        </w:rPr>
        <w:t>el</w:t>
      </w:r>
      <w:r w:rsidR="00B2638D">
        <w:rPr>
          <w:bCs/>
        </w:rPr>
        <w:t xml:space="preserve"> </w:t>
      </w:r>
      <w:r w:rsidR="000F03BE">
        <w:rPr>
          <w:bCs/>
        </w:rPr>
        <w:t>Lcdo.</w:t>
      </w:r>
      <w:r w:rsidR="00B2638D">
        <w:rPr>
          <w:bCs/>
        </w:rPr>
        <w:t xml:space="preserve"> </w:t>
      </w:r>
      <w:r w:rsidRPr="00BB37C5">
        <w:rPr>
          <w:bCs/>
        </w:rPr>
        <w:t>Carlos</w:t>
      </w:r>
      <w:r w:rsidR="00B2638D">
        <w:rPr>
          <w:bCs/>
        </w:rPr>
        <w:t xml:space="preserve"> </w:t>
      </w:r>
      <w:r w:rsidRPr="00BB37C5">
        <w:rPr>
          <w:bCs/>
        </w:rPr>
        <w:t>Enrique</w:t>
      </w:r>
      <w:r w:rsidR="00B2638D">
        <w:rPr>
          <w:bCs/>
        </w:rPr>
        <w:t xml:space="preserve"> </w:t>
      </w:r>
      <w:r w:rsidRPr="00BB37C5">
        <w:rPr>
          <w:bCs/>
        </w:rPr>
        <w:t>Chimbo</w:t>
      </w:r>
      <w:r w:rsidR="00B2638D">
        <w:rPr>
          <w:bCs/>
        </w:rPr>
        <w:t xml:space="preserve"> </w:t>
      </w:r>
      <w:r w:rsidRPr="00BB37C5">
        <w:rPr>
          <w:bCs/>
        </w:rPr>
        <w:t>Shiguango,</w:t>
      </w:r>
      <w:r w:rsidR="00B2638D">
        <w:rPr>
          <w:bCs/>
        </w:rPr>
        <w:t xml:space="preserve"> </w:t>
      </w:r>
      <w:r w:rsidRPr="00BB37C5">
        <w:rPr>
          <w:bCs/>
        </w:rPr>
        <w:t>Rector</w:t>
      </w:r>
      <w:r w:rsidR="00B2638D">
        <w:rPr>
          <w:bCs/>
        </w:rPr>
        <w:t xml:space="preserve"> </w:t>
      </w:r>
      <w:r w:rsidRPr="00BB37C5">
        <w:rPr>
          <w:bCs/>
        </w:rPr>
        <w:t>del</w:t>
      </w:r>
      <w:r w:rsidR="00B2638D">
        <w:rPr>
          <w:bCs/>
        </w:rPr>
        <w:t xml:space="preserve"> </w:t>
      </w:r>
      <w:r w:rsidRPr="00BB37C5">
        <w:rPr>
          <w:bCs/>
        </w:rPr>
        <w:t>Centro</w:t>
      </w:r>
      <w:r w:rsidR="00B2638D">
        <w:rPr>
          <w:bCs/>
        </w:rPr>
        <w:t xml:space="preserve"> </w:t>
      </w:r>
      <w:r w:rsidRPr="00BB37C5">
        <w:rPr>
          <w:bCs/>
        </w:rPr>
        <w:t>Intercultural</w:t>
      </w:r>
      <w:r w:rsidR="00B2638D">
        <w:rPr>
          <w:bCs/>
        </w:rPr>
        <w:t xml:space="preserve"> </w:t>
      </w:r>
      <w:proofErr w:type="spellStart"/>
      <w:r w:rsidRPr="00BB37C5">
        <w:rPr>
          <w:bCs/>
        </w:rPr>
        <w:t>Bilingue</w:t>
      </w:r>
      <w:proofErr w:type="spellEnd"/>
      <w:r w:rsidR="00B2638D">
        <w:rPr>
          <w:bCs/>
        </w:rPr>
        <w:t xml:space="preserve"> </w:t>
      </w:r>
      <w:r w:rsidRPr="00BB37C5">
        <w:rPr>
          <w:bCs/>
        </w:rPr>
        <w:t>Valerio</w:t>
      </w:r>
      <w:r w:rsidR="00B2638D">
        <w:rPr>
          <w:bCs/>
        </w:rPr>
        <w:t xml:space="preserve"> </w:t>
      </w:r>
      <w:r w:rsidRPr="00BB37C5">
        <w:rPr>
          <w:bCs/>
        </w:rPr>
        <w:t>Grefa,</w:t>
      </w:r>
      <w:r w:rsidR="00B2638D">
        <w:rPr>
          <w:bCs/>
        </w:rPr>
        <w:t xml:space="preserve"> </w:t>
      </w:r>
      <w:r w:rsidRPr="00BB37C5">
        <w:rPr>
          <w:bCs/>
        </w:rPr>
        <w:t>mediante</w:t>
      </w:r>
      <w:r w:rsidR="00B2638D">
        <w:rPr>
          <w:bCs/>
        </w:rPr>
        <w:t xml:space="preserve"> </w:t>
      </w:r>
      <w:r w:rsidRPr="00BB37C5">
        <w:rPr>
          <w:bCs/>
        </w:rPr>
        <w:t>el</w:t>
      </w:r>
      <w:r w:rsidR="00B2638D">
        <w:rPr>
          <w:bCs/>
        </w:rPr>
        <w:t xml:space="preserve"> </w:t>
      </w:r>
      <w:r w:rsidRPr="00BB37C5">
        <w:rPr>
          <w:bCs/>
        </w:rPr>
        <w:t>cual</w:t>
      </w:r>
      <w:r w:rsidR="00B2638D">
        <w:rPr>
          <w:bCs/>
        </w:rPr>
        <w:t xml:space="preserve"> </w:t>
      </w:r>
      <w:r w:rsidRPr="00BB37C5">
        <w:rPr>
          <w:bCs/>
        </w:rPr>
        <w:t>solicita</w:t>
      </w:r>
      <w:r w:rsidR="00B2638D">
        <w:rPr>
          <w:bCs/>
        </w:rPr>
        <w:t xml:space="preserve"> </w:t>
      </w:r>
      <w:r w:rsidRPr="00BB37C5">
        <w:rPr>
          <w:bCs/>
        </w:rPr>
        <w:t>apoyo</w:t>
      </w:r>
      <w:r w:rsidR="00B2638D">
        <w:rPr>
          <w:bCs/>
        </w:rPr>
        <w:t xml:space="preserve"> </w:t>
      </w:r>
      <w:r w:rsidRPr="00BB37C5">
        <w:rPr>
          <w:bCs/>
        </w:rPr>
        <w:t>Institucional</w:t>
      </w:r>
      <w:r w:rsidR="00B2638D">
        <w:rPr>
          <w:bCs/>
        </w:rPr>
        <w:t xml:space="preserve"> </w:t>
      </w:r>
      <w:r w:rsidRPr="00BB37C5">
        <w:rPr>
          <w:bCs/>
        </w:rPr>
        <w:t>con</w:t>
      </w:r>
      <w:r w:rsidR="00B2638D">
        <w:rPr>
          <w:bCs/>
        </w:rPr>
        <w:t xml:space="preserve"> </w:t>
      </w:r>
      <w:r w:rsidRPr="00BB37C5">
        <w:rPr>
          <w:bCs/>
        </w:rPr>
        <w:t>la</w:t>
      </w:r>
      <w:r w:rsidR="00B2638D">
        <w:rPr>
          <w:bCs/>
        </w:rPr>
        <w:t xml:space="preserve"> </w:t>
      </w:r>
      <w:r w:rsidRPr="00BB37C5">
        <w:rPr>
          <w:bCs/>
        </w:rPr>
        <w:t>construcción</w:t>
      </w:r>
      <w:r w:rsidR="00B2638D">
        <w:rPr>
          <w:bCs/>
        </w:rPr>
        <w:t xml:space="preserve"> 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un</w:t>
      </w:r>
      <w:r w:rsidR="00B2638D">
        <w:rPr>
          <w:bCs/>
        </w:rPr>
        <w:t xml:space="preserve"> </w:t>
      </w:r>
      <w:r w:rsidRPr="00BB37C5">
        <w:rPr>
          <w:bCs/>
        </w:rPr>
        <w:t>bloque</w:t>
      </w:r>
      <w:r w:rsidR="00B2638D">
        <w:rPr>
          <w:bCs/>
        </w:rPr>
        <w:t xml:space="preserve"> 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aulas</w:t>
      </w:r>
      <w:r w:rsidR="00B2638D">
        <w:rPr>
          <w:bCs/>
        </w:rPr>
        <w:t xml:space="preserve"> </w:t>
      </w:r>
      <w:r w:rsidRPr="00BB37C5">
        <w:rPr>
          <w:bCs/>
        </w:rPr>
        <w:t>y</w:t>
      </w:r>
      <w:r w:rsidR="00B2638D">
        <w:rPr>
          <w:bCs/>
        </w:rPr>
        <w:t xml:space="preserve"> </w:t>
      </w:r>
      <w:r w:rsidRPr="00BB37C5">
        <w:rPr>
          <w:bCs/>
        </w:rPr>
        <w:t>con</w:t>
      </w:r>
      <w:r w:rsidR="00B2638D">
        <w:rPr>
          <w:bCs/>
        </w:rPr>
        <w:t xml:space="preserve"> </w:t>
      </w:r>
      <w:r w:rsidRPr="00BB37C5">
        <w:rPr>
          <w:bCs/>
        </w:rPr>
        <w:t>una</w:t>
      </w:r>
      <w:r w:rsidR="00B2638D">
        <w:rPr>
          <w:bCs/>
        </w:rPr>
        <w:t xml:space="preserve"> </w:t>
      </w:r>
      <w:r w:rsidRPr="00BB37C5">
        <w:rPr>
          <w:bCs/>
        </w:rPr>
        <w:t>batería</w:t>
      </w:r>
      <w:r w:rsidR="00B2638D">
        <w:rPr>
          <w:bCs/>
        </w:rPr>
        <w:t xml:space="preserve"> </w:t>
      </w:r>
      <w:r w:rsidRPr="00BB37C5">
        <w:rPr>
          <w:bCs/>
        </w:rPr>
        <w:t>sanitaria</w:t>
      </w:r>
      <w:r w:rsidR="00B2638D">
        <w:rPr>
          <w:bCs/>
        </w:rPr>
        <w:t xml:space="preserve"> </w:t>
      </w:r>
      <w:r w:rsidRPr="00BB37C5">
        <w:rPr>
          <w:bCs/>
        </w:rPr>
        <w:t>con</w:t>
      </w:r>
      <w:r w:rsidR="00B2638D">
        <w:rPr>
          <w:bCs/>
        </w:rPr>
        <w:t xml:space="preserve"> </w:t>
      </w:r>
      <w:r w:rsidRPr="00BB37C5">
        <w:rPr>
          <w:bCs/>
        </w:rPr>
        <w:t>división</w:t>
      </w:r>
      <w:r w:rsidR="00B2638D">
        <w:rPr>
          <w:bCs/>
        </w:rPr>
        <w:t xml:space="preserve"> </w:t>
      </w:r>
      <w:r w:rsidRPr="00BB37C5">
        <w:rPr>
          <w:bCs/>
        </w:rPr>
        <w:t>para</w:t>
      </w:r>
      <w:r w:rsidR="00B2638D">
        <w:rPr>
          <w:bCs/>
        </w:rPr>
        <w:t xml:space="preserve"> </w:t>
      </w:r>
      <w:r w:rsidRPr="00BB37C5">
        <w:rPr>
          <w:bCs/>
        </w:rPr>
        <w:t>hombres</w:t>
      </w:r>
      <w:r w:rsidR="00B2638D">
        <w:rPr>
          <w:bCs/>
        </w:rPr>
        <w:t xml:space="preserve"> </w:t>
      </w:r>
      <w:r w:rsidRPr="00BB37C5">
        <w:rPr>
          <w:bCs/>
        </w:rPr>
        <w:t>y</w:t>
      </w:r>
      <w:r w:rsidR="00B2638D">
        <w:rPr>
          <w:bCs/>
        </w:rPr>
        <w:t xml:space="preserve"> </w:t>
      </w:r>
      <w:r w:rsidRPr="00BB37C5">
        <w:rPr>
          <w:bCs/>
        </w:rPr>
        <w:t>mujeres,</w:t>
      </w:r>
      <w:r w:rsidR="00B2638D">
        <w:rPr>
          <w:bCs/>
        </w:rPr>
        <w:t xml:space="preserve"> </w:t>
      </w:r>
      <w:r w:rsidRPr="00BB37C5">
        <w:rPr>
          <w:bCs/>
        </w:rPr>
        <w:t>debido</w:t>
      </w:r>
      <w:r w:rsidR="00B2638D">
        <w:rPr>
          <w:bCs/>
        </w:rPr>
        <w:t xml:space="preserve"> </w:t>
      </w:r>
      <w:r w:rsidRPr="00BB37C5">
        <w:rPr>
          <w:bCs/>
        </w:rPr>
        <w:t>a</w:t>
      </w:r>
      <w:r w:rsidR="00B2638D">
        <w:rPr>
          <w:bCs/>
        </w:rPr>
        <w:t xml:space="preserve"> </w:t>
      </w:r>
      <w:r w:rsidRPr="00BB37C5">
        <w:rPr>
          <w:bCs/>
        </w:rPr>
        <w:t>que</w:t>
      </w:r>
      <w:r w:rsidR="00B2638D">
        <w:rPr>
          <w:bCs/>
        </w:rPr>
        <w:t xml:space="preserve"> </w:t>
      </w:r>
      <w:r w:rsidRPr="00BB37C5">
        <w:rPr>
          <w:bCs/>
        </w:rPr>
        <w:t>existen</w:t>
      </w:r>
      <w:r w:rsidR="00B2638D">
        <w:rPr>
          <w:bCs/>
        </w:rPr>
        <w:t xml:space="preserve"> </w:t>
      </w:r>
      <w:r w:rsidRPr="00BB37C5">
        <w:rPr>
          <w:bCs/>
        </w:rPr>
        <w:t>muchas</w:t>
      </w:r>
      <w:r w:rsidR="00B2638D">
        <w:rPr>
          <w:bCs/>
        </w:rPr>
        <w:t xml:space="preserve"> </w:t>
      </w:r>
      <w:r w:rsidRPr="00BB37C5">
        <w:rPr>
          <w:bCs/>
        </w:rPr>
        <w:t>necesidades</w:t>
      </w:r>
      <w:r w:rsidR="00B2638D">
        <w:rPr>
          <w:bCs/>
        </w:rPr>
        <w:t xml:space="preserve"> </w:t>
      </w:r>
      <w:r w:rsidRPr="00BB37C5">
        <w:rPr>
          <w:bCs/>
        </w:rPr>
        <w:t>de</w:t>
      </w:r>
      <w:r w:rsidR="00B2638D">
        <w:rPr>
          <w:bCs/>
        </w:rPr>
        <w:t xml:space="preserve"> </w:t>
      </w:r>
      <w:r w:rsidRPr="00BB37C5">
        <w:rPr>
          <w:bCs/>
        </w:rPr>
        <w:t>infraestructura</w:t>
      </w:r>
      <w:r w:rsidR="00B2638D">
        <w:rPr>
          <w:bCs/>
        </w:rPr>
        <w:t xml:space="preserve"> </w:t>
      </w:r>
      <w:r w:rsidRPr="00BB37C5">
        <w:rPr>
          <w:bCs/>
        </w:rPr>
        <w:t>en</w:t>
      </w:r>
      <w:r w:rsidR="00B2638D">
        <w:rPr>
          <w:bCs/>
        </w:rPr>
        <w:t xml:space="preserve"> </w:t>
      </w:r>
      <w:r w:rsidRPr="00BB37C5">
        <w:rPr>
          <w:bCs/>
        </w:rPr>
        <w:t>el</w:t>
      </w:r>
      <w:r w:rsidR="00B2638D">
        <w:rPr>
          <w:bCs/>
        </w:rPr>
        <w:t xml:space="preserve"> </w:t>
      </w:r>
      <w:r w:rsidRPr="00BB37C5">
        <w:rPr>
          <w:bCs/>
        </w:rPr>
        <w:t>Centro</w:t>
      </w:r>
      <w:r w:rsidR="00B2638D">
        <w:rPr>
          <w:bCs/>
        </w:rPr>
        <w:t xml:space="preserve"> </w:t>
      </w:r>
      <w:r w:rsidRPr="00BB37C5">
        <w:rPr>
          <w:bCs/>
        </w:rPr>
        <w:t>Intercultural</w:t>
      </w:r>
      <w:r w:rsidR="00B2638D">
        <w:rPr>
          <w:bCs/>
        </w:rPr>
        <w:t xml:space="preserve"> </w:t>
      </w:r>
      <w:r w:rsidRPr="00BB37C5">
        <w:rPr>
          <w:bCs/>
        </w:rPr>
        <w:t>al</w:t>
      </w:r>
      <w:r w:rsidR="00B2638D">
        <w:rPr>
          <w:bCs/>
        </w:rPr>
        <w:t xml:space="preserve"> </w:t>
      </w:r>
      <w:r w:rsidRPr="00BB37C5">
        <w:rPr>
          <w:bCs/>
        </w:rPr>
        <w:t>cual</w:t>
      </w:r>
      <w:r w:rsidR="00B2638D">
        <w:rPr>
          <w:bCs/>
        </w:rPr>
        <w:t xml:space="preserve"> </w:t>
      </w:r>
      <w:r w:rsidRPr="00BB37C5">
        <w:rPr>
          <w:bCs/>
        </w:rPr>
        <w:t>representa.</w:t>
      </w:r>
    </w:p>
    <w:p w14:paraId="7C9236B8" w14:textId="3274FC37" w:rsidR="00BB37C5" w:rsidRDefault="00BB37C5" w:rsidP="00BB37C5">
      <w:pPr>
        <w:spacing w:after="0" w:line="240" w:lineRule="auto"/>
        <w:jc w:val="both"/>
        <w:rPr>
          <w:bCs/>
        </w:rPr>
      </w:pPr>
      <w:r w:rsidRPr="00BB37C5">
        <w:rPr>
          <w:bCs/>
        </w:rPr>
        <w:t>A</w:t>
      </w:r>
      <w:r w:rsidR="00B2638D">
        <w:rPr>
          <w:bCs/>
        </w:rPr>
        <w:t xml:space="preserve"> </w:t>
      </w:r>
      <w:r w:rsidRPr="00BB37C5">
        <w:rPr>
          <w:bCs/>
        </w:rPr>
        <w:t>través</w:t>
      </w:r>
      <w:r w:rsidR="00B2638D">
        <w:rPr>
          <w:bCs/>
        </w:rPr>
        <w:t xml:space="preserve"> </w:t>
      </w:r>
      <w:r w:rsidRPr="00BB37C5">
        <w:rPr>
          <w:bCs/>
        </w:rPr>
        <w:t>del</w:t>
      </w:r>
      <w:r w:rsidR="00B2638D">
        <w:rPr>
          <w:bCs/>
        </w:rPr>
        <w:t xml:space="preserve"> </w:t>
      </w:r>
      <w:r w:rsidRPr="00BB37C5">
        <w:rPr>
          <w:bCs/>
        </w:rPr>
        <w:t>presente,</w:t>
      </w:r>
      <w:r w:rsidR="00B2638D">
        <w:rPr>
          <w:bCs/>
        </w:rPr>
        <w:t xml:space="preserve"> </w:t>
      </w:r>
      <w:r w:rsidRPr="00BB37C5">
        <w:rPr>
          <w:bCs/>
        </w:rPr>
        <w:t>dispongo</w:t>
      </w:r>
      <w:r w:rsidR="00B2638D">
        <w:rPr>
          <w:bCs/>
        </w:rPr>
        <w:t xml:space="preserve"> </w:t>
      </w:r>
      <w:r w:rsidRPr="00BB37C5">
        <w:rPr>
          <w:bCs/>
        </w:rPr>
        <w:t>a</w:t>
      </w:r>
      <w:r w:rsidR="00B2638D">
        <w:rPr>
          <w:bCs/>
        </w:rPr>
        <w:t xml:space="preserve"> </w:t>
      </w:r>
      <w:r w:rsidRPr="00BB37C5">
        <w:rPr>
          <w:bCs/>
        </w:rPr>
        <w:t>Usted,</w:t>
      </w:r>
      <w:r w:rsidR="00B2638D">
        <w:rPr>
          <w:bCs/>
        </w:rPr>
        <w:t xml:space="preserve"> </w:t>
      </w:r>
      <w:r w:rsidRPr="00BB37C5">
        <w:rPr>
          <w:bCs/>
        </w:rPr>
        <w:t>se</w:t>
      </w:r>
      <w:r w:rsidR="00B2638D">
        <w:rPr>
          <w:bCs/>
        </w:rPr>
        <w:t xml:space="preserve"> </w:t>
      </w:r>
      <w:r w:rsidRPr="00BB37C5">
        <w:rPr>
          <w:bCs/>
        </w:rPr>
        <w:t>sirva</w:t>
      </w:r>
      <w:r w:rsidR="00B2638D">
        <w:rPr>
          <w:bCs/>
        </w:rPr>
        <w:t xml:space="preserve"> </w:t>
      </w:r>
      <w:r w:rsidRPr="00BB37C5">
        <w:rPr>
          <w:bCs/>
        </w:rPr>
        <w:t>atender</w:t>
      </w:r>
      <w:r w:rsidR="00B2638D">
        <w:rPr>
          <w:bCs/>
        </w:rPr>
        <w:t xml:space="preserve"> </w:t>
      </w:r>
      <w:r w:rsidRPr="00BB37C5">
        <w:rPr>
          <w:bCs/>
        </w:rPr>
        <w:t>el</w:t>
      </w:r>
      <w:r w:rsidR="00B2638D">
        <w:rPr>
          <w:bCs/>
        </w:rPr>
        <w:t xml:space="preserve"> </w:t>
      </w:r>
      <w:r w:rsidRPr="00BB37C5">
        <w:rPr>
          <w:bCs/>
        </w:rPr>
        <w:t>requerimiento</w:t>
      </w:r>
      <w:r w:rsidR="00B2638D">
        <w:rPr>
          <w:bCs/>
        </w:rPr>
        <w:t xml:space="preserve"> </w:t>
      </w:r>
      <w:r w:rsidRPr="00BB37C5">
        <w:rPr>
          <w:bCs/>
        </w:rPr>
        <w:t>según</w:t>
      </w:r>
      <w:r w:rsidR="00B2638D">
        <w:rPr>
          <w:bCs/>
        </w:rPr>
        <w:t xml:space="preserve"> </w:t>
      </w:r>
      <w:r w:rsidRPr="00BB37C5">
        <w:rPr>
          <w:bCs/>
        </w:rPr>
        <w:t>corresponda.</w:t>
      </w:r>
      <w:r>
        <w:rPr>
          <w:bCs/>
        </w:rPr>
        <w:t>”</w:t>
      </w:r>
    </w:p>
    <w:p w14:paraId="47A2A2FA" w14:textId="7D50EC9C" w:rsidR="00BB37C5" w:rsidRDefault="00BB37C5" w:rsidP="00BB37C5">
      <w:pPr>
        <w:spacing w:after="0" w:line="240" w:lineRule="auto"/>
        <w:jc w:val="both"/>
        <w:rPr>
          <w:bCs/>
        </w:rPr>
      </w:pPr>
    </w:p>
    <w:p w14:paraId="6F54F57E" w14:textId="7CD2A686" w:rsidR="000F03BE" w:rsidRDefault="000F03BE" w:rsidP="000F03BE">
      <w:pPr>
        <w:spacing w:after="0" w:line="240" w:lineRule="auto"/>
        <w:jc w:val="both"/>
      </w:pPr>
    </w:p>
    <w:p w14:paraId="5F9E8EC2" w14:textId="7AC52FF3" w:rsidR="001355C5" w:rsidRDefault="00F416C8" w:rsidP="006A45B9">
      <w:pPr>
        <w:spacing w:after="0" w:line="240" w:lineRule="auto"/>
        <w:jc w:val="both"/>
      </w:pPr>
      <w:r w:rsidRPr="007B53AC">
        <w:rPr>
          <w:b/>
        </w:rPr>
        <w:t>1.4.-</w:t>
      </w:r>
      <w:r w:rsidR="00B2638D">
        <w:rPr>
          <w:b/>
        </w:rPr>
        <w:t xml:space="preserve"> </w:t>
      </w:r>
      <w:r w:rsidR="006A45B9" w:rsidRPr="006A45B9">
        <w:t>Mediante</w:t>
      </w:r>
      <w:r w:rsidR="00B2638D">
        <w:t xml:space="preserve"> </w:t>
      </w:r>
      <w:r w:rsidR="006A45B9" w:rsidRPr="006A45B9">
        <w:t>Proyecto</w:t>
      </w:r>
      <w:r w:rsidR="008E4C20">
        <w:t>:</w:t>
      </w:r>
      <w:r w:rsidR="00B2638D">
        <w:t xml:space="preserve"> </w:t>
      </w:r>
      <w:r w:rsidR="006A45B9" w:rsidRPr="006A45B9">
        <w:rPr>
          <w:b/>
        </w:rPr>
        <w:t>Fortalecimiento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Infraestructura</w:t>
      </w:r>
      <w:r w:rsidR="00B2638D">
        <w:rPr>
          <w:b/>
        </w:rPr>
        <w:t xml:space="preserve"> </w:t>
      </w:r>
      <w:r w:rsidR="006A45B9" w:rsidRPr="006A45B9">
        <w:rPr>
          <w:b/>
        </w:rPr>
        <w:t>Educativa</w:t>
      </w:r>
      <w:r w:rsidR="00B2638D">
        <w:rPr>
          <w:b/>
        </w:rPr>
        <w:t xml:space="preserve"> </w:t>
      </w:r>
      <w:r w:rsidR="006A45B9" w:rsidRPr="006A45B9">
        <w:rPr>
          <w:b/>
        </w:rPr>
        <w:t>Mediante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Construcción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un</w:t>
      </w:r>
      <w:r w:rsidR="00B2638D">
        <w:rPr>
          <w:b/>
        </w:rPr>
        <w:t xml:space="preserve"> </w:t>
      </w:r>
      <w:r w:rsidR="006A45B9" w:rsidRPr="006A45B9">
        <w:rPr>
          <w:b/>
        </w:rPr>
        <w:t>Bloque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dos</w:t>
      </w:r>
      <w:r w:rsidR="00B2638D">
        <w:rPr>
          <w:b/>
        </w:rPr>
        <w:t xml:space="preserve"> </w:t>
      </w:r>
      <w:r w:rsidR="006A45B9" w:rsidRPr="006A45B9">
        <w:rPr>
          <w:b/>
        </w:rPr>
        <w:t>Aulas</w:t>
      </w:r>
      <w:r w:rsidR="00B2638D">
        <w:rPr>
          <w:b/>
        </w:rPr>
        <w:t xml:space="preserve"> </w:t>
      </w:r>
      <w:r w:rsidR="006A45B9" w:rsidRPr="006A45B9">
        <w:rPr>
          <w:b/>
        </w:rPr>
        <w:t>y</w:t>
      </w:r>
      <w:r w:rsidR="00B2638D">
        <w:rPr>
          <w:b/>
        </w:rPr>
        <w:t xml:space="preserve"> </w:t>
      </w:r>
      <w:r w:rsidR="006A45B9" w:rsidRPr="006A45B9">
        <w:rPr>
          <w:b/>
        </w:rPr>
        <w:t>Baterías</w:t>
      </w:r>
      <w:r w:rsidR="00B2638D">
        <w:rPr>
          <w:b/>
        </w:rPr>
        <w:t xml:space="preserve"> </w:t>
      </w:r>
      <w:r w:rsidR="006A45B9" w:rsidRPr="006A45B9">
        <w:rPr>
          <w:b/>
        </w:rPr>
        <w:t>Sanitarias</w:t>
      </w:r>
      <w:r w:rsidR="00B2638D">
        <w:rPr>
          <w:b/>
        </w:rPr>
        <w:t xml:space="preserve"> </w:t>
      </w:r>
      <w:r w:rsidR="006A45B9" w:rsidRPr="006A45B9">
        <w:rPr>
          <w:b/>
        </w:rPr>
        <w:t>en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Unidad</w:t>
      </w:r>
      <w:r w:rsidR="00B2638D">
        <w:rPr>
          <w:b/>
        </w:rPr>
        <w:t xml:space="preserve"> </w:t>
      </w:r>
      <w:r w:rsidR="006A45B9" w:rsidRPr="006A45B9">
        <w:rPr>
          <w:b/>
        </w:rPr>
        <w:t>Educativa</w:t>
      </w:r>
      <w:r w:rsidR="00B2638D">
        <w:rPr>
          <w:b/>
        </w:rPr>
        <w:t xml:space="preserve"> </w:t>
      </w:r>
      <w:r w:rsidR="006A45B9" w:rsidRPr="006A45B9">
        <w:rPr>
          <w:b/>
        </w:rPr>
        <w:t>Valerio</w:t>
      </w:r>
      <w:r w:rsidR="00B2638D">
        <w:rPr>
          <w:b/>
        </w:rPr>
        <w:t xml:space="preserve"> </w:t>
      </w:r>
      <w:r w:rsidR="006A45B9" w:rsidRPr="006A45B9">
        <w:rPr>
          <w:b/>
        </w:rPr>
        <w:t>Grefa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Comuna</w:t>
      </w:r>
      <w:r w:rsidR="00B2638D">
        <w:rPr>
          <w:b/>
        </w:rPr>
        <w:t xml:space="preserve"> </w:t>
      </w:r>
      <w:r w:rsidR="006A45B9" w:rsidRPr="006A45B9">
        <w:rPr>
          <w:b/>
        </w:rPr>
        <w:t>San</w:t>
      </w:r>
      <w:r w:rsidR="00B2638D">
        <w:rPr>
          <w:b/>
        </w:rPr>
        <w:t xml:space="preserve"> </w:t>
      </w:r>
      <w:r w:rsidR="006A45B9" w:rsidRPr="006A45B9">
        <w:rPr>
          <w:b/>
        </w:rPr>
        <w:t>Pablo,</w:t>
      </w:r>
      <w:r w:rsidR="00B2638D">
        <w:rPr>
          <w:b/>
        </w:rPr>
        <w:t xml:space="preserve"> </w:t>
      </w:r>
      <w:r w:rsidR="006A45B9" w:rsidRPr="006A45B9">
        <w:rPr>
          <w:b/>
        </w:rPr>
        <w:t>Parroquia</w:t>
      </w:r>
      <w:r w:rsidR="00B2638D">
        <w:rPr>
          <w:b/>
        </w:rPr>
        <w:t xml:space="preserve"> </w:t>
      </w:r>
      <w:r w:rsidR="006A45B9" w:rsidRPr="006A45B9">
        <w:rPr>
          <w:b/>
        </w:rPr>
        <w:t>San</w:t>
      </w:r>
      <w:r w:rsidR="00B2638D">
        <w:rPr>
          <w:b/>
        </w:rPr>
        <w:t xml:space="preserve"> </w:t>
      </w:r>
      <w:r w:rsidR="006A45B9" w:rsidRPr="006A45B9">
        <w:rPr>
          <w:b/>
        </w:rPr>
        <w:t>Sebastián</w:t>
      </w:r>
      <w:r w:rsidR="00B2638D">
        <w:rPr>
          <w:b/>
        </w:rPr>
        <w:t xml:space="preserve"> </w:t>
      </w:r>
      <w:r w:rsidR="006A45B9" w:rsidRPr="006A45B9">
        <w:rPr>
          <w:b/>
        </w:rPr>
        <w:t>del</w:t>
      </w:r>
      <w:r w:rsidR="00B2638D">
        <w:rPr>
          <w:b/>
        </w:rPr>
        <w:t xml:space="preserve"> </w:t>
      </w:r>
      <w:r w:rsidR="006A45B9" w:rsidRPr="006A45B9">
        <w:rPr>
          <w:b/>
        </w:rPr>
        <w:t>Coca;</w:t>
      </w:r>
      <w:r w:rsidR="00B2638D">
        <w:rPr>
          <w:b/>
        </w:rPr>
        <w:t xml:space="preserve"> </w:t>
      </w:r>
      <w:r w:rsidR="006A45B9" w:rsidRPr="006A45B9">
        <w:rPr>
          <w:b/>
        </w:rPr>
        <w:t>y,</w:t>
      </w:r>
      <w:r w:rsidR="00B2638D">
        <w:rPr>
          <w:b/>
        </w:rPr>
        <w:t xml:space="preserve"> </w:t>
      </w:r>
      <w:r w:rsidR="006A45B9" w:rsidRPr="006A45B9">
        <w:rPr>
          <w:b/>
        </w:rPr>
        <w:t>una</w:t>
      </w:r>
      <w:r w:rsidR="00B2638D">
        <w:rPr>
          <w:b/>
        </w:rPr>
        <w:t xml:space="preserve"> </w:t>
      </w:r>
      <w:r w:rsidR="006A45B9" w:rsidRPr="006A45B9">
        <w:rPr>
          <w:b/>
        </w:rPr>
        <w:t>Batería</w:t>
      </w:r>
      <w:r w:rsidR="00B2638D">
        <w:rPr>
          <w:b/>
        </w:rPr>
        <w:t xml:space="preserve"> </w:t>
      </w:r>
      <w:r w:rsidR="006A45B9" w:rsidRPr="006A45B9">
        <w:rPr>
          <w:b/>
        </w:rPr>
        <w:t>Sanitaria</w:t>
      </w:r>
      <w:r w:rsidR="00B2638D">
        <w:rPr>
          <w:b/>
        </w:rPr>
        <w:t xml:space="preserve"> </w:t>
      </w:r>
      <w:r w:rsidR="006A45B9" w:rsidRPr="006A45B9">
        <w:rPr>
          <w:b/>
        </w:rPr>
        <w:t>en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Unidad</w:t>
      </w:r>
      <w:r w:rsidR="00B2638D">
        <w:rPr>
          <w:b/>
        </w:rPr>
        <w:t xml:space="preserve"> </w:t>
      </w:r>
      <w:r w:rsidR="006A45B9" w:rsidRPr="006A45B9">
        <w:rPr>
          <w:b/>
        </w:rPr>
        <w:t>Educativa</w:t>
      </w:r>
      <w:r w:rsidR="00B2638D">
        <w:rPr>
          <w:b/>
        </w:rPr>
        <w:t xml:space="preserve"> </w:t>
      </w:r>
      <w:r w:rsidR="006A45B9" w:rsidRPr="006A45B9">
        <w:rPr>
          <w:b/>
        </w:rPr>
        <w:t>30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Abril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Cabecera</w:t>
      </w:r>
      <w:r w:rsidR="00B2638D">
        <w:rPr>
          <w:b/>
        </w:rPr>
        <w:t xml:space="preserve"> </w:t>
      </w:r>
      <w:r w:rsidR="006A45B9" w:rsidRPr="006A45B9">
        <w:rPr>
          <w:b/>
        </w:rPr>
        <w:t>Parroquial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proofErr w:type="spellStart"/>
      <w:r w:rsidR="006A45B9">
        <w:rPr>
          <w:b/>
        </w:rPr>
        <w:t>Enokanqui</w:t>
      </w:r>
      <w:proofErr w:type="spellEnd"/>
      <w:r w:rsidR="006A45B9">
        <w:rPr>
          <w:b/>
        </w:rPr>
        <w:t>,</w:t>
      </w:r>
      <w:r w:rsidR="00B2638D">
        <w:rPr>
          <w:b/>
        </w:rPr>
        <w:t xml:space="preserve"> </w:t>
      </w:r>
      <w:r w:rsidR="006A45B9">
        <w:rPr>
          <w:b/>
        </w:rPr>
        <w:t>Cantó</w:t>
      </w:r>
      <w:r w:rsidR="006A45B9" w:rsidRPr="006A45B9">
        <w:rPr>
          <w:b/>
        </w:rPr>
        <w:t>n</w:t>
      </w:r>
      <w:r w:rsidR="00B2638D">
        <w:rPr>
          <w:b/>
        </w:rPr>
        <w:t xml:space="preserve"> </w:t>
      </w:r>
      <w:r w:rsidR="006A45B9" w:rsidRPr="006A45B9">
        <w:rPr>
          <w:b/>
        </w:rPr>
        <w:t>la</w:t>
      </w:r>
      <w:r w:rsidR="00B2638D">
        <w:rPr>
          <w:b/>
        </w:rPr>
        <w:t xml:space="preserve"> </w:t>
      </w:r>
      <w:r w:rsidR="006A45B9" w:rsidRPr="006A45B9">
        <w:rPr>
          <w:b/>
        </w:rPr>
        <w:t>Joya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los</w:t>
      </w:r>
      <w:r w:rsidR="00B2638D">
        <w:rPr>
          <w:b/>
        </w:rPr>
        <w:t xml:space="preserve"> </w:t>
      </w:r>
      <w:r w:rsidR="006A45B9" w:rsidRPr="006A45B9">
        <w:rPr>
          <w:b/>
        </w:rPr>
        <w:t>Sachas,</w:t>
      </w:r>
      <w:r w:rsidR="00B2638D">
        <w:rPr>
          <w:b/>
        </w:rPr>
        <w:t xml:space="preserve"> </w:t>
      </w:r>
      <w:r w:rsidR="006A45B9" w:rsidRPr="006A45B9">
        <w:rPr>
          <w:b/>
        </w:rPr>
        <w:t>Provincia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Orellana;</w:t>
      </w:r>
      <w:r w:rsidR="00B2638D">
        <w:rPr>
          <w:b/>
        </w:rPr>
        <w:t xml:space="preserve"> </w:t>
      </w:r>
      <w:r w:rsidR="006A45B9" w:rsidRPr="006A45B9">
        <w:rPr>
          <w:b/>
        </w:rPr>
        <w:t>con</w:t>
      </w:r>
      <w:r w:rsidR="00B2638D">
        <w:rPr>
          <w:b/>
        </w:rPr>
        <w:t xml:space="preserve"> </w:t>
      </w:r>
      <w:r w:rsidR="006A45B9" w:rsidRPr="006A45B9">
        <w:rPr>
          <w:b/>
        </w:rPr>
        <w:t>el</w:t>
      </w:r>
      <w:r w:rsidR="00B2638D">
        <w:rPr>
          <w:b/>
        </w:rPr>
        <w:t xml:space="preserve"> </w:t>
      </w:r>
      <w:r w:rsidR="006A45B9" w:rsidRPr="006A45B9">
        <w:rPr>
          <w:b/>
        </w:rPr>
        <w:t>fin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 w:rsidRPr="006A45B9">
        <w:rPr>
          <w:b/>
        </w:rPr>
        <w:t>Garantizar</w:t>
      </w:r>
      <w:r w:rsidR="00B2638D">
        <w:rPr>
          <w:b/>
        </w:rPr>
        <w:t xml:space="preserve"> </w:t>
      </w:r>
      <w:r w:rsidR="006A45B9" w:rsidRPr="006A45B9">
        <w:rPr>
          <w:b/>
        </w:rPr>
        <w:t>Espacios</w:t>
      </w:r>
      <w:r w:rsidR="00B2638D">
        <w:rPr>
          <w:b/>
        </w:rPr>
        <w:t xml:space="preserve"> </w:t>
      </w:r>
      <w:r w:rsidR="006A45B9" w:rsidRPr="006A45B9">
        <w:rPr>
          <w:b/>
        </w:rPr>
        <w:t>Adecuados,</w:t>
      </w:r>
      <w:r w:rsidR="00B2638D">
        <w:rPr>
          <w:b/>
        </w:rPr>
        <w:t xml:space="preserve"> </w:t>
      </w:r>
      <w:r w:rsidR="006A45B9" w:rsidRPr="006A45B9">
        <w:rPr>
          <w:b/>
        </w:rPr>
        <w:t>Seguros</w:t>
      </w:r>
      <w:r w:rsidR="00B2638D">
        <w:rPr>
          <w:b/>
        </w:rPr>
        <w:t xml:space="preserve"> </w:t>
      </w:r>
      <w:r w:rsidR="006A45B9" w:rsidRPr="006A45B9">
        <w:rPr>
          <w:b/>
        </w:rPr>
        <w:t>Y</w:t>
      </w:r>
      <w:r w:rsidR="00B2638D">
        <w:rPr>
          <w:b/>
        </w:rPr>
        <w:t xml:space="preserve"> </w:t>
      </w:r>
      <w:r w:rsidR="006A45B9" w:rsidRPr="006A45B9">
        <w:rPr>
          <w:b/>
        </w:rPr>
        <w:t>Saludables</w:t>
      </w:r>
      <w:r w:rsidR="00B2638D">
        <w:rPr>
          <w:b/>
        </w:rPr>
        <w:t xml:space="preserve"> </w:t>
      </w:r>
      <w:r w:rsidR="006A45B9" w:rsidRPr="006A45B9">
        <w:rPr>
          <w:b/>
        </w:rPr>
        <w:t>para</w:t>
      </w:r>
      <w:r w:rsidR="00B2638D">
        <w:rPr>
          <w:b/>
        </w:rPr>
        <w:t xml:space="preserve"> </w:t>
      </w:r>
      <w:r w:rsidR="006A45B9" w:rsidRPr="006A45B9">
        <w:rPr>
          <w:b/>
        </w:rPr>
        <w:t>el</w:t>
      </w:r>
      <w:r w:rsidR="00B2638D">
        <w:rPr>
          <w:b/>
        </w:rPr>
        <w:t xml:space="preserve"> </w:t>
      </w:r>
      <w:r w:rsidR="006A45B9" w:rsidRPr="006A45B9">
        <w:rPr>
          <w:b/>
        </w:rPr>
        <w:t>Proceso</w:t>
      </w:r>
      <w:r w:rsidR="00B2638D">
        <w:rPr>
          <w:b/>
        </w:rPr>
        <w:t xml:space="preserve"> </w:t>
      </w:r>
      <w:r w:rsidR="006A45B9" w:rsidRPr="006A45B9">
        <w:rPr>
          <w:b/>
        </w:rPr>
        <w:t>de</w:t>
      </w:r>
      <w:r w:rsidR="00B2638D">
        <w:rPr>
          <w:b/>
        </w:rPr>
        <w:t xml:space="preserve"> </w:t>
      </w:r>
      <w:r w:rsidR="006A45B9">
        <w:rPr>
          <w:b/>
        </w:rPr>
        <w:t>Enseñanza-Aprendizaje</w:t>
      </w:r>
      <w:r w:rsidR="006A45B9">
        <w:t>,</w:t>
      </w:r>
      <w:r w:rsidR="00B2638D">
        <w:t xml:space="preserve"> </w:t>
      </w:r>
      <w:r w:rsidR="008E4C20">
        <w:t>suscrito</w:t>
      </w:r>
      <w:r w:rsidR="00B2638D">
        <w:t xml:space="preserve"> </w:t>
      </w:r>
      <w:proofErr w:type="spellStart"/>
      <w:r w:rsidR="008E4C20">
        <w:t>porla</w:t>
      </w:r>
      <w:proofErr w:type="spellEnd"/>
      <w:r w:rsidR="00B2638D">
        <w:t xml:space="preserve"> </w:t>
      </w:r>
      <w:r w:rsidR="008E4C20">
        <w:t>Ing.</w:t>
      </w:r>
      <w:r w:rsidR="00B2638D">
        <w:t xml:space="preserve"> </w:t>
      </w:r>
      <w:r w:rsidR="008E4C20">
        <w:t>Martha</w:t>
      </w:r>
      <w:r w:rsidR="00B2638D">
        <w:t xml:space="preserve"> </w:t>
      </w:r>
      <w:r w:rsidR="008E4C20">
        <w:t>Condoy</w:t>
      </w:r>
      <w:r w:rsidR="00B2638D">
        <w:t xml:space="preserve"> </w:t>
      </w:r>
      <w:r w:rsidR="008E4C20">
        <w:t>Tanangómez</w:t>
      </w:r>
      <w:r w:rsidR="00B2638D">
        <w:t xml:space="preserve"> </w:t>
      </w:r>
      <w:r w:rsidR="006A45B9">
        <w:t>el</w:t>
      </w:r>
      <w:r w:rsidR="00B2638D">
        <w:t xml:space="preserve"> </w:t>
      </w:r>
      <w:r w:rsidR="006A45B9">
        <w:t>cual</w:t>
      </w:r>
      <w:r w:rsidR="00B2638D">
        <w:t xml:space="preserve"> </w:t>
      </w:r>
      <w:r w:rsidR="006A45B9">
        <w:t>manifiesta:</w:t>
      </w:r>
    </w:p>
    <w:p w14:paraId="5D07F5AF" w14:textId="77777777" w:rsidR="001355C5" w:rsidRDefault="001355C5" w:rsidP="006A45B9">
      <w:pPr>
        <w:spacing w:after="0" w:line="240" w:lineRule="auto"/>
        <w:jc w:val="both"/>
      </w:pPr>
    </w:p>
    <w:p w14:paraId="384B5159" w14:textId="0BC931FA" w:rsidR="000F03BE" w:rsidRPr="006A45B9" w:rsidRDefault="001355C5" w:rsidP="001355C5">
      <w:pPr>
        <w:spacing w:after="0" w:line="240" w:lineRule="auto"/>
        <w:jc w:val="center"/>
        <w:rPr>
          <w:b/>
        </w:rPr>
      </w:pPr>
      <w:r>
        <w:rPr>
          <w:noProof/>
          <w:lang w:val="en-US" w:eastAsia="en-US"/>
        </w:rPr>
        <w:drawing>
          <wp:inline distT="0" distB="0" distL="0" distR="0" wp14:anchorId="0D972BD6" wp14:editId="5F7EB22B">
            <wp:extent cx="4543425" cy="1007274"/>
            <wp:effectExtent l="0" t="0" r="0" b="254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9741" cy="101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4DB35" w14:textId="77777777" w:rsidR="000F03BE" w:rsidRDefault="000F03BE" w:rsidP="000F03BE">
      <w:pPr>
        <w:spacing w:after="0" w:line="240" w:lineRule="auto"/>
        <w:jc w:val="both"/>
      </w:pPr>
    </w:p>
    <w:p w14:paraId="07DE2FCB" w14:textId="65767A50" w:rsidR="00BB37C5" w:rsidRDefault="001355C5" w:rsidP="001355C5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75F67DE3" wp14:editId="37E0B8D8">
            <wp:extent cx="4076700" cy="1644711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15919" cy="166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B5E91" w14:textId="22048D7C" w:rsidR="001355C5" w:rsidRPr="001355C5" w:rsidRDefault="001355C5" w:rsidP="001355C5">
      <w:pPr>
        <w:spacing w:after="0" w:line="240" w:lineRule="auto"/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</w:pP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PERFIL</w:t>
      </w:r>
      <w:r w:rsidR="00B2638D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 xml:space="preserve"> </w:t>
      </w: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DEL</w:t>
      </w:r>
      <w:r w:rsidR="00B2638D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 xml:space="preserve"> </w:t>
      </w: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PROYECTO</w:t>
      </w:r>
    </w:p>
    <w:p w14:paraId="6E98444E" w14:textId="77777777" w:rsidR="001355C5" w:rsidRDefault="001355C5" w:rsidP="001355C5">
      <w:pPr>
        <w:spacing w:after="0" w:line="240" w:lineRule="auto"/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</w:pPr>
    </w:p>
    <w:p w14:paraId="16179F2B" w14:textId="118639D0" w:rsidR="001355C5" w:rsidRPr="001355C5" w:rsidRDefault="001355C5" w:rsidP="001355C5">
      <w:pPr>
        <w:spacing w:after="0" w:line="240" w:lineRule="auto"/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</w:pP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1</w:t>
      </w:r>
      <w:r w:rsidR="00B2638D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 xml:space="preserve"> </w:t>
      </w: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Nombre</w:t>
      </w:r>
      <w:r w:rsidR="00B2638D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 xml:space="preserve"> </w:t>
      </w: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del</w:t>
      </w:r>
      <w:r w:rsidR="00B2638D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 xml:space="preserve"> </w:t>
      </w:r>
      <w:r w:rsidRPr="001355C5">
        <w:rPr>
          <w:rFonts w:ascii="Arial-BoldMT" w:eastAsia="Times New Roman" w:hAnsi="Arial-BoldMT" w:cs="Times New Roman"/>
          <w:b/>
          <w:bCs/>
          <w:color w:val="000000"/>
          <w:lang w:val="en-US" w:eastAsia="en-US"/>
        </w:rPr>
        <w:t>Proyecto</w:t>
      </w:r>
    </w:p>
    <w:p w14:paraId="684F4ABF" w14:textId="77777777" w:rsidR="001355C5" w:rsidRDefault="001355C5" w:rsidP="001355C5">
      <w:pPr>
        <w:spacing w:after="0" w:line="240" w:lineRule="auto"/>
        <w:rPr>
          <w:rFonts w:ascii="Arial-Black" w:eastAsia="Times New Roman" w:hAnsi="Arial-Black" w:cs="Times New Roman"/>
          <w:b/>
          <w:bCs/>
          <w:color w:val="000000"/>
          <w:sz w:val="20"/>
          <w:szCs w:val="20"/>
          <w:lang w:val="en-US" w:eastAsia="en-US"/>
        </w:rPr>
      </w:pPr>
    </w:p>
    <w:p w14:paraId="2341FAD5" w14:textId="6485CA6A" w:rsidR="001355C5" w:rsidRPr="001355C5" w:rsidRDefault="001355C5" w:rsidP="001355C5">
      <w:pPr>
        <w:spacing w:after="0" w:line="240" w:lineRule="auto"/>
        <w:jc w:val="both"/>
      </w:pPr>
      <w:r w:rsidRPr="001355C5">
        <w:t>“FORTALECIMIENTO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INFRAESTRUCTURA</w:t>
      </w:r>
      <w:r w:rsidR="00B2638D">
        <w:t xml:space="preserve"> </w:t>
      </w:r>
      <w:r w:rsidRPr="001355C5">
        <w:t>EDUCATIVA</w:t>
      </w:r>
      <w:r w:rsidR="00B2638D">
        <w:t xml:space="preserve"> </w:t>
      </w:r>
      <w:r w:rsidRPr="001355C5">
        <w:t>MEDIANTE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CONSTRUCCIÓN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UN</w:t>
      </w:r>
      <w:r w:rsidR="00B2638D">
        <w:t xml:space="preserve"> </w:t>
      </w:r>
      <w:r w:rsidRPr="001355C5">
        <w:t>BLOQUE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DOS</w:t>
      </w:r>
      <w:r w:rsidR="00B2638D">
        <w:t xml:space="preserve"> </w:t>
      </w:r>
      <w:r w:rsidRPr="001355C5">
        <w:t>AULAS</w:t>
      </w:r>
      <w:r w:rsidR="00B2638D">
        <w:t xml:space="preserve"> </w:t>
      </w:r>
      <w:r w:rsidRPr="001355C5">
        <w:t>Y</w:t>
      </w:r>
      <w:r w:rsidR="00B2638D">
        <w:t xml:space="preserve"> </w:t>
      </w:r>
      <w:r w:rsidRPr="001355C5">
        <w:t>BATERÍAS</w:t>
      </w:r>
      <w:r w:rsidR="00B2638D">
        <w:t xml:space="preserve"> </w:t>
      </w:r>
      <w:r w:rsidRPr="001355C5">
        <w:t>SANITARIAS</w:t>
      </w:r>
      <w:r w:rsidR="00B2638D">
        <w:t xml:space="preserve"> </w:t>
      </w:r>
      <w:r w:rsidRPr="001355C5">
        <w:t>EN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ESCUELA</w:t>
      </w:r>
      <w:r w:rsidR="00B2638D">
        <w:t xml:space="preserve"> </w:t>
      </w:r>
      <w:r w:rsidRPr="001355C5">
        <w:t>VALERIO</w:t>
      </w:r>
      <w:r w:rsidR="00B2638D">
        <w:t xml:space="preserve"> </w:t>
      </w:r>
      <w:r w:rsidRPr="001355C5">
        <w:t>GREFA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COMUNA</w:t>
      </w:r>
      <w:r w:rsidR="00B2638D">
        <w:t xml:space="preserve"> </w:t>
      </w:r>
      <w:r w:rsidRPr="001355C5">
        <w:t>SAN</w:t>
      </w:r>
      <w:r w:rsidR="00B2638D">
        <w:t xml:space="preserve"> </w:t>
      </w:r>
      <w:r w:rsidRPr="001355C5">
        <w:t>PABLO,</w:t>
      </w:r>
      <w:r w:rsidR="00B2638D">
        <w:t xml:space="preserve"> </w:t>
      </w:r>
      <w:r w:rsidRPr="001355C5">
        <w:t>PARROQUIA</w:t>
      </w:r>
      <w:r w:rsidR="00B2638D">
        <w:t xml:space="preserve"> </w:t>
      </w:r>
      <w:r w:rsidRPr="001355C5">
        <w:t>SAN</w:t>
      </w:r>
      <w:r w:rsidR="00B2638D">
        <w:t xml:space="preserve"> </w:t>
      </w:r>
      <w:r w:rsidRPr="001355C5">
        <w:t>SEBASTIÁN</w:t>
      </w:r>
      <w:r w:rsidR="00B2638D">
        <w:t xml:space="preserve"> </w:t>
      </w:r>
      <w:r w:rsidRPr="001355C5">
        <w:t>DEL</w:t>
      </w:r>
      <w:r w:rsidR="00B2638D">
        <w:t xml:space="preserve"> </w:t>
      </w:r>
      <w:r w:rsidRPr="001355C5">
        <w:t>COCA;</w:t>
      </w:r>
      <w:r w:rsidR="00B2638D">
        <w:t xml:space="preserve"> </w:t>
      </w:r>
      <w:r w:rsidRPr="001355C5">
        <w:t>Y,</w:t>
      </w:r>
      <w:r w:rsidR="00B2638D">
        <w:t xml:space="preserve"> </w:t>
      </w:r>
      <w:r w:rsidRPr="001355C5">
        <w:t>UNA</w:t>
      </w:r>
      <w:r w:rsidR="00B2638D">
        <w:t xml:space="preserve"> </w:t>
      </w:r>
      <w:r w:rsidRPr="001355C5">
        <w:t>BATERÍA</w:t>
      </w:r>
      <w:r w:rsidR="00B2638D">
        <w:t xml:space="preserve"> </w:t>
      </w:r>
      <w:r w:rsidRPr="001355C5">
        <w:t>SANITARIA</w:t>
      </w:r>
      <w:r w:rsidR="00B2638D">
        <w:t xml:space="preserve"> </w:t>
      </w:r>
      <w:r w:rsidRPr="001355C5">
        <w:t>EN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UNIDAD</w:t>
      </w:r>
      <w:r w:rsidR="00B2638D">
        <w:t xml:space="preserve"> </w:t>
      </w:r>
      <w:r w:rsidRPr="001355C5">
        <w:t>EDUCATIVA</w:t>
      </w:r>
      <w:r w:rsidR="00B2638D">
        <w:t xml:space="preserve"> </w:t>
      </w:r>
      <w:r w:rsidRPr="001355C5">
        <w:t>30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ABRIL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LA</w:t>
      </w:r>
      <w:r w:rsidR="00B2638D">
        <w:t xml:space="preserve"> </w:t>
      </w:r>
      <w:r w:rsidRPr="001355C5">
        <w:t>CABECER</w:t>
      </w:r>
      <w:r>
        <w:t>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r>
        <w:t>ENOKANQUI,</w:t>
      </w:r>
      <w:r w:rsidR="00B2638D">
        <w:t xml:space="preserve"> </w:t>
      </w:r>
      <w:r>
        <w:t>CANTÓ</w:t>
      </w:r>
      <w:r w:rsidRPr="001355C5">
        <w:t>NLA</w:t>
      </w:r>
      <w:r w:rsidR="00B2638D">
        <w:t xml:space="preserve"> </w:t>
      </w:r>
      <w:r w:rsidRPr="001355C5">
        <w:t>JOYA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LOS</w:t>
      </w:r>
      <w:r w:rsidR="00B2638D">
        <w:t xml:space="preserve"> </w:t>
      </w:r>
      <w:r w:rsidRPr="001355C5">
        <w:t>SACHAS,</w:t>
      </w:r>
      <w:r w:rsidR="00B2638D">
        <w:t xml:space="preserve"> </w:t>
      </w:r>
      <w:r w:rsidRPr="001355C5">
        <w:t>PROVINCIA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ORELLANA;</w:t>
      </w:r>
      <w:r w:rsidR="00B2638D">
        <w:t xml:space="preserve"> </w:t>
      </w:r>
      <w:r w:rsidRPr="001355C5">
        <w:t>CON</w:t>
      </w:r>
      <w:r w:rsidR="00B2638D">
        <w:t xml:space="preserve"> </w:t>
      </w:r>
      <w:r w:rsidRPr="001355C5">
        <w:t>EL</w:t>
      </w:r>
      <w:r w:rsidR="00B2638D">
        <w:t xml:space="preserve"> </w:t>
      </w:r>
      <w:r w:rsidRPr="001355C5">
        <w:t>FIN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GARANTIZAR</w:t>
      </w:r>
      <w:r w:rsidR="00B2638D">
        <w:t xml:space="preserve"> </w:t>
      </w:r>
      <w:r w:rsidRPr="001355C5">
        <w:t>ESPACIOS</w:t>
      </w:r>
      <w:r w:rsidR="00B2638D">
        <w:t xml:space="preserve"> </w:t>
      </w:r>
      <w:r w:rsidRPr="001355C5">
        <w:t>ADECUADOS,</w:t>
      </w:r>
      <w:r w:rsidR="00B2638D">
        <w:t xml:space="preserve"> </w:t>
      </w:r>
      <w:r w:rsidRPr="001355C5">
        <w:t>SEGUROS</w:t>
      </w:r>
      <w:r w:rsidR="00B2638D">
        <w:t xml:space="preserve"> </w:t>
      </w:r>
      <w:r w:rsidRPr="001355C5">
        <w:t>Y</w:t>
      </w:r>
      <w:r w:rsidR="00B2638D">
        <w:t xml:space="preserve"> </w:t>
      </w:r>
      <w:r w:rsidRPr="001355C5">
        <w:t>SALUDABLES</w:t>
      </w:r>
      <w:r w:rsidR="00B2638D">
        <w:t xml:space="preserve"> </w:t>
      </w:r>
      <w:r w:rsidRPr="001355C5">
        <w:t>PARA</w:t>
      </w:r>
      <w:r w:rsidR="00B2638D">
        <w:t xml:space="preserve"> </w:t>
      </w:r>
      <w:r w:rsidRPr="001355C5">
        <w:t>EL</w:t>
      </w:r>
      <w:r w:rsidR="00B2638D">
        <w:t xml:space="preserve"> </w:t>
      </w:r>
      <w:r w:rsidRPr="001355C5">
        <w:t>PROCESO</w:t>
      </w:r>
      <w:r w:rsidR="00B2638D">
        <w:t xml:space="preserve"> </w:t>
      </w:r>
      <w:r w:rsidRPr="001355C5">
        <w:t>DE</w:t>
      </w:r>
      <w:r w:rsidR="00B2638D">
        <w:t xml:space="preserve"> </w:t>
      </w:r>
      <w:r w:rsidRPr="001355C5">
        <w:t>ENSEÑANZA-APRENDIZAJE”.</w:t>
      </w:r>
    </w:p>
    <w:p w14:paraId="3863EE9A" w14:textId="77777777" w:rsidR="001355C5" w:rsidRDefault="001355C5" w:rsidP="001355C5">
      <w:pPr>
        <w:jc w:val="both"/>
      </w:pPr>
    </w:p>
    <w:p w14:paraId="64021002" w14:textId="5D28E3F3" w:rsidR="001355C5" w:rsidRPr="001355C5" w:rsidRDefault="001355C5" w:rsidP="001355C5">
      <w:pPr>
        <w:jc w:val="both"/>
        <w:rPr>
          <w:b/>
        </w:rPr>
      </w:pPr>
      <w:r w:rsidRPr="001355C5">
        <w:rPr>
          <w:b/>
        </w:rPr>
        <w:t>4</w:t>
      </w:r>
      <w:r w:rsidR="00B2638D">
        <w:rPr>
          <w:b/>
        </w:rPr>
        <w:t xml:space="preserve"> </w:t>
      </w:r>
      <w:proofErr w:type="gramStart"/>
      <w:r w:rsidRPr="001355C5">
        <w:rPr>
          <w:b/>
        </w:rPr>
        <w:t>Análisis</w:t>
      </w:r>
      <w:proofErr w:type="gramEnd"/>
      <w:r w:rsidR="00B2638D">
        <w:rPr>
          <w:b/>
        </w:rPr>
        <w:t xml:space="preserve"> </w:t>
      </w:r>
      <w:r w:rsidRPr="001355C5">
        <w:rPr>
          <w:b/>
        </w:rPr>
        <w:t>de</w:t>
      </w:r>
      <w:r w:rsidR="00B2638D">
        <w:rPr>
          <w:b/>
        </w:rPr>
        <w:t xml:space="preserve"> </w:t>
      </w:r>
      <w:r w:rsidRPr="001355C5">
        <w:rPr>
          <w:b/>
        </w:rPr>
        <w:t>la</w:t>
      </w:r>
      <w:r w:rsidR="00B2638D">
        <w:rPr>
          <w:b/>
        </w:rPr>
        <w:t xml:space="preserve"> </w:t>
      </w:r>
      <w:r w:rsidRPr="001355C5">
        <w:rPr>
          <w:b/>
        </w:rPr>
        <w:t>Situación</w:t>
      </w:r>
      <w:r w:rsidR="00B2638D">
        <w:rPr>
          <w:b/>
        </w:rPr>
        <w:t xml:space="preserve"> </w:t>
      </w:r>
      <w:r w:rsidRPr="001355C5">
        <w:rPr>
          <w:b/>
        </w:rPr>
        <w:t>Actual</w:t>
      </w:r>
      <w:r w:rsidR="00B2638D">
        <w:rPr>
          <w:b/>
        </w:rPr>
        <w:t xml:space="preserve"> </w:t>
      </w:r>
      <w:r w:rsidRPr="001355C5">
        <w:rPr>
          <w:b/>
        </w:rPr>
        <w:t>(Diagnóstico)</w:t>
      </w:r>
    </w:p>
    <w:p w14:paraId="43485753" w14:textId="72F9EC98" w:rsidR="001355C5" w:rsidRDefault="001355C5" w:rsidP="001355C5">
      <w:pPr>
        <w:jc w:val="both"/>
      </w:pP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se</w:t>
      </w:r>
      <w:r w:rsidR="00B2638D">
        <w:t xml:space="preserve"> </w:t>
      </w:r>
      <w:r>
        <w:t>caracteriza</w:t>
      </w:r>
      <w:r w:rsidR="00B2638D">
        <w:t xml:space="preserve"> </w:t>
      </w:r>
      <w:r>
        <w:t>por</w:t>
      </w:r>
      <w:r w:rsidR="00B2638D">
        <w:t xml:space="preserve"> </w:t>
      </w:r>
      <w:r>
        <w:t>ser</w:t>
      </w:r>
      <w:r w:rsidR="00B2638D">
        <w:t xml:space="preserve"> </w:t>
      </w:r>
      <w:r>
        <w:t>un</w:t>
      </w:r>
      <w:r w:rsidR="00B2638D">
        <w:t xml:space="preserve"> </w:t>
      </w:r>
      <w:r>
        <w:t>territorio</w:t>
      </w:r>
      <w:r w:rsidR="00B2638D">
        <w:t xml:space="preserve"> </w:t>
      </w:r>
      <w:r>
        <w:t>netamente</w:t>
      </w:r>
      <w:r w:rsidR="00B2638D">
        <w:t xml:space="preserve"> </w:t>
      </w:r>
      <w:r>
        <w:t>petrolero,</w:t>
      </w:r>
      <w:r w:rsidR="00B2638D">
        <w:t xml:space="preserve"> </w:t>
      </w:r>
      <w:r>
        <w:t>donde</w:t>
      </w:r>
      <w:r w:rsidR="00B2638D">
        <w:t xml:space="preserve"> </w:t>
      </w:r>
      <w:r>
        <w:t>la</w:t>
      </w:r>
      <w:r w:rsidR="00B2638D">
        <w:t xml:space="preserve"> </w:t>
      </w:r>
      <w:r>
        <w:t>presencia</w:t>
      </w:r>
      <w:r w:rsidR="00B2638D">
        <w:t xml:space="preserve"> </w:t>
      </w:r>
      <w:r>
        <w:t>de</w:t>
      </w:r>
      <w:r w:rsidR="00B2638D">
        <w:t xml:space="preserve"> </w:t>
      </w:r>
      <w:r>
        <w:t>empresas</w:t>
      </w:r>
      <w:r w:rsidR="00B2638D">
        <w:t xml:space="preserve"> </w:t>
      </w:r>
      <w:r>
        <w:t>dedicadas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extracción</w:t>
      </w:r>
      <w:r w:rsidR="00B2638D">
        <w:t xml:space="preserve"> </w:t>
      </w:r>
      <w:r>
        <w:t>de</w:t>
      </w:r>
      <w:r w:rsidR="00B2638D">
        <w:t xml:space="preserve"> </w:t>
      </w:r>
      <w:r>
        <w:t>hidrocarburos</w:t>
      </w:r>
      <w:r w:rsidR="00B2638D">
        <w:t xml:space="preserve"> </w:t>
      </w:r>
      <w:r>
        <w:t>ha</w:t>
      </w:r>
      <w:r w:rsidR="00B2638D">
        <w:t xml:space="preserve"> </w:t>
      </w:r>
      <w:r>
        <w:t>impulsado</w:t>
      </w:r>
      <w:r w:rsidR="00B2638D">
        <w:t xml:space="preserve"> </w:t>
      </w:r>
      <w:r>
        <w:t>el</w:t>
      </w:r>
      <w:r w:rsidR="00B2638D">
        <w:t xml:space="preserve"> </w:t>
      </w:r>
      <w:r>
        <w:t>crecimiento</w:t>
      </w:r>
      <w:r w:rsidR="00B2638D">
        <w:t xml:space="preserve"> </w:t>
      </w:r>
      <w:r>
        <w:t>económico</w:t>
      </w:r>
      <w:r w:rsidR="00B2638D">
        <w:t xml:space="preserve"> </w:t>
      </w:r>
      <w:r>
        <w:t>y</w:t>
      </w:r>
      <w:r w:rsidR="00B2638D">
        <w:t xml:space="preserve"> </w:t>
      </w:r>
      <w:r>
        <w:t>poblacional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parroquias.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este</w:t>
      </w:r>
      <w:r w:rsidR="00B2638D">
        <w:t xml:space="preserve"> </w:t>
      </w:r>
      <w:r>
        <w:t>desarrollo</w:t>
      </w:r>
      <w:r w:rsidR="00B2638D">
        <w:t xml:space="preserve"> </w:t>
      </w:r>
      <w:r>
        <w:t>ha</w:t>
      </w:r>
      <w:r w:rsidR="00B2638D">
        <w:t xml:space="preserve"> </w:t>
      </w:r>
      <w:r>
        <w:t>generado</w:t>
      </w:r>
      <w:r w:rsidR="00B2638D">
        <w:t xml:space="preserve"> </w:t>
      </w:r>
      <w:r>
        <w:t>una</w:t>
      </w:r>
      <w:r w:rsidR="00B2638D">
        <w:t xml:space="preserve"> </w:t>
      </w:r>
      <w:r>
        <w:t>presión</w:t>
      </w:r>
      <w:r w:rsidR="00B2638D">
        <w:t xml:space="preserve"> </w:t>
      </w:r>
      <w:r>
        <w:t>significativa</w:t>
      </w:r>
      <w:r w:rsidR="00B2638D">
        <w:t xml:space="preserve"> </w:t>
      </w:r>
      <w:r>
        <w:t>sobre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comunitaria,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aumento</w:t>
      </w:r>
      <w:r w:rsidR="00B2638D">
        <w:t xml:space="preserve"> </w:t>
      </w:r>
      <w:r>
        <w:t>de</w:t>
      </w:r>
      <w:r w:rsidR="00B2638D">
        <w:t xml:space="preserve"> </w:t>
      </w:r>
      <w:r>
        <w:t>habitantes</w:t>
      </w:r>
      <w:r w:rsidR="00B2638D">
        <w:t xml:space="preserve"> </w:t>
      </w:r>
      <w:r>
        <w:t>y</w:t>
      </w:r>
      <w:r w:rsidR="00B2638D">
        <w:t xml:space="preserve"> </w:t>
      </w:r>
      <w:r>
        <w:t>actividades</w:t>
      </w:r>
      <w:r w:rsidR="00B2638D">
        <w:t xml:space="preserve"> </w:t>
      </w:r>
      <w:r>
        <w:t>productivas</w:t>
      </w:r>
      <w:r w:rsidR="00B2638D">
        <w:t xml:space="preserve"> </w:t>
      </w:r>
      <w:r>
        <w:t>no</w:t>
      </w:r>
      <w:r w:rsidR="00B2638D">
        <w:t xml:space="preserve"> </w:t>
      </w:r>
      <w:r>
        <w:t>siempre</w:t>
      </w:r>
      <w:r w:rsidR="00B2638D">
        <w:t xml:space="preserve"> </w:t>
      </w:r>
      <w:r>
        <w:t>ha</w:t>
      </w:r>
      <w:r w:rsidR="00B2638D">
        <w:t xml:space="preserve"> </w:t>
      </w:r>
      <w:r>
        <w:t>sido</w:t>
      </w:r>
      <w:r w:rsidR="00B2638D">
        <w:t xml:space="preserve"> </w:t>
      </w:r>
      <w:r>
        <w:t>acompañado</w:t>
      </w:r>
      <w:r w:rsidR="00B2638D">
        <w:t xml:space="preserve"> </w:t>
      </w:r>
      <w:r>
        <w:t>de</w:t>
      </w:r>
      <w:r w:rsidR="00B2638D">
        <w:t xml:space="preserve"> </w:t>
      </w:r>
      <w:r>
        <w:t>inversiones</w:t>
      </w:r>
      <w:r w:rsidR="00B2638D">
        <w:t xml:space="preserve"> </w:t>
      </w:r>
      <w:r>
        <w:t>proporcionales</w:t>
      </w:r>
      <w:r w:rsidR="00B2638D">
        <w:t xml:space="preserve"> </w:t>
      </w:r>
      <w:r>
        <w:t>en</w:t>
      </w:r>
      <w:r w:rsidR="00B2638D">
        <w:t xml:space="preserve"> </w:t>
      </w:r>
      <w:r>
        <w:t>educación,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saneamiento.</w:t>
      </w:r>
    </w:p>
    <w:p w14:paraId="0D3F3A23" w14:textId="0E9A720C" w:rsidR="001355C5" w:rsidRDefault="001355C5" w:rsidP="001355C5">
      <w:pPr>
        <w:jc w:val="both"/>
      </w:pPr>
      <w:r>
        <w:lastRenderedPageBreak/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Coca,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población</w:t>
      </w:r>
      <w:r w:rsidR="00B2638D">
        <w:t xml:space="preserve"> </w:t>
      </w:r>
      <w:r>
        <w:t>de</w:t>
      </w:r>
      <w:r w:rsidR="00B2638D">
        <w:t xml:space="preserve"> </w:t>
      </w:r>
      <w:r>
        <w:t>6.295</w:t>
      </w:r>
      <w:r w:rsidR="00B2638D">
        <w:t xml:space="preserve"> </w:t>
      </w:r>
      <w:r>
        <w:t>habitantes</w:t>
      </w:r>
      <w:r w:rsidR="00B2638D">
        <w:t xml:space="preserve"> </w:t>
      </w:r>
      <w:r>
        <w:t>(3.237</w:t>
      </w:r>
      <w:r w:rsidR="00B2638D">
        <w:t xml:space="preserve"> </w:t>
      </w:r>
      <w:r>
        <w:t>hombres</w:t>
      </w:r>
      <w:r w:rsidR="00B2638D">
        <w:t xml:space="preserve"> </w:t>
      </w:r>
      <w:r>
        <w:t>y</w:t>
      </w:r>
      <w:r w:rsidR="00B2638D">
        <w:t xml:space="preserve"> </w:t>
      </w:r>
      <w:r>
        <w:t>3.058</w:t>
      </w:r>
      <w:r w:rsidR="00B2638D">
        <w:t xml:space="preserve"> </w:t>
      </w:r>
      <w:r>
        <w:t>mujeres),</w:t>
      </w:r>
      <w:r w:rsidR="00B2638D">
        <w:t xml:space="preserve"> </w:t>
      </w:r>
      <w:r>
        <w:t>se</w:t>
      </w:r>
      <w:r w:rsidR="00B2638D">
        <w:t xml:space="preserve"> </w:t>
      </w:r>
      <w:r>
        <w:t>evidencia</w:t>
      </w:r>
      <w:r w:rsidR="00B2638D">
        <w:t xml:space="preserve"> </w:t>
      </w:r>
      <w:r>
        <w:t>la</w:t>
      </w:r>
      <w:r w:rsidR="00B2638D">
        <w:t xml:space="preserve"> </w:t>
      </w:r>
      <w:r>
        <w:t>coexistencia</w:t>
      </w:r>
      <w:r w:rsidR="00B2638D">
        <w:t xml:space="preserve"> </w:t>
      </w:r>
      <w:r>
        <w:t>entre</w:t>
      </w:r>
      <w:r w:rsidR="00B2638D">
        <w:t xml:space="preserve"> </w:t>
      </w:r>
      <w:r>
        <w:t>la</w:t>
      </w:r>
      <w:r w:rsidR="00B2638D">
        <w:t xml:space="preserve"> </w:t>
      </w:r>
      <w:r>
        <w:t>actividad</w:t>
      </w:r>
      <w:r w:rsidR="00B2638D">
        <w:t xml:space="preserve"> </w:t>
      </w:r>
      <w:r>
        <w:t>petrolera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riqueza</w:t>
      </w:r>
      <w:r w:rsidR="00B2638D">
        <w:t xml:space="preserve"> </w:t>
      </w:r>
      <w:r>
        <w:t>natural.</w:t>
      </w:r>
      <w:r w:rsidR="00B2638D">
        <w:t xml:space="preserve"> </w:t>
      </w:r>
      <w:r>
        <w:t>En</w:t>
      </w:r>
      <w:r w:rsidR="00B2638D">
        <w:t xml:space="preserve"> </w:t>
      </w:r>
      <w:r>
        <w:t>zonas</w:t>
      </w:r>
      <w:r w:rsidR="00B2638D">
        <w:t xml:space="preserve"> </w:t>
      </w:r>
      <w:r>
        <w:t>como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y</w:t>
      </w:r>
      <w:r w:rsidR="00B2638D">
        <w:t xml:space="preserve"> </w:t>
      </w:r>
      <w:r>
        <w:t>comunidades</w:t>
      </w:r>
      <w:r w:rsidR="00B2638D">
        <w:t xml:space="preserve"> </w:t>
      </w:r>
      <w:r>
        <w:t>contiguas</w:t>
      </w:r>
      <w:r w:rsidR="00B2638D">
        <w:t xml:space="preserve"> </w:t>
      </w:r>
      <w:r>
        <w:t>aún</w:t>
      </w:r>
      <w:r w:rsidR="00B2638D">
        <w:t xml:space="preserve"> </w:t>
      </w:r>
      <w:r>
        <w:t>se</w:t>
      </w:r>
      <w:r w:rsidR="00B2638D">
        <w:t xml:space="preserve"> </w:t>
      </w:r>
      <w:r>
        <w:t>conserva</w:t>
      </w:r>
      <w:r w:rsidR="00B2638D">
        <w:t xml:space="preserve"> </w:t>
      </w:r>
      <w:r>
        <w:t>selva</w:t>
      </w:r>
      <w:r w:rsidR="00B2638D">
        <w:t xml:space="preserve"> </w:t>
      </w:r>
      <w:r>
        <w:t>virgen,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otorga</w:t>
      </w:r>
      <w:r w:rsidR="00B2638D">
        <w:t xml:space="preserve"> </w:t>
      </w:r>
      <w:r>
        <w:t>un</w:t>
      </w:r>
      <w:r w:rsidR="00B2638D">
        <w:t xml:space="preserve"> </w:t>
      </w:r>
      <w:r>
        <w:t>valor</w:t>
      </w:r>
      <w:r w:rsidR="00B2638D">
        <w:t xml:space="preserve"> </w:t>
      </w:r>
      <w:r>
        <w:t>ambiental</w:t>
      </w:r>
      <w:r w:rsidR="00B2638D">
        <w:t xml:space="preserve"> </w:t>
      </w:r>
      <w:r>
        <w:t>y</w:t>
      </w:r>
      <w:r w:rsidR="00B2638D">
        <w:t xml:space="preserve"> </w:t>
      </w:r>
      <w:r>
        <w:t>cultural</w:t>
      </w:r>
      <w:r w:rsidR="00B2638D">
        <w:t xml:space="preserve"> </w:t>
      </w:r>
      <w:r>
        <w:t>especial.</w:t>
      </w:r>
      <w:r w:rsidR="00B2638D">
        <w:t xml:space="preserve"> </w:t>
      </w:r>
      <w:r>
        <w:t>Además,</w:t>
      </w:r>
      <w:r w:rsidR="00B2638D">
        <w:t xml:space="preserve"> </w:t>
      </w:r>
      <w:r>
        <w:t>el</w:t>
      </w:r>
      <w:r w:rsidR="00B2638D">
        <w:t xml:space="preserve"> </w:t>
      </w:r>
      <w:r>
        <w:t>río</w:t>
      </w:r>
      <w:r w:rsidR="00B2638D">
        <w:t xml:space="preserve"> </w:t>
      </w:r>
      <w:r>
        <w:t>Coca</w:t>
      </w:r>
      <w:r w:rsidR="00B2638D">
        <w:t xml:space="preserve"> </w:t>
      </w:r>
      <w:r>
        <w:t>cruza</w:t>
      </w:r>
      <w:r w:rsidR="00B2638D">
        <w:t xml:space="preserve"> </w:t>
      </w:r>
      <w:r>
        <w:t>como</w:t>
      </w:r>
      <w:r w:rsidR="00B2638D">
        <w:t xml:space="preserve"> </w:t>
      </w:r>
      <w:r>
        <w:t>lindero</w:t>
      </w:r>
      <w:r w:rsidR="00B2638D">
        <w:t xml:space="preserve"> </w:t>
      </w:r>
      <w:r>
        <w:t>cantonal</w:t>
      </w:r>
      <w:r w:rsidR="00B2638D">
        <w:t xml:space="preserve"> </w:t>
      </w:r>
      <w:r>
        <w:t>y</w:t>
      </w:r>
      <w:r w:rsidR="00B2638D">
        <w:t xml:space="preserve"> </w:t>
      </w:r>
      <w:r>
        <w:t>a</w:t>
      </w:r>
      <w:r w:rsidR="00B2638D">
        <w:t xml:space="preserve"> </w:t>
      </w:r>
      <w:r>
        <w:t>lo</w:t>
      </w:r>
      <w:r w:rsidR="00B2638D">
        <w:t xml:space="preserve"> </w:t>
      </w:r>
      <w:r>
        <w:t>largo</w:t>
      </w:r>
      <w:r w:rsidR="00B2638D">
        <w:t xml:space="preserve"> </w:t>
      </w:r>
      <w:r>
        <w:t>de</w:t>
      </w:r>
      <w:r w:rsidR="00B2638D">
        <w:t xml:space="preserve"> </w:t>
      </w:r>
      <w:r>
        <w:t>su</w:t>
      </w:r>
      <w:r w:rsidR="00B2638D">
        <w:t xml:space="preserve"> </w:t>
      </w:r>
      <w:r>
        <w:t>cauce</w:t>
      </w:r>
      <w:r w:rsidR="00B2638D">
        <w:t xml:space="preserve"> </w:t>
      </w:r>
      <w:r>
        <w:t>se</w:t>
      </w:r>
      <w:r w:rsidR="00B2638D">
        <w:t xml:space="preserve"> </w:t>
      </w:r>
      <w:r>
        <w:t>asientan</w:t>
      </w:r>
      <w:r w:rsidR="00B2638D">
        <w:t xml:space="preserve"> </w:t>
      </w:r>
      <w:r>
        <w:t>varios</w:t>
      </w:r>
      <w:r w:rsidR="00B2638D">
        <w:t xml:space="preserve"> </w:t>
      </w:r>
      <w:r>
        <w:t>centros</w:t>
      </w:r>
      <w:r w:rsidR="00B2638D">
        <w:t xml:space="preserve"> </w:t>
      </w:r>
      <w:r>
        <w:t>poblados</w:t>
      </w:r>
      <w:r w:rsidR="00B2638D">
        <w:t xml:space="preserve"> </w:t>
      </w:r>
      <w:r>
        <w:t>que</w:t>
      </w:r>
      <w:r w:rsidR="00B2638D">
        <w:t xml:space="preserve"> </w:t>
      </w:r>
      <w:r>
        <w:t>dependen</w:t>
      </w:r>
      <w:r w:rsidR="00B2638D">
        <w:t xml:space="preserve"> </w:t>
      </w:r>
      <w:r>
        <w:t>de</w:t>
      </w:r>
      <w:r w:rsidR="00B2638D">
        <w:t xml:space="preserve"> </w:t>
      </w:r>
      <w:r>
        <w:t>este</w:t>
      </w:r>
      <w:r w:rsidR="00B2638D">
        <w:t xml:space="preserve"> </w:t>
      </w:r>
      <w:r>
        <w:t>recurso</w:t>
      </w:r>
      <w:r w:rsidR="00B2638D">
        <w:t xml:space="preserve"> </w:t>
      </w:r>
      <w:r>
        <w:t>hídrico</w:t>
      </w:r>
      <w:r w:rsidR="00B2638D">
        <w:t xml:space="preserve"> </w:t>
      </w:r>
      <w:r>
        <w:t>para</w:t>
      </w:r>
      <w:r w:rsidR="00B2638D">
        <w:t xml:space="preserve"> </w:t>
      </w:r>
      <w:r>
        <w:t>sus</w:t>
      </w:r>
      <w:r w:rsidR="00B2638D">
        <w:t xml:space="preserve"> </w:t>
      </w:r>
      <w:r>
        <w:t>actividades</w:t>
      </w:r>
      <w:r w:rsidR="00B2638D">
        <w:t xml:space="preserve"> </w:t>
      </w:r>
      <w:r>
        <w:t>cotidianas.</w:t>
      </w:r>
      <w:r w:rsidR="00B2638D">
        <w:t xml:space="preserve"> </w:t>
      </w:r>
      <w:r>
        <w:t>En</w:t>
      </w:r>
      <w:r w:rsidR="00B2638D">
        <w:t xml:space="preserve"> </w:t>
      </w:r>
      <w:r>
        <w:t>este</w:t>
      </w:r>
      <w:r w:rsidR="00B2638D">
        <w:t xml:space="preserve"> </w:t>
      </w:r>
      <w:r>
        <w:t>contexto,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Grefa,</w:t>
      </w:r>
      <w:r w:rsidR="00B2638D">
        <w:t xml:space="preserve"> </w:t>
      </w:r>
      <w:r>
        <w:t>con</w:t>
      </w:r>
      <w:r w:rsidR="00B2638D">
        <w:t xml:space="preserve"> </w:t>
      </w:r>
      <w:r>
        <w:t>92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nacionalidad</w:t>
      </w:r>
      <w:r w:rsidR="00B2638D">
        <w:t xml:space="preserve"> </w:t>
      </w:r>
      <w:proofErr w:type="spellStart"/>
      <w:r>
        <w:t>Kichwa</w:t>
      </w:r>
      <w:proofErr w:type="spellEnd"/>
      <w:r>
        <w:t>,</w:t>
      </w:r>
      <w:r w:rsidR="00B2638D">
        <w:t xml:space="preserve"> </w:t>
      </w:r>
      <w:r>
        <w:t>enfrenta</w:t>
      </w:r>
      <w:r w:rsidR="00B2638D">
        <w:t xml:space="preserve"> </w:t>
      </w:r>
      <w:r>
        <w:t>limitaciones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restringe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educación</w:t>
      </w:r>
      <w:r w:rsidR="00B2638D">
        <w:t xml:space="preserve"> </w:t>
      </w:r>
      <w:r>
        <w:t>de</w:t>
      </w:r>
      <w:r w:rsidR="00B2638D">
        <w:t xml:space="preserve"> </w:t>
      </w:r>
      <w:r>
        <w:t>calidad</w:t>
      </w:r>
      <w:r w:rsidR="00B2638D">
        <w:t xml:space="preserve"> </w:t>
      </w:r>
      <w:r>
        <w:t>y</w:t>
      </w:r>
      <w:r w:rsidR="00B2638D">
        <w:t xml:space="preserve"> </w:t>
      </w:r>
      <w:r>
        <w:t>segura.</w:t>
      </w:r>
    </w:p>
    <w:p w14:paraId="4820DB72" w14:textId="2A3371E3" w:rsidR="001355C5" w:rsidRDefault="001355C5" w:rsidP="001355C5">
      <w:pPr>
        <w:jc w:val="both"/>
      </w:pPr>
      <w:r>
        <w:t>Por</w:t>
      </w:r>
      <w:r w:rsidR="00B2638D">
        <w:t xml:space="preserve"> </w:t>
      </w:r>
      <w:r>
        <w:t>su</w:t>
      </w:r>
      <w:r w:rsidR="00B2638D">
        <w:t xml:space="preserve"> </w:t>
      </w:r>
      <w:r>
        <w:t>parte,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proofErr w:type="spellStart"/>
      <w:r>
        <w:t>Enokanqui</w:t>
      </w:r>
      <w:proofErr w:type="spellEnd"/>
      <w:r w:rsidR="00B2638D">
        <w:t xml:space="preserve"> </w:t>
      </w:r>
      <w:r>
        <w:t>registra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año</w:t>
      </w:r>
      <w:r w:rsidR="00B2638D">
        <w:t xml:space="preserve"> </w:t>
      </w:r>
      <w:r>
        <w:t>2026</w:t>
      </w:r>
      <w:r w:rsidR="00B2638D">
        <w:t xml:space="preserve"> </w:t>
      </w:r>
      <w:r>
        <w:t>una</w:t>
      </w:r>
      <w:r w:rsidR="00B2638D">
        <w:t xml:space="preserve"> </w:t>
      </w:r>
      <w:r>
        <w:t>población</w:t>
      </w:r>
      <w:r w:rsidR="00B2638D">
        <w:t xml:space="preserve"> </w:t>
      </w:r>
      <w:r>
        <w:t>de</w:t>
      </w:r>
      <w:r w:rsidR="00B2638D">
        <w:t xml:space="preserve"> </w:t>
      </w:r>
      <w:r>
        <w:t>3.586</w:t>
      </w:r>
      <w:r w:rsidR="00B2638D">
        <w:t xml:space="preserve"> </w:t>
      </w:r>
      <w:r>
        <w:t>habitantes</w:t>
      </w:r>
      <w:r w:rsidR="00B2638D">
        <w:t xml:space="preserve"> </w:t>
      </w:r>
      <w:r>
        <w:t>(1.816</w:t>
      </w:r>
      <w:r w:rsidR="00B2638D">
        <w:t xml:space="preserve"> </w:t>
      </w:r>
      <w:r>
        <w:t>hombres</w:t>
      </w:r>
      <w:r w:rsidR="00B2638D">
        <w:t xml:space="preserve"> </w:t>
      </w:r>
      <w:r>
        <w:t>y</w:t>
      </w:r>
      <w:r w:rsidR="00B2638D">
        <w:t xml:space="preserve"> </w:t>
      </w:r>
      <w:r>
        <w:t>1.770</w:t>
      </w:r>
      <w:r w:rsidR="00B2638D">
        <w:t xml:space="preserve"> </w:t>
      </w:r>
      <w:r>
        <w:t>mujeres).</w:t>
      </w:r>
      <w:r w:rsidR="00B2638D">
        <w:t xml:space="preserve"> </w:t>
      </w:r>
      <w:r>
        <w:t>Aquí</w:t>
      </w:r>
      <w:r w:rsidR="00B2638D">
        <w:t xml:space="preserve"> </w:t>
      </w:r>
      <w:r>
        <w:t>también</w:t>
      </w:r>
      <w:r w:rsidR="00B2638D">
        <w:t xml:space="preserve"> </w:t>
      </w:r>
      <w:r>
        <w:t>se</w:t>
      </w:r>
      <w:r w:rsidR="00B2638D">
        <w:t xml:space="preserve"> </w:t>
      </w:r>
      <w:r>
        <w:t>encuentran</w:t>
      </w:r>
      <w:r w:rsidR="00B2638D">
        <w:t xml:space="preserve"> </w:t>
      </w:r>
      <w:r>
        <w:t>empresas</w:t>
      </w:r>
      <w:r w:rsidR="00B2638D">
        <w:t xml:space="preserve"> </w:t>
      </w:r>
      <w:r>
        <w:t>petroleras</w:t>
      </w:r>
      <w:r w:rsidR="00B2638D">
        <w:t xml:space="preserve"> </w:t>
      </w:r>
      <w:r>
        <w:t>que</w:t>
      </w:r>
      <w:r w:rsidR="00B2638D">
        <w:t xml:space="preserve"> </w:t>
      </w:r>
      <w:r>
        <w:t>han</w:t>
      </w:r>
      <w:r w:rsidR="00B2638D">
        <w:t xml:space="preserve"> </w:t>
      </w:r>
      <w:r>
        <w:t>dinamizado</w:t>
      </w:r>
      <w:r w:rsidR="00B2638D">
        <w:t xml:space="preserve"> </w:t>
      </w:r>
      <w:r>
        <w:t>la</w:t>
      </w:r>
      <w:r w:rsidR="00B2638D">
        <w:t xml:space="preserve"> </w:t>
      </w:r>
      <w:r>
        <w:t>economía</w:t>
      </w:r>
      <w:r w:rsidR="00B2638D">
        <w:t xml:space="preserve"> </w:t>
      </w:r>
      <w:r>
        <w:t>local,</w:t>
      </w:r>
      <w:r w:rsidR="00B2638D">
        <w:t xml:space="preserve"> </w:t>
      </w:r>
      <w:r>
        <w:t>pero</w:t>
      </w:r>
      <w:r w:rsidR="00B2638D">
        <w:t xml:space="preserve"> </w:t>
      </w:r>
      <w:r>
        <w:t>al</w:t>
      </w:r>
      <w:r w:rsidR="00B2638D">
        <w:t xml:space="preserve"> </w:t>
      </w:r>
      <w:r>
        <w:t>mismo</w:t>
      </w:r>
      <w:r w:rsidR="00B2638D">
        <w:t xml:space="preserve"> </w:t>
      </w:r>
      <w:r>
        <w:t>tiempo</w:t>
      </w:r>
      <w:r w:rsidR="00B2638D">
        <w:t xml:space="preserve"> </w:t>
      </w:r>
      <w:r>
        <w:t>han</w:t>
      </w:r>
      <w:r w:rsidR="00B2638D">
        <w:t xml:space="preserve"> </w:t>
      </w:r>
      <w:r>
        <w:t>incrementado</w:t>
      </w:r>
      <w:r w:rsidR="00B2638D">
        <w:t xml:space="preserve"> </w:t>
      </w:r>
      <w:r>
        <w:t>la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básicos.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ubicada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parroquial,</w:t>
      </w:r>
      <w:r w:rsidR="00B2638D">
        <w:t xml:space="preserve"> </w:t>
      </w:r>
      <w:r>
        <w:t>concentra</w:t>
      </w:r>
      <w:r w:rsidR="00B2638D">
        <w:t xml:space="preserve"> </w:t>
      </w:r>
      <w:r>
        <w:t>a</w:t>
      </w:r>
      <w:r w:rsidR="00B2638D">
        <w:t xml:space="preserve"> </w:t>
      </w:r>
      <w:r>
        <w:t>532</w:t>
      </w:r>
      <w:r w:rsidR="00B2638D">
        <w:t xml:space="preserve"> </w:t>
      </w:r>
      <w:r>
        <w:t>estudiantes</w:t>
      </w:r>
      <w:r w:rsidR="00B2638D">
        <w:t xml:space="preserve"> </w:t>
      </w:r>
      <w:r>
        <w:t>y</w:t>
      </w:r>
      <w:r w:rsidR="00B2638D">
        <w:t xml:space="preserve"> </w:t>
      </w:r>
      <w:r>
        <w:t>se</w:t>
      </w:r>
      <w:r w:rsidR="00B2638D">
        <w:t xml:space="preserve"> </w:t>
      </w:r>
      <w:r>
        <w:t>ha</w:t>
      </w:r>
      <w:r w:rsidR="00B2638D">
        <w:t xml:space="preserve"> </w:t>
      </w:r>
      <w:r>
        <w:t>convertido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principal</w:t>
      </w:r>
      <w:r w:rsidR="00B2638D">
        <w:t xml:space="preserve"> </w:t>
      </w:r>
      <w:r>
        <w:t>referente</w:t>
      </w:r>
      <w:r w:rsidR="00B2638D">
        <w:t xml:space="preserve"> </w:t>
      </w:r>
      <w:r>
        <w:t>educativo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zona.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la</w:t>
      </w:r>
      <w:r w:rsidR="00B2638D">
        <w:t xml:space="preserve"> </w:t>
      </w:r>
      <w:r>
        <w:t>alta</w:t>
      </w:r>
      <w:r w:rsidR="00B2638D">
        <w:t xml:space="preserve"> </w:t>
      </w:r>
      <w:r>
        <w:t>matrícula</w:t>
      </w:r>
      <w:r w:rsidR="00B2638D">
        <w:t xml:space="preserve"> </w:t>
      </w:r>
      <w:r>
        <w:t>ha</w:t>
      </w:r>
      <w:r w:rsidR="00B2638D">
        <w:t xml:space="preserve"> </w:t>
      </w:r>
      <w:r>
        <w:t>sobrepasado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instalaciones,</w:t>
      </w:r>
      <w:r w:rsidR="00B2638D">
        <w:t xml:space="preserve"> </w:t>
      </w:r>
      <w:r>
        <w:t>especialmente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sanitarios,</w:t>
      </w:r>
      <w:r w:rsidR="00B2638D">
        <w:t xml:space="preserve"> </w:t>
      </w:r>
      <w:r>
        <w:t>generando</w:t>
      </w:r>
      <w:r w:rsidR="00B2638D">
        <w:t xml:space="preserve"> </w:t>
      </w:r>
      <w:r>
        <w:t>condiciones</w:t>
      </w:r>
      <w:r w:rsidR="00B2638D">
        <w:t xml:space="preserve"> </w:t>
      </w:r>
      <w:r>
        <w:t>que</w:t>
      </w:r>
      <w:r w:rsidR="00B2638D">
        <w:t xml:space="preserve"> </w:t>
      </w:r>
      <w:r>
        <w:t>ponen</w:t>
      </w:r>
      <w:r w:rsidR="00B2638D">
        <w:t xml:space="preserve"> </w:t>
      </w:r>
      <w:r>
        <w:t>en</w:t>
      </w:r>
      <w:r w:rsidR="00B2638D">
        <w:t xml:space="preserve"> </w:t>
      </w:r>
      <w:r>
        <w:t>riesgo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bienestar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</w:p>
    <w:p w14:paraId="3ADC7B57" w14:textId="2D96076A" w:rsidR="001355C5" w:rsidRDefault="001355C5" w:rsidP="001355C5">
      <w:pPr>
        <w:jc w:val="both"/>
      </w:pPr>
      <w:r>
        <w:t>El</w:t>
      </w:r>
      <w:r w:rsidR="00B2638D">
        <w:t xml:space="preserve"> </w:t>
      </w:r>
      <w:r>
        <w:t>diagnóstico</w:t>
      </w:r>
      <w:r w:rsidR="00B2638D">
        <w:t xml:space="preserve"> </w:t>
      </w:r>
      <w:r>
        <w:t>evidencia</w:t>
      </w:r>
      <w:r w:rsidR="00B2638D">
        <w:t xml:space="preserve"> </w:t>
      </w:r>
      <w:r>
        <w:t>que,</w:t>
      </w:r>
      <w:r w:rsidR="00B2638D">
        <w:t xml:space="preserve"> </w:t>
      </w:r>
      <w:r>
        <w:t>pese</w:t>
      </w:r>
      <w:r w:rsidR="00B2638D">
        <w:t xml:space="preserve"> </w:t>
      </w:r>
      <w:r>
        <w:t>al</w:t>
      </w:r>
      <w:r w:rsidR="00B2638D">
        <w:t xml:space="preserve"> </w:t>
      </w:r>
      <w:r>
        <w:t>aporte</w:t>
      </w:r>
      <w:r w:rsidR="00B2638D">
        <w:t xml:space="preserve"> </w:t>
      </w:r>
      <w:r>
        <w:t>económico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actividad</w:t>
      </w:r>
      <w:r w:rsidR="00B2638D">
        <w:t xml:space="preserve"> </w:t>
      </w:r>
      <w:r>
        <w:t>petrolera,</w:t>
      </w:r>
      <w:r w:rsidR="00B2638D">
        <w:t xml:space="preserve"> </w:t>
      </w:r>
      <w:r>
        <w:t>persisten</w:t>
      </w:r>
      <w:r w:rsidR="00B2638D">
        <w:t xml:space="preserve"> </w:t>
      </w:r>
      <w:r>
        <w:t>brechas</w:t>
      </w:r>
      <w:r w:rsidR="00B2638D">
        <w:t xml:space="preserve"> </w:t>
      </w:r>
      <w:r>
        <w:t>significativas</w:t>
      </w:r>
      <w:r w:rsidR="00B2638D">
        <w:t xml:space="preserve"> </w:t>
      </w:r>
      <w:r>
        <w:t>en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y</w:t>
      </w:r>
      <w:r w:rsidR="00B2638D">
        <w:t xml:space="preserve"> </w:t>
      </w:r>
      <w:r>
        <w:t>social.</w:t>
      </w:r>
      <w:r w:rsidR="00B2638D">
        <w:t xml:space="preserve"> </w:t>
      </w:r>
      <w:r>
        <w:t>Las</w:t>
      </w:r>
      <w:r w:rsidR="00B2638D">
        <w:t xml:space="preserve"> </w:t>
      </w:r>
      <w:r>
        <w:t>instituciones</w:t>
      </w:r>
      <w:r w:rsidR="00B2638D">
        <w:t xml:space="preserve"> </w:t>
      </w:r>
      <w:r>
        <w:t>escolares</w:t>
      </w:r>
      <w:r w:rsidR="00B2638D">
        <w:t xml:space="preserve"> </w:t>
      </w:r>
      <w:r>
        <w:t>de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</w:t>
      </w:r>
      <w:r w:rsidR="00B2638D">
        <w:t xml:space="preserve"> </w:t>
      </w:r>
      <w:r>
        <w:t>y</w:t>
      </w:r>
      <w:r w:rsidR="00B2638D">
        <w:t xml:space="preserve"> </w:t>
      </w:r>
      <w:proofErr w:type="spellStart"/>
      <w:r>
        <w:t>Enokanqui</w:t>
      </w:r>
      <w:proofErr w:type="spellEnd"/>
      <w:r w:rsidR="00B2638D">
        <w:t xml:space="preserve"> </w:t>
      </w:r>
      <w:r>
        <w:t>requieren</w:t>
      </w:r>
      <w:r w:rsidR="00B2638D">
        <w:t xml:space="preserve"> </w:t>
      </w:r>
      <w:r>
        <w:t>intervenciones</w:t>
      </w:r>
      <w:r w:rsidR="00B2638D">
        <w:t xml:space="preserve"> </w:t>
      </w:r>
      <w:r>
        <w:t>urgentes</w:t>
      </w:r>
      <w:r w:rsidR="00B2638D">
        <w:t xml:space="preserve"> </w:t>
      </w:r>
      <w:r>
        <w:t>para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dignos,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culturalmente</w:t>
      </w:r>
      <w:r w:rsidR="00B2638D">
        <w:t xml:space="preserve"> </w:t>
      </w:r>
      <w:r>
        <w:t>pertinentes.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se</w:t>
      </w:r>
      <w:r w:rsidR="00B2638D">
        <w:t xml:space="preserve"> </w:t>
      </w:r>
      <w:r>
        <w:t>presenta</w:t>
      </w:r>
      <w:r w:rsidR="00B2638D">
        <w:t xml:space="preserve"> </w:t>
      </w:r>
      <w:r>
        <w:t>como</w:t>
      </w:r>
      <w:r w:rsidR="00B2638D">
        <w:t xml:space="preserve"> </w:t>
      </w:r>
      <w:r>
        <w:t>una</w:t>
      </w:r>
      <w:r w:rsidR="00B2638D">
        <w:t xml:space="preserve"> </w:t>
      </w:r>
      <w:r>
        <w:t>respuesta</w:t>
      </w:r>
      <w:r w:rsidR="00B2638D">
        <w:t xml:space="preserve"> </w:t>
      </w:r>
      <w:r>
        <w:t>estratégica</w:t>
      </w:r>
      <w:r w:rsidR="00B2638D">
        <w:t xml:space="preserve"> </w:t>
      </w:r>
      <w:r>
        <w:t>para</w:t>
      </w:r>
      <w:r w:rsidR="00B2638D">
        <w:t xml:space="preserve"> </w:t>
      </w:r>
      <w:r>
        <w:t>equilibrar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económico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inversión</w:t>
      </w:r>
      <w:r w:rsidR="00B2638D">
        <w:t xml:space="preserve"> </w:t>
      </w:r>
      <w:r>
        <w:t>social,</w:t>
      </w:r>
      <w:r w:rsidR="00B2638D">
        <w:t xml:space="preserve"> </w:t>
      </w:r>
      <w:r>
        <w:t>asegurando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>
        <w:t>puedan</w:t>
      </w:r>
      <w:r w:rsidR="00B2638D">
        <w:t xml:space="preserve"> </w:t>
      </w:r>
      <w:r>
        <w:t>acceder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educación</w:t>
      </w:r>
      <w:r w:rsidR="00B2638D">
        <w:t xml:space="preserve"> </w:t>
      </w:r>
      <w:r>
        <w:t>de</w:t>
      </w:r>
      <w:r w:rsidR="00B2638D">
        <w:t xml:space="preserve"> </w:t>
      </w:r>
      <w:r>
        <w:t>calidad</w:t>
      </w:r>
      <w:r w:rsidR="00B2638D">
        <w:t xml:space="preserve"> </w:t>
      </w:r>
      <w:r>
        <w:t>en</w:t>
      </w:r>
      <w:r w:rsidR="00B2638D">
        <w:t xml:space="preserve"> </w:t>
      </w:r>
      <w:r>
        <w:t>condiciones</w:t>
      </w:r>
      <w:r w:rsidR="00B2638D">
        <w:t xml:space="preserve"> </w:t>
      </w:r>
      <w:r>
        <w:t>adecuadas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seguridad.</w:t>
      </w:r>
    </w:p>
    <w:p w14:paraId="6DE00A8E" w14:textId="68DC933F" w:rsidR="001355C5" w:rsidRDefault="001355C5" w:rsidP="001355C5">
      <w:pPr>
        <w:jc w:val="both"/>
      </w:pPr>
      <w:r>
        <w:t>(…)</w:t>
      </w:r>
    </w:p>
    <w:p w14:paraId="0A6D819C" w14:textId="7C949397" w:rsidR="001355C5" w:rsidRPr="001355C5" w:rsidRDefault="001355C5" w:rsidP="001355C5">
      <w:pPr>
        <w:jc w:val="both"/>
        <w:rPr>
          <w:b/>
        </w:rPr>
      </w:pPr>
      <w:r w:rsidRPr="001355C5">
        <w:rPr>
          <w:b/>
        </w:rPr>
        <w:t>5</w:t>
      </w:r>
      <w:r w:rsidR="00B2638D">
        <w:rPr>
          <w:b/>
        </w:rPr>
        <w:t xml:space="preserve"> </w:t>
      </w:r>
      <w:proofErr w:type="gramStart"/>
      <w:r w:rsidRPr="001355C5">
        <w:rPr>
          <w:b/>
        </w:rPr>
        <w:t>Justificación</w:t>
      </w:r>
      <w:proofErr w:type="gramEnd"/>
    </w:p>
    <w:p w14:paraId="0A9E9224" w14:textId="4E017DD5" w:rsidR="001355C5" w:rsidRDefault="001355C5" w:rsidP="001355C5">
      <w:pPr>
        <w:jc w:val="both"/>
      </w:pP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se</w:t>
      </w:r>
      <w:r w:rsidR="00B2638D">
        <w:t xml:space="preserve"> </w:t>
      </w:r>
      <w:r>
        <w:t>justifica</w:t>
      </w:r>
      <w:r w:rsidR="00B2638D">
        <w:t xml:space="preserve"> </w:t>
      </w:r>
      <w:r>
        <w:t>plenamente</w:t>
      </w:r>
      <w:r w:rsidR="00B2638D">
        <w:t xml:space="preserve"> </w:t>
      </w:r>
      <w:r>
        <w:t>en</w:t>
      </w:r>
      <w:r w:rsidR="00B2638D">
        <w:t xml:space="preserve"> </w:t>
      </w:r>
      <w:r>
        <w:t>función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sociales,</w:t>
      </w:r>
      <w:r w:rsidR="00B2638D">
        <w:t xml:space="preserve"> </w:t>
      </w:r>
      <w:r>
        <w:t>culturales</w:t>
      </w:r>
      <w:r w:rsidR="00B2638D">
        <w:t xml:space="preserve"> </w:t>
      </w:r>
      <w:r>
        <w:t>y</w:t>
      </w:r>
      <w:r w:rsidR="00B2638D">
        <w:t xml:space="preserve"> </w:t>
      </w:r>
      <w:r>
        <w:t>educativas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Sachas.</w:t>
      </w:r>
    </w:p>
    <w:p w14:paraId="440C2288" w14:textId="19C69C22" w:rsidR="001355C5" w:rsidRDefault="001355C5" w:rsidP="001355C5">
      <w:pPr>
        <w:jc w:val="both"/>
      </w:pPr>
      <w:r>
        <w:t>Este</w:t>
      </w:r>
      <w:r w:rsidR="00B2638D">
        <w:t xml:space="preserve"> </w:t>
      </w:r>
      <w:r>
        <w:t>cantón,</w:t>
      </w:r>
      <w:r w:rsidR="00B2638D">
        <w:t xml:space="preserve"> </w:t>
      </w:r>
      <w:r>
        <w:t>ubicado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se</w:t>
      </w:r>
      <w:r w:rsidR="00B2638D">
        <w:t xml:space="preserve"> </w:t>
      </w:r>
      <w:r>
        <w:t>caracteriza</w:t>
      </w:r>
      <w:r w:rsidR="00B2638D">
        <w:t xml:space="preserve"> </w:t>
      </w:r>
      <w:r>
        <w:t>por</w:t>
      </w:r>
      <w:r w:rsidR="00B2638D">
        <w:t xml:space="preserve"> </w:t>
      </w:r>
      <w:r>
        <w:t>ser</w:t>
      </w:r>
      <w:r w:rsidR="00B2638D">
        <w:t xml:space="preserve"> </w:t>
      </w:r>
      <w:r>
        <w:t>un</w:t>
      </w:r>
      <w:r w:rsidR="00B2638D">
        <w:t xml:space="preserve"> </w:t>
      </w:r>
      <w:r>
        <w:t>territorio</w:t>
      </w:r>
      <w:r w:rsidR="00B2638D">
        <w:t xml:space="preserve"> </w:t>
      </w:r>
      <w:r>
        <w:t>netamente</w:t>
      </w:r>
      <w:r w:rsidR="00B2638D">
        <w:t xml:space="preserve"> </w:t>
      </w:r>
      <w:r>
        <w:t>petrolero,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población</w:t>
      </w:r>
      <w:r w:rsidR="00B2638D">
        <w:t xml:space="preserve"> </w:t>
      </w:r>
      <w:r>
        <w:t>diversa</w:t>
      </w:r>
      <w:r w:rsidR="00B2638D">
        <w:t xml:space="preserve"> </w:t>
      </w:r>
      <w:r>
        <w:t>que</w:t>
      </w:r>
      <w:r w:rsidR="00B2638D">
        <w:t xml:space="preserve"> </w:t>
      </w:r>
      <w:r>
        <w:t>combina</w:t>
      </w:r>
      <w:r w:rsidR="00B2638D">
        <w:t xml:space="preserve"> </w:t>
      </w:r>
      <w:r>
        <w:t>comunidades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urbanas.</w:t>
      </w:r>
      <w:r w:rsidR="00B2638D">
        <w:t xml:space="preserve"> </w:t>
      </w:r>
      <w:r>
        <w:t>El</w:t>
      </w:r>
      <w:r w:rsidR="00B2638D">
        <w:t xml:space="preserve"> </w:t>
      </w:r>
      <w:r>
        <w:t>crecimiento</w:t>
      </w:r>
      <w:r w:rsidR="00B2638D">
        <w:t xml:space="preserve"> </w:t>
      </w:r>
      <w:r>
        <w:t>demográfico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dinámica</w:t>
      </w:r>
      <w:r w:rsidR="00B2638D">
        <w:t xml:space="preserve"> </w:t>
      </w:r>
      <w:r>
        <w:t>económica</w:t>
      </w:r>
      <w:r w:rsidR="00B2638D">
        <w:t xml:space="preserve"> </w:t>
      </w:r>
      <w:r>
        <w:t>han</w:t>
      </w:r>
      <w:r w:rsidR="00B2638D">
        <w:t xml:space="preserve"> </w:t>
      </w:r>
      <w:r>
        <w:t>generado</w:t>
      </w:r>
      <w:r w:rsidR="00B2638D">
        <w:t xml:space="preserve"> </w:t>
      </w:r>
      <w:r>
        <w:t>una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social,</w:t>
      </w:r>
      <w:r w:rsidR="00B2638D">
        <w:t xml:space="preserve"> </w:t>
      </w:r>
      <w:r>
        <w:t>especialmente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ámbito</w:t>
      </w:r>
      <w:r w:rsidR="00B2638D">
        <w:t xml:space="preserve"> </w:t>
      </w:r>
      <w:r>
        <w:t>educativo.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las</w:t>
      </w:r>
      <w:r w:rsidR="00B2638D">
        <w:t xml:space="preserve"> </w:t>
      </w:r>
      <w:r>
        <w:t>instituciones</w:t>
      </w:r>
      <w:r w:rsidR="00B2638D">
        <w:t xml:space="preserve"> </w:t>
      </w:r>
      <w:r>
        <w:t>escolares</w:t>
      </w:r>
      <w:r w:rsidR="00B2638D">
        <w:t xml:space="preserve"> </w:t>
      </w:r>
      <w:r>
        <w:t>enfrentan</w:t>
      </w:r>
      <w:r w:rsidR="00B2638D">
        <w:t xml:space="preserve"> </w:t>
      </w:r>
      <w:r>
        <w:t>limitaciones</w:t>
      </w:r>
      <w:r w:rsidR="00B2638D">
        <w:t xml:space="preserve"> </w:t>
      </w:r>
      <w:r>
        <w:t>que</w:t>
      </w:r>
      <w:r w:rsidR="00B2638D">
        <w:t xml:space="preserve"> </w:t>
      </w:r>
      <w:r>
        <w:t>afectan</w:t>
      </w:r>
      <w:r w:rsidR="00B2638D">
        <w:t xml:space="preserve"> </w:t>
      </w:r>
      <w:r>
        <w:t>directamente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del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bienestar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estudiantes.</w:t>
      </w:r>
    </w:p>
    <w:p w14:paraId="0DD86AF0" w14:textId="59FECBB1" w:rsidR="001355C5" w:rsidRDefault="001355C5" w:rsidP="001355C5">
      <w:pPr>
        <w:jc w:val="both"/>
      </w:pP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la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532</w:t>
      </w:r>
      <w:r w:rsidR="00B2638D">
        <w:t xml:space="preserve"> </w:t>
      </w:r>
      <w:r>
        <w:t>estudiantes</w:t>
      </w:r>
      <w:r w:rsidR="00B2638D">
        <w:t xml:space="preserve"> </w:t>
      </w:r>
      <w:r>
        <w:t>ha</w:t>
      </w:r>
      <w:r w:rsidR="00B2638D">
        <w:t xml:space="preserve"> </w:t>
      </w:r>
      <w:r>
        <w:t>sobrepasado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existentes,</w:t>
      </w:r>
      <w:r w:rsidR="00B2638D">
        <w:t xml:space="preserve"> </w:t>
      </w:r>
      <w:r>
        <w:t>generando</w:t>
      </w:r>
      <w:r w:rsidR="00B2638D">
        <w:t xml:space="preserve"> </w:t>
      </w:r>
      <w:r>
        <w:t>condiciones</w:t>
      </w:r>
      <w:r w:rsidR="00B2638D">
        <w:t xml:space="preserve"> </w:t>
      </w:r>
      <w:r>
        <w:t>que</w:t>
      </w:r>
      <w:r w:rsidR="00B2638D">
        <w:t xml:space="preserve"> </w:t>
      </w:r>
      <w:r>
        <w:lastRenderedPageBreak/>
        <w:t>ponen</w:t>
      </w:r>
      <w:r w:rsidR="00B2638D">
        <w:t xml:space="preserve"> </w:t>
      </w:r>
      <w:r>
        <w:t>en</w:t>
      </w:r>
      <w:r w:rsidR="00B2638D">
        <w:t xml:space="preserve"> </w:t>
      </w:r>
      <w:r>
        <w:t>riesgo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seguridad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nueva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permitirá</w:t>
      </w:r>
      <w:r w:rsidR="00B2638D">
        <w:t xml:space="preserve"> </w:t>
      </w:r>
      <w:r>
        <w:t>garantizar</w:t>
      </w:r>
      <w:r w:rsidR="00B2638D">
        <w:t xml:space="preserve"> </w:t>
      </w:r>
      <w:r>
        <w:t>ambientes</w:t>
      </w:r>
      <w:r w:rsidR="00B2638D">
        <w:t xml:space="preserve"> </w:t>
      </w:r>
      <w:r>
        <w:t>higiénicos</w:t>
      </w:r>
      <w:r w:rsidR="00B2638D">
        <w:t xml:space="preserve"> </w:t>
      </w:r>
      <w:r>
        <w:t>y</w:t>
      </w:r>
      <w:r w:rsidR="00B2638D">
        <w:t xml:space="preserve"> </w:t>
      </w:r>
      <w:r>
        <w:t>adecuados,</w:t>
      </w:r>
      <w:r w:rsidR="00B2638D">
        <w:t xml:space="preserve"> </w:t>
      </w:r>
      <w:r>
        <w:t>contribuyendo</w:t>
      </w:r>
      <w:r w:rsidR="00B2638D">
        <w:t xml:space="preserve"> </w:t>
      </w:r>
      <w:r>
        <w:t>al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niños</w:t>
      </w:r>
      <w:r w:rsidR="00B2638D">
        <w:t xml:space="preserve"> </w:t>
      </w:r>
      <w:r>
        <w:t>y</w:t>
      </w:r>
      <w:r w:rsidR="00B2638D">
        <w:t xml:space="preserve"> </w:t>
      </w:r>
      <w:r>
        <w:t>jóvenes.</w:t>
      </w:r>
    </w:p>
    <w:p w14:paraId="0EBF1046" w14:textId="291A1962" w:rsidR="001355C5" w:rsidRDefault="001355C5" w:rsidP="001355C5">
      <w:pPr>
        <w:jc w:val="both"/>
      </w:pPr>
      <w:r>
        <w:t>Por</w:t>
      </w:r>
      <w:r w:rsidR="00B2638D">
        <w:t xml:space="preserve"> </w:t>
      </w:r>
      <w:r>
        <w:t>otro</w:t>
      </w:r>
      <w:r w:rsidR="00B2638D">
        <w:t xml:space="preserve"> </w:t>
      </w:r>
      <w:r>
        <w:t>lado,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Grefa,</w:t>
      </w:r>
      <w:r w:rsidR="00B2638D">
        <w:t xml:space="preserve"> </w:t>
      </w:r>
      <w:r>
        <w:t>con</w:t>
      </w:r>
      <w:r w:rsidR="00B2638D">
        <w:t xml:space="preserve"> </w:t>
      </w:r>
      <w:r>
        <w:t>92</w:t>
      </w:r>
      <w:r w:rsidR="00B2638D">
        <w:t xml:space="preserve"> </w:t>
      </w:r>
      <w:r>
        <w:t>estudiantes</w:t>
      </w:r>
      <w:r w:rsidR="00B2638D">
        <w:t xml:space="preserve"> </w:t>
      </w:r>
      <w:r>
        <w:t>pertenecientes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nacionalidad</w:t>
      </w:r>
      <w:r w:rsidR="00B2638D">
        <w:t xml:space="preserve"> </w:t>
      </w:r>
      <w:proofErr w:type="spellStart"/>
      <w:r>
        <w:t>Kichwa</w:t>
      </w:r>
      <w:proofErr w:type="spellEnd"/>
      <w:r>
        <w:t>,</w:t>
      </w:r>
      <w:r w:rsidR="00B2638D">
        <w:t xml:space="preserve"> </w:t>
      </w:r>
      <w:r>
        <w:t>cumple</w:t>
      </w:r>
      <w:r w:rsidR="00B2638D">
        <w:t xml:space="preserve"> </w:t>
      </w:r>
      <w:r>
        <w:t>un</w:t>
      </w:r>
      <w:r w:rsidR="00B2638D">
        <w:t xml:space="preserve"> </w:t>
      </w:r>
      <w:r>
        <w:t>rol</w:t>
      </w:r>
      <w:r w:rsidR="00B2638D">
        <w:t xml:space="preserve"> </w:t>
      </w:r>
      <w:r>
        <w:t>fundamental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preservación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lengua</w:t>
      </w:r>
      <w:r w:rsidR="00B2638D">
        <w:t xml:space="preserve"> </w:t>
      </w:r>
      <w:r>
        <w:t>y</w:t>
      </w:r>
      <w:r w:rsidR="00B2638D">
        <w:t xml:space="preserve"> </w:t>
      </w:r>
      <w:r>
        <w:t>cultura</w:t>
      </w:r>
      <w:r w:rsidR="00B2638D">
        <w:t xml:space="preserve"> </w:t>
      </w:r>
      <w:r>
        <w:t>ancestral,</w:t>
      </w:r>
      <w:r w:rsidR="00B2638D">
        <w:t xml:space="preserve"> </w:t>
      </w:r>
      <w:r>
        <w:t>además</w:t>
      </w:r>
      <w:r w:rsidR="00B2638D">
        <w:t xml:space="preserve"> </w:t>
      </w:r>
      <w:r>
        <w:t>de</w:t>
      </w:r>
      <w:r w:rsidR="00B2638D">
        <w:t xml:space="preserve"> </w:t>
      </w:r>
      <w:r>
        <w:t>ser</w:t>
      </w:r>
      <w:r w:rsidR="00B2638D">
        <w:t xml:space="preserve"> </w:t>
      </w:r>
      <w:r>
        <w:t>el</w:t>
      </w:r>
      <w:r w:rsidR="00B2638D">
        <w:t xml:space="preserve"> </w:t>
      </w:r>
      <w:r>
        <w:t>espacio</w:t>
      </w:r>
      <w:r w:rsidR="00B2638D">
        <w:t xml:space="preserve"> </w:t>
      </w:r>
      <w:r>
        <w:t>de</w:t>
      </w:r>
      <w:r w:rsidR="00B2638D">
        <w:t xml:space="preserve"> </w:t>
      </w:r>
      <w:r>
        <w:t>formación</w:t>
      </w:r>
      <w:r w:rsidR="00B2638D">
        <w:t xml:space="preserve"> </w:t>
      </w:r>
      <w:r>
        <w:t>académica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niñez</w:t>
      </w:r>
      <w:r w:rsidR="00B2638D">
        <w:t xml:space="preserve"> </w:t>
      </w:r>
      <w:r>
        <w:t>local.</w:t>
      </w:r>
      <w:r w:rsidR="00B2638D">
        <w:t xml:space="preserve"> </w:t>
      </w:r>
    </w:p>
    <w:p w14:paraId="3D2379CB" w14:textId="0BC07AC6" w:rsidR="001355C5" w:rsidRDefault="001355C5" w:rsidP="001355C5">
      <w:pPr>
        <w:jc w:val="both"/>
      </w:pPr>
      <w:r>
        <w:t>No</w:t>
      </w:r>
      <w:r w:rsidR="00B2638D">
        <w:t xml:space="preserve"> </w:t>
      </w:r>
      <w:r>
        <w:t>obstante,</w:t>
      </w:r>
      <w:r w:rsidR="00B2638D">
        <w:t xml:space="preserve"> </w:t>
      </w:r>
      <w:r>
        <w:t>la</w:t>
      </w:r>
      <w:r w:rsidR="00B2638D">
        <w:t xml:space="preserve"> </w:t>
      </w:r>
      <w:r>
        <w:t>falta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suficientes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adecuados</w:t>
      </w:r>
      <w:r w:rsidR="00B2638D">
        <w:t xml:space="preserve"> </w:t>
      </w:r>
      <w:r>
        <w:t>limita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educación</w:t>
      </w:r>
      <w:r w:rsidR="00B2638D">
        <w:t xml:space="preserve"> </w:t>
      </w:r>
      <w:r>
        <w:t>de</w:t>
      </w:r>
      <w:r w:rsidR="00B2638D">
        <w:t xml:space="preserve"> </w:t>
      </w:r>
      <w:r>
        <w:t>calidad</w:t>
      </w:r>
      <w:r w:rsidR="00B2638D">
        <w:t xml:space="preserve"> </w:t>
      </w:r>
      <w:r>
        <w:t>y</w:t>
      </w:r>
      <w:r w:rsidR="00B2638D">
        <w:t xml:space="preserve"> </w:t>
      </w:r>
      <w:r>
        <w:t>segura.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responde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necesidad</w:t>
      </w:r>
      <w:r w:rsidR="00B2638D">
        <w:t xml:space="preserve"> </w:t>
      </w:r>
      <w:r>
        <w:t>de</w:t>
      </w:r>
      <w:r w:rsidR="00B2638D">
        <w:t xml:space="preserve"> </w:t>
      </w:r>
      <w:r>
        <w:t>brindar</w:t>
      </w:r>
      <w:r w:rsidR="00B2638D">
        <w:t xml:space="preserve"> </w:t>
      </w:r>
      <w:r>
        <w:t>espacios</w:t>
      </w:r>
      <w:r w:rsidR="00B2638D">
        <w:t xml:space="preserve"> </w:t>
      </w:r>
      <w:r>
        <w:t>dignos,</w:t>
      </w:r>
      <w:r w:rsidR="00B2638D">
        <w:t xml:space="preserve"> </w:t>
      </w:r>
      <w:r>
        <w:t>fortaleciendo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intercultural</w:t>
      </w:r>
      <w:r w:rsidR="00B2638D">
        <w:t xml:space="preserve"> </w:t>
      </w:r>
      <w:r>
        <w:t>bilingüe</w:t>
      </w:r>
      <w:r w:rsidR="00B2638D">
        <w:t xml:space="preserve"> </w:t>
      </w:r>
      <w:r>
        <w:t>y</w:t>
      </w:r>
      <w:r w:rsidR="00B2638D">
        <w:t xml:space="preserve"> </w:t>
      </w:r>
      <w:r>
        <w:t>promoviendo</w:t>
      </w:r>
      <w:r w:rsidR="00B2638D">
        <w:t xml:space="preserve"> </w:t>
      </w:r>
      <w:r>
        <w:t>la</w:t>
      </w:r>
      <w:r w:rsidR="00B2638D">
        <w:t xml:space="preserve"> </w:t>
      </w:r>
      <w:r>
        <w:t>equidad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educación.</w:t>
      </w:r>
      <w:r w:rsidR="00B2638D">
        <w:t xml:space="preserve"> </w:t>
      </w:r>
    </w:p>
    <w:p w14:paraId="150430C6" w14:textId="2ACAFB13" w:rsidR="001355C5" w:rsidRDefault="001355C5" w:rsidP="001355C5">
      <w:pPr>
        <w:jc w:val="both"/>
      </w:pPr>
      <w:r>
        <w:t>En</w:t>
      </w:r>
      <w:r w:rsidR="00B2638D">
        <w:t xml:space="preserve"> </w:t>
      </w:r>
      <w:r>
        <w:t>conjunto,</w:t>
      </w:r>
      <w:r w:rsidR="00B2638D">
        <w:t xml:space="preserve"> </w:t>
      </w:r>
      <w:r>
        <w:t>estas</w:t>
      </w:r>
      <w:r w:rsidR="00B2638D">
        <w:t xml:space="preserve"> </w:t>
      </w:r>
      <w:r>
        <w:t>intervenciones</w:t>
      </w:r>
      <w:r w:rsidR="00B2638D">
        <w:t xml:space="preserve"> </w:t>
      </w:r>
      <w:r>
        <w:t>se</w:t>
      </w:r>
      <w:r w:rsidR="00B2638D">
        <w:t xml:space="preserve"> </w:t>
      </w:r>
      <w:r>
        <w:t>justifican</w:t>
      </w:r>
      <w:r w:rsidR="00B2638D">
        <w:t xml:space="preserve"> </w:t>
      </w:r>
      <w:r>
        <w:t>porque</w:t>
      </w:r>
      <w:r w:rsidR="00B2638D">
        <w:t xml:space="preserve"> </w:t>
      </w:r>
      <w:r>
        <w:t>garantizan:</w:t>
      </w:r>
    </w:p>
    <w:p w14:paraId="5CCFCF1B" w14:textId="68912F08" w:rsidR="001355C5" w:rsidRDefault="001355C5" w:rsidP="001355C5">
      <w:pPr>
        <w:jc w:val="both"/>
      </w:pPr>
      <w:r>
        <w:t>-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seguridad:</w:t>
      </w:r>
      <w:r w:rsidR="00B2638D">
        <w:t xml:space="preserve"> </w:t>
      </w:r>
      <w:r>
        <w:t>al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reducir</w:t>
      </w:r>
      <w:r w:rsidR="00B2638D">
        <w:t xml:space="preserve"> </w:t>
      </w:r>
      <w:r>
        <w:t>riesgos</w:t>
      </w:r>
      <w:r w:rsidR="00B2638D">
        <w:t xml:space="preserve"> </w:t>
      </w:r>
      <w:r>
        <w:t>sanitarios.</w:t>
      </w:r>
    </w:p>
    <w:p w14:paraId="2B491AF9" w14:textId="6E1809C5" w:rsidR="001355C5" w:rsidRDefault="001355C5" w:rsidP="001355C5">
      <w:pPr>
        <w:jc w:val="both"/>
      </w:pPr>
      <w:r>
        <w:t>-</w:t>
      </w:r>
      <w:r w:rsidR="00B2638D">
        <w:t xml:space="preserve"> </w:t>
      </w:r>
      <w:r>
        <w:t>Calidad</w:t>
      </w:r>
      <w:r w:rsidR="00B2638D">
        <w:t xml:space="preserve"> </w:t>
      </w:r>
      <w:r>
        <w:t>educativa:</w:t>
      </w:r>
      <w:r w:rsidR="00B2638D">
        <w:t xml:space="preserve"> </w:t>
      </w:r>
      <w:r>
        <w:t>al</w:t>
      </w:r>
      <w:r w:rsidR="00B2638D">
        <w:t xml:space="preserve"> </w:t>
      </w:r>
      <w:r>
        <w:t>ofrecer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aprendizaje.</w:t>
      </w:r>
    </w:p>
    <w:p w14:paraId="45CC47D2" w14:textId="5C1A9D07" w:rsidR="001355C5" w:rsidRDefault="001355C5" w:rsidP="001355C5">
      <w:pPr>
        <w:jc w:val="both"/>
      </w:pPr>
      <w:r>
        <w:t>-</w:t>
      </w:r>
      <w:r w:rsidR="00B2638D">
        <w:t xml:space="preserve"> </w:t>
      </w:r>
      <w:r>
        <w:t>Equidad</w:t>
      </w:r>
      <w:r w:rsidR="00B2638D">
        <w:t xml:space="preserve"> </w:t>
      </w:r>
      <w:r>
        <w:t>social:</w:t>
      </w:r>
      <w:r w:rsidR="00B2638D">
        <w:t xml:space="preserve"> </w:t>
      </w:r>
      <w:r>
        <w:t>al</w:t>
      </w:r>
      <w:r w:rsidR="00B2638D">
        <w:t xml:space="preserve"> </w:t>
      </w:r>
      <w:r>
        <w:t>atender</w:t>
      </w:r>
      <w:r w:rsidR="00B2638D">
        <w:t xml:space="preserve"> </w:t>
      </w:r>
      <w:r>
        <w:t>tanto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institución</w:t>
      </w:r>
      <w:r w:rsidR="00B2638D">
        <w:t xml:space="preserve"> </w:t>
      </w:r>
      <w:r>
        <w:t>con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estudiantes</w:t>
      </w:r>
      <w:r w:rsidR="00B2638D">
        <w:t xml:space="preserve"> </w:t>
      </w:r>
      <w:r>
        <w:t>como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escuela</w:t>
      </w:r>
      <w:r w:rsidR="00B2638D">
        <w:t xml:space="preserve"> </w:t>
      </w:r>
      <w:r>
        <w:t>comunitaria</w:t>
      </w:r>
      <w:r w:rsidR="00B2638D">
        <w:t xml:space="preserve"> </w:t>
      </w:r>
      <w:r>
        <w:t>indígena.</w:t>
      </w:r>
    </w:p>
    <w:p w14:paraId="25264CA9" w14:textId="1B4FF5AC" w:rsidR="001355C5" w:rsidRDefault="001355C5" w:rsidP="001355C5">
      <w:pPr>
        <w:jc w:val="both"/>
      </w:pPr>
      <w:r>
        <w:t>-</w:t>
      </w:r>
      <w:r w:rsidR="00B2638D">
        <w:t xml:space="preserve"> </w:t>
      </w:r>
      <w:r>
        <w:t>Pertinencia</w:t>
      </w:r>
      <w:r w:rsidR="00B2638D">
        <w:t xml:space="preserve"> </w:t>
      </w:r>
      <w:r>
        <w:t>cultural:</w:t>
      </w:r>
      <w:r w:rsidR="00B2638D">
        <w:t xml:space="preserve"> </w:t>
      </w:r>
      <w:r>
        <w:t>al</w:t>
      </w:r>
      <w:r w:rsidR="00B2638D">
        <w:t xml:space="preserve"> </w:t>
      </w:r>
      <w:r>
        <w:t>fortalecer</w:t>
      </w:r>
      <w:r w:rsidR="00B2638D">
        <w:t xml:space="preserve"> </w:t>
      </w:r>
      <w:r>
        <w:t>la</w:t>
      </w:r>
      <w:r w:rsidR="00B2638D">
        <w:t xml:space="preserve"> </w:t>
      </w:r>
      <w:r>
        <w:t>identidad</w:t>
      </w:r>
      <w:r w:rsidR="00B2638D">
        <w:t xml:space="preserve"> </w:t>
      </w:r>
      <w:proofErr w:type="spellStart"/>
      <w:r>
        <w:t>Kichwa</w:t>
      </w:r>
      <w:proofErr w:type="spellEnd"/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intercultural</w:t>
      </w:r>
      <w:r w:rsidR="00B2638D">
        <w:t xml:space="preserve"> </w:t>
      </w:r>
      <w:r>
        <w:t>bilingüe.</w:t>
      </w:r>
    </w:p>
    <w:p w14:paraId="72C5288D" w14:textId="70D7BE13" w:rsidR="001355C5" w:rsidRDefault="001355C5" w:rsidP="001355C5">
      <w:pPr>
        <w:jc w:val="both"/>
      </w:pPr>
      <w:r>
        <w:t>De</w:t>
      </w:r>
      <w:r w:rsidR="00B2638D">
        <w:t xml:space="preserve"> </w:t>
      </w:r>
      <w:r>
        <w:t>esta</w:t>
      </w:r>
      <w:r w:rsidR="00B2638D">
        <w:t xml:space="preserve"> </w:t>
      </w:r>
      <w:r>
        <w:t>manera,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contribuye</w:t>
      </w:r>
      <w:r w:rsidR="00B2638D">
        <w:t xml:space="preserve"> </w:t>
      </w:r>
      <w:r>
        <w:t>al</w:t>
      </w:r>
      <w:r w:rsidR="00B2638D">
        <w:t xml:space="preserve"> </w:t>
      </w:r>
      <w:r>
        <w:t>cumplimiento</w:t>
      </w:r>
      <w:r w:rsidR="00B2638D">
        <w:t xml:space="preserve"> </w:t>
      </w:r>
      <w:r>
        <w:t>del</w:t>
      </w:r>
      <w:r w:rsidR="00B2638D">
        <w:t xml:space="preserve"> </w:t>
      </w:r>
      <w:r>
        <w:t>derecho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en</w:t>
      </w:r>
      <w:r w:rsidR="00B2638D">
        <w:t xml:space="preserve"> </w:t>
      </w:r>
      <w:r>
        <w:t>condiciones</w:t>
      </w:r>
      <w:r w:rsidR="00B2638D">
        <w:t xml:space="preserve"> </w:t>
      </w:r>
      <w:r>
        <w:t>dignas,</w:t>
      </w:r>
      <w:r w:rsidR="00B2638D">
        <w:t xml:space="preserve"> </w:t>
      </w:r>
      <w:r>
        <w:t>seguras</w:t>
      </w:r>
      <w:r w:rsidR="00B2638D">
        <w:t xml:space="preserve"> </w:t>
      </w:r>
      <w:r>
        <w:t>y</w:t>
      </w:r>
      <w:r w:rsidR="00B2638D">
        <w:t xml:space="preserve"> </w:t>
      </w:r>
      <w:r>
        <w:t>saludables,</w:t>
      </w:r>
      <w:r w:rsidR="00B2638D">
        <w:t xml:space="preserve"> </w:t>
      </w:r>
      <w:r>
        <w:t>alineándose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objetivos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y</w:t>
      </w:r>
      <w:r w:rsidR="00B2638D">
        <w:t xml:space="preserve"> </w:t>
      </w:r>
      <w:r>
        <w:t>respondiendo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demandas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comunidades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urbanas.</w:t>
      </w:r>
    </w:p>
    <w:p w14:paraId="10B1B09F" w14:textId="074B3C5E" w:rsidR="001355C5" w:rsidRPr="001355C5" w:rsidRDefault="001355C5" w:rsidP="001355C5">
      <w:pPr>
        <w:jc w:val="both"/>
        <w:rPr>
          <w:b/>
        </w:rPr>
      </w:pPr>
      <w:r w:rsidRPr="001355C5">
        <w:rPr>
          <w:b/>
        </w:rPr>
        <w:t>6</w:t>
      </w:r>
      <w:r w:rsidR="00B2638D">
        <w:rPr>
          <w:b/>
        </w:rPr>
        <w:t xml:space="preserve"> </w:t>
      </w:r>
      <w:proofErr w:type="gramStart"/>
      <w:r w:rsidRPr="001355C5">
        <w:rPr>
          <w:b/>
        </w:rPr>
        <w:t>Alineación</w:t>
      </w:r>
      <w:proofErr w:type="gramEnd"/>
      <w:r w:rsidR="00B2638D">
        <w:rPr>
          <w:b/>
        </w:rPr>
        <w:t xml:space="preserve"> </w:t>
      </w:r>
      <w:r w:rsidRPr="001355C5">
        <w:rPr>
          <w:b/>
        </w:rPr>
        <w:t>Estratégica</w:t>
      </w:r>
    </w:p>
    <w:p w14:paraId="2316204D" w14:textId="4D4015CA" w:rsidR="001355C5" w:rsidRDefault="001355C5" w:rsidP="001355C5">
      <w:pPr>
        <w:jc w:val="both"/>
      </w:pP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se</w:t>
      </w:r>
      <w:r w:rsidR="00B2638D">
        <w:t xml:space="preserve"> </w:t>
      </w:r>
      <w:r>
        <w:t>alinea</w:t>
      </w:r>
      <w:r w:rsidR="00B2638D">
        <w:t xml:space="preserve"> </w:t>
      </w:r>
      <w:r>
        <w:t>directamente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objetivos</w:t>
      </w:r>
      <w:r w:rsidR="00B2638D">
        <w:t xml:space="preserve"> </w:t>
      </w:r>
      <w:r>
        <w:t>estratégicos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social,</w:t>
      </w:r>
      <w:r w:rsidR="00B2638D">
        <w:t xml:space="preserve"> </w:t>
      </w:r>
      <w:r>
        <w:t>educativo</w:t>
      </w:r>
      <w:r w:rsidR="00B2638D">
        <w:t xml:space="preserve"> </w:t>
      </w:r>
      <w:r>
        <w:t>y</w:t>
      </w:r>
      <w:r w:rsidR="00B2638D">
        <w:t xml:space="preserve"> </w:t>
      </w:r>
      <w:r>
        <w:t>cultural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la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país</w:t>
      </w:r>
      <w:r w:rsidR="00B2638D">
        <w:t xml:space="preserve"> </w:t>
      </w:r>
      <w:r>
        <w:t>en</w:t>
      </w:r>
      <w:r w:rsidR="00B2638D">
        <w:t xml:space="preserve"> </w:t>
      </w:r>
      <w:r>
        <w:t>general.</w:t>
      </w:r>
      <w:r w:rsidR="00B2638D">
        <w:t xml:space="preserve"> </w:t>
      </w:r>
    </w:p>
    <w:p w14:paraId="0C5384C6" w14:textId="445E2B70" w:rsidR="001355C5" w:rsidRDefault="001355C5" w:rsidP="001355C5">
      <w:pPr>
        <w:jc w:val="both"/>
      </w:pPr>
      <w:r>
        <w:t>En</w:t>
      </w:r>
      <w:r w:rsidR="00B2638D">
        <w:t xml:space="preserve"> </w:t>
      </w:r>
      <w:r>
        <w:t>primer</w:t>
      </w:r>
      <w:r w:rsidR="00B2638D">
        <w:t xml:space="preserve"> </w:t>
      </w:r>
      <w:r>
        <w:t>lugar,</w:t>
      </w:r>
      <w:r w:rsidR="00B2638D">
        <w:t xml:space="preserve"> </w:t>
      </w:r>
      <w:r>
        <w:t>responde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políticas</w:t>
      </w:r>
      <w:r w:rsidR="00B2638D">
        <w:t xml:space="preserve"> </w:t>
      </w:r>
      <w:r>
        <w:t>nacionales</w:t>
      </w:r>
      <w:r w:rsidR="00B2638D">
        <w:t xml:space="preserve"> </w:t>
      </w:r>
      <w:r>
        <w:t>de</w:t>
      </w:r>
      <w:r w:rsidR="00B2638D">
        <w:t xml:space="preserve"> </w:t>
      </w:r>
      <w:r>
        <w:t>educación</w:t>
      </w:r>
      <w:r w:rsidR="00B2638D">
        <w:t xml:space="preserve"> </w:t>
      </w:r>
      <w:r>
        <w:t>que</w:t>
      </w:r>
      <w:r w:rsidR="00B2638D">
        <w:t xml:space="preserve"> </w:t>
      </w:r>
      <w:r>
        <w:t>buscan</w:t>
      </w:r>
      <w:r w:rsidR="00B2638D">
        <w:t xml:space="preserve"> </w:t>
      </w:r>
      <w:r>
        <w:t>garantizar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universal</w:t>
      </w:r>
      <w:r w:rsidR="00B2638D">
        <w:t xml:space="preserve"> </w:t>
      </w:r>
      <w:r>
        <w:t>a</w:t>
      </w:r>
      <w:r w:rsidR="00B2638D">
        <w:t xml:space="preserve"> </w:t>
      </w:r>
      <w:r>
        <w:t>espacios</w:t>
      </w:r>
      <w:r w:rsidR="00B2638D">
        <w:t xml:space="preserve"> </w:t>
      </w:r>
      <w:r>
        <w:t>seguros,</w:t>
      </w:r>
      <w:r w:rsidR="00B2638D">
        <w:t xml:space="preserve"> </w:t>
      </w:r>
      <w:r>
        <w:t>inclusivos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calidad,</w:t>
      </w:r>
      <w:r w:rsidR="00B2638D">
        <w:t xml:space="preserve"> </w:t>
      </w:r>
      <w:r>
        <w:t>en</w:t>
      </w:r>
      <w:r w:rsidR="00B2638D">
        <w:t xml:space="preserve"> </w:t>
      </w:r>
      <w:r>
        <w:t>concordancia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lineamientos</w:t>
      </w:r>
      <w:r w:rsidR="00B2638D">
        <w:t xml:space="preserve"> </w:t>
      </w:r>
      <w:r>
        <w:t>del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</w:t>
      </w:r>
      <w:r w:rsidR="00B2638D">
        <w:t xml:space="preserve"> </w:t>
      </w:r>
      <w:r>
        <w:t>y</w:t>
      </w:r>
      <w:r w:rsidR="00B2638D">
        <w:t xml:space="preserve"> </w:t>
      </w:r>
      <w:r>
        <w:t>los</w:t>
      </w:r>
      <w:r w:rsidR="00B2638D">
        <w:t xml:space="preserve"> </w:t>
      </w:r>
      <w:r>
        <w:t>compromisos</w:t>
      </w:r>
      <w:r w:rsidR="00B2638D">
        <w:t xml:space="preserve"> </w:t>
      </w:r>
      <w:r>
        <w:t>internacionales</w:t>
      </w:r>
      <w:r w:rsidR="00B2638D">
        <w:t xml:space="preserve"> </w:t>
      </w:r>
      <w:r>
        <w:t>asumidos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Ecuador</w:t>
      </w:r>
      <w:r w:rsidR="00B2638D">
        <w:t xml:space="preserve"> </w:t>
      </w:r>
      <w:r>
        <w:t>en</w:t>
      </w:r>
      <w:r w:rsidR="00B2638D">
        <w:t xml:space="preserve"> </w:t>
      </w:r>
      <w:r>
        <w:t>materia</w:t>
      </w:r>
      <w:r w:rsidR="00B2638D">
        <w:t xml:space="preserve"> </w:t>
      </w:r>
      <w:r>
        <w:t>de</w:t>
      </w:r>
      <w:r w:rsidR="00B2638D">
        <w:t xml:space="preserve"> </w:t>
      </w:r>
      <w:r>
        <w:t>derechos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niñez</w:t>
      </w:r>
      <w:r w:rsidR="00B2638D">
        <w:t xml:space="preserve"> </w:t>
      </w:r>
      <w:r>
        <w:t>y</w:t>
      </w:r>
      <w:r w:rsidR="00B2638D">
        <w:t xml:space="preserve"> </w:t>
      </w:r>
      <w:r>
        <w:t>adolescencia.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contribuye</w:t>
      </w:r>
      <w:r w:rsidR="00B2638D">
        <w:t xml:space="preserve"> </w:t>
      </w:r>
      <w:r>
        <w:t>a</w:t>
      </w:r>
      <w:r w:rsidR="00B2638D">
        <w:t xml:space="preserve"> </w:t>
      </w:r>
      <w:r>
        <w:t>cumplir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principio</w:t>
      </w:r>
      <w:r w:rsidR="00B2638D">
        <w:t xml:space="preserve"> </w:t>
      </w:r>
      <w:r>
        <w:t>de</w:t>
      </w:r>
      <w:r w:rsidR="00B2638D">
        <w:t xml:space="preserve"> </w:t>
      </w:r>
      <w:r>
        <w:t>equidad,</w:t>
      </w:r>
      <w:r w:rsidR="00B2638D">
        <w:t xml:space="preserve"> </w:t>
      </w:r>
      <w:r>
        <w:t>asegurando</w:t>
      </w:r>
      <w:r w:rsidR="00B2638D">
        <w:t xml:space="preserve"> </w:t>
      </w:r>
      <w:r>
        <w:t>que</w:t>
      </w:r>
      <w:r w:rsidR="00B2638D">
        <w:t xml:space="preserve"> </w:t>
      </w:r>
      <w:r>
        <w:t>tanto</w:t>
      </w:r>
      <w:r w:rsidR="00B2638D">
        <w:t xml:space="preserve"> </w:t>
      </w:r>
      <w:r>
        <w:t>instituciones</w:t>
      </w:r>
      <w:r w:rsidR="00B2638D">
        <w:t xml:space="preserve"> </w:t>
      </w:r>
      <w:r>
        <w:t>con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como</w:t>
      </w:r>
      <w:r w:rsidR="00B2638D">
        <w:t xml:space="preserve"> </w:t>
      </w:r>
      <w:r>
        <w:t>comunidades</w:t>
      </w:r>
      <w:r w:rsidR="00B2638D">
        <w:t xml:space="preserve"> </w:t>
      </w:r>
      <w:r>
        <w:t>indígenas</w:t>
      </w:r>
      <w:r w:rsidR="00B2638D">
        <w:t xml:space="preserve"> </w:t>
      </w:r>
      <w:r>
        <w:t>con</w:t>
      </w:r>
      <w:r w:rsidR="00B2638D">
        <w:t xml:space="preserve"> </w:t>
      </w:r>
      <w:r>
        <w:t>menor</w:t>
      </w:r>
      <w:r w:rsidR="00B2638D">
        <w:t xml:space="preserve"> </w:t>
      </w:r>
      <w:r>
        <w:t>población</w:t>
      </w:r>
      <w:r w:rsidR="00B2638D">
        <w:t xml:space="preserve"> </w:t>
      </w:r>
      <w:r>
        <w:t>estudiantil</w:t>
      </w:r>
      <w:r w:rsidR="00B2638D">
        <w:t xml:space="preserve"> </w:t>
      </w:r>
      <w:r>
        <w:t>dispongan</w:t>
      </w:r>
      <w:r w:rsidR="00B2638D">
        <w:t xml:space="preserve"> </w:t>
      </w:r>
      <w:r>
        <w:t>de</w:t>
      </w:r>
      <w:r w:rsidR="00B2638D">
        <w:t xml:space="preserve"> </w:t>
      </w:r>
      <w:r>
        <w:t>condiciones</w:t>
      </w:r>
      <w:r w:rsidR="00B2638D">
        <w:t xml:space="preserve"> </w:t>
      </w:r>
      <w:r>
        <w:t>adecuadas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aprendizaje.</w:t>
      </w:r>
    </w:p>
    <w:p w14:paraId="7109CF9F" w14:textId="0BE66272" w:rsidR="001355C5" w:rsidRPr="001355C5" w:rsidRDefault="001355C5" w:rsidP="001355C5">
      <w:pPr>
        <w:jc w:val="both"/>
        <w:rPr>
          <w:b/>
        </w:rPr>
      </w:pPr>
      <w:r w:rsidRPr="001355C5">
        <w:rPr>
          <w:b/>
        </w:rPr>
        <w:t>Alineación</w:t>
      </w:r>
      <w:r w:rsidR="00B2638D">
        <w:rPr>
          <w:b/>
        </w:rPr>
        <w:t xml:space="preserve"> </w:t>
      </w:r>
      <w:r w:rsidRPr="001355C5">
        <w:rPr>
          <w:b/>
        </w:rPr>
        <w:t>con</w:t>
      </w:r>
      <w:r w:rsidR="00B2638D">
        <w:rPr>
          <w:b/>
        </w:rPr>
        <w:t xml:space="preserve"> </w:t>
      </w:r>
      <w:r w:rsidRPr="001355C5">
        <w:rPr>
          <w:b/>
        </w:rPr>
        <w:t>el</w:t>
      </w:r>
      <w:r w:rsidR="00B2638D">
        <w:rPr>
          <w:b/>
        </w:rPr>
        <w:t xml:space="preserve"> </w:t>
      </w:r>
      <w:r w:rsidRPr="001355C5">
        <w:rPr>
          <w:b/>
        </w:rPr>
        <w:t>Plan</w:t>
      </w:r>
      <w:r w:rsidR="00B2638D">
        <w:rPr>
          <w:b/>
        </w:rPr>
        <w:t xml:space="preserve"> </w:t>
      </w:r>
      <w:r w:rsidRPr="001355C5">
        <w:rPr>
          <w:b/>
        </w:rPr>
        <w:t>de</w:t>
      </w:r>
      <w:r w:rsidR="00B2638D">
        <w:rPr>
          <w:b/>
        </w:rPr>
        <w:t xml:space="preserve"> </w:t>
      </w:r>
      <w:r w:rsidRPr="001355C5">
        <w:rPr>
          <w:b/>
        </w:rPr>
        <w:t>Desarrollo</w:t>
      </w:r>
      <w:r w:rsidR="00B2638D">
        <w:rPr>
          <w:b/>
        </w:rPr>
        <w:t xml:space="preserve"> </w:t>
      </w:r>
      <w:r w:rsidRPr="001355C5">
        <w:rPr>
          <w:b/>
        </w:rPr>
        <w:t>y</w:t>
      </w:r>
      <w:r w:rsidR="00B2638D">
        <w:rPr>
          <w:b/>
        </w:rPr>
        <w:t xml:space="preserve"> </w:t>
      </w:r>
      <w:r w:rsidRPr="001355C5">
        <w:rPr>
          <w:b/>
        </w:rPr>
        <w:t>Ordenamiento</w:t>
      </w:r>
      <w:r w:rsidR="00B2638D">
        <w:rPr>
          <w:b/>
        </w:rPr>
        <w:t xml:space="preserve"> </w:t>
      </w:r>
      <w:r w:rsidRPr="001355C5">
        <w:rPr>
          <w:b/>
        </w:rPr>
        <w:t>Territorial</w:t>
      </w:r>
      <w:r w:rsidR="00B2638D">
        <w:rPr>
          <w:b/>
        </w:rPr>
        <w:t xml:space="preserve"> </w:t>
      </w:r>
      <w:r w:rsidRPr="001355C5">
        <w:rPr>
          <w:b/>
        </w:rPr>
        <w:t>(</w:t>
      </w:r>
      <w:proofErr w:type="spellStart"/>
      <w:r w:rsidRPr="001355C5">
        <w:rPr>
          <w:b/>
        </w:rPr>
        <w:t>PDyOT</w:t>
      </w:r>
      <w:proofErr w:type="spellEnd"/>
      <w:r w:rsidRPr="001355C5">
        <w:rPr>
          <w:b/>
        </w:rPr>
        <w:t>):</w:t>
      </w:r>
    </w:p>
    <w:p w14:paraId="55C68463" w14:textId="5A3B6522" w:rsidR="00BB37C5" w:rsidRPr="001355C5" w:rsidRDefault="001355C5" w:rsidP="0042030B">
      <w:pPr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33A3C283" wp14:editId="08D4E918">
            <wp:extent cx="5396230" cy="255778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FE5FD" w14:textId="5464F011" w:rsidR="001355C5" w:rsidRPr="00BB17F5" w:rsidRDefault="00BB17F5" w:rsidP="0042030B">
      <w:pPr>
        <w:jc w:val="both"/>
        <w:rPr>
          <w:b/>
        </w:rPr>
      </w:pPr>
      <w:r w:rsidRPr="00BB17F5">
        <w:rPr>
          <w:b/>
        </w:rPr>
        <w:t>3.2</w:t>
      </w:r>
      <w:r w:rsidR="00B2638D">
        <w:rPr>
          <w:b/>
        </w:rPr>
        <w:t xml:space="preserve"> </w:t>
      </w:r>
      <w:r w:rsidRPr="00BB17F5">
        <w:rPr>
          <w:b/>
        </w:rPr>
        <w:t>Alineación</w:t>
      </w:r>
      <w:r w:rsidR="00B2638D">
        <w:rPr>
          <w:b/>
        </w:rPr>
        <w:t xml:space="preserve"> </w:t>
      </w:r>
      <w:r w:rsidRPr="00BB17F5">
        <w:rPr>
          <w:b/>
        </w:rPr>
        <w:t>con</w:t>
      </w:r>
      <w:r w:rsidR="00B2638D">
        <w:rPr>
          <w:b/>
        </w:rPr>
        <w:t xml:space="preserve"> </w:t>
      </w:r>
      <w:r w:rsidRPr="00BB17F5">
        <w:rPr>
          <w:b/>
        </w:rPr>
        <w:t>el</w:t>
      </w:r>
      <w:r w:rsidR="00B2638D">
        <w:rPr>
          <w:b/>
        </w:rPr>
        <w:t xml:space="preserve"> </w:t>
      </w:r>
      <w:r w:rsidRPr="00BB17F5">
        <w:rPr>
          <w:b/>
        </w:rPr>
        <w:t>Plan</w:t>
      </w:r>
      <w:r w:rsidR="00B2638D">
        <w:rPr>
          <w:b/>
        </w:rPr>
        <w:t xml:space="preserve"> </w:t>
      </w:r>
      <w:r w:rsidRPr="00BB17F5">
        <w:rPr>
          <w:b/>
        </w:rPr>
        <w:t>Integral</w:t>
      </w:r>
      <w:r w:rsidR="00B2638D">
        <w:rPr>
          <w:b/>
        </w:rPr>
        <w:t xml:space="preserve"> </w:t>
      </w:r>
      <w:r w:rsidRPr="00BB17F5">
        <w:rPr>
          <w:b/>
        </w:rPr>
        <w:t>para</w:t>
      </w:r>
      <w:r w:rsidR="00B2638D">
        <w:rPr>
          <w:b/>
        </w:rPr>
        <w:t xml:space="preserve"> </w:t>
      </w:r>
      <w:r w:rsidRPr="00BB17F5">
        <w:rPr>
          <w:b/>
        </w:rPr>
        <w:t>la</w:t>
      </w:r>
      <w:r w:rsidR="00B2638D">
        <w:rPr>
          <w:b/>
        </w:rPr>
        <w:t xml:space="preserve"> </w:t>
      </w:r>
      <w:r w:rsidRPr="00BB17F5">
        <w:rPr>
          <w:b/>
        </w:rPr>
        <w:t>Amazonía:</w:t>
      </w:r>
    </w:p>
    <w:p w14:paraId="45D1966A" w14:textId="2D639BEA" w:rsidR="001355C5" w:rsidRDefault="00BB17F5" w:rsidP="0042030B">
      <w:pPr>
        <w:jc w:val="both"/>
      </w:pPr>
      <w:r>
        <w:rPr>
          <w:noProof/>
          <w:lang w:val="en-US" w:eastAsia="en-US"/>
        </w:rPr>
        <w:drawing>
          <wp:inline distT="0" distB="0" distL="0" distR="0" wp14:anchorId="6161398C" wp14:editId="24177A62">
            <wp:extent cx="5396230" cy="177355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76276" w14:textId="58908352" w:rsidR="001355C5" w:rsidRPr="00BB17F5" w:rsidRDefault="00BB17F5" w:rsidP="0042030B">
      <w:pPr>
        <w:jc w:val="both"/>
        <w:rPr>
          <w:b/>
        </w:rPr>
      </w:pPr>
      <w:r w:rsidRPr="00BB17F5">
        <w:rPr>
          <w:b/>
        </w:rPr>
        <w:t>3.3.</w:t>
      </w:r>
      <w:r w:rsidR="00B2638D">
        <w:rPr>
          <w:b/>
        </w:rPr>
        <w:t xml:space="preserve"> </w:t>
      </w:r>
      <w:r w:rsidRPr="00BB17F5">
        <w:rPr>
          <w:b/>
        </w:rPr>
        <w:t>Alineación</w:t>
      </w:r>
      <w:r w:rsidR="00B2638D">
        <w:rPr>
          <w:b/>
        </w:rPr>
        <w:t xml:space="preserve"> </w:t>
      </w:r>
      <w:r w:rsidRPr="00BB17F5">
        <w:rPr>
          <w:b/>
        </w:rPr>
        <w:t>con</w:t>
      </w:r>
      <w:r w:rsidR="00B2638D">
        <w:rPr>
          <w:b/>
        </w:rPr>
        <w:t xml:space="preserve"> </w:t>
      </w:r>
      <w:r w:rsidRPr="00BB17F5">
        <w:rPr>
          <w:b/>
        </w:rPr>
        <w:t>el</w:t>
      </w:r>
      <w:r w:rsidR="00B2638D">
        <w:rPr>
          <w:b/>
        </w:rPr>
        <w:t xml:space="preserve"> </w:t>
      </w:r>
      <w:r w:rsidRPr="00BB17F5">
        <w:rPr>
          <w:b/>
        </w:rPr>
        <w:t>Plan</w:t>
      </w:r>
      <w:r w:rsidR="00B2638D">
        <w:rPr>
          <w:b/>
        </w:rPr>
        <w:t xml:space="preserve"> </w:t>
      </w:r>
      <w:r w:rsidRPr="00BB17F5">
        <w:rPr>
          <w:b/>
        </w:rPr>
        <w:t>Nacional</w:t>
      </w:r>
      <w:r w:rsidR="00B2638D">
        <w:rPr>
          <w:b/>
        </w:rPr>
        <w:t xml:space="preserve"> </w:t>
      </w:r>
      <w:r w:rsidRPr="00BB17F5">
        <w:rPr>
          <w:b/>
        </w:rPr>
        <w:t>de</w:t>
      </w:r>
      <w:r w:rsidR="00B2638D">
        <w:rPr>
          <w:b/>
        </w:rPr>
        <w:t xml:space="preserve"> </w:t>
      </w:r>
      <w:r w:rsidRPr="00BB17F5">
        <w:rPr>
          <w:b/>
        </w:rPr>
        <w:t>Desarrollo</w:t>
      </w:r>
      <w:r w:rsidR="00B2638D">
        <w:rPr>
          <w:b/>
        </w:rPr>
        <w:t xml:space="preserve"> </w:t>
      </w:r>
      <w:r w:rsidRPr="00BB17F5">
        <w:rPr>
          <w:b/>
        </w:rPr>
        <w:t>(PND):</w:t>
      </w:r>
    </w:p>
    <w:p w14:paraId="772B430D" w14:textId="4F6A125F" w:rsidR="001355C5" w:rsidRDefault="00BB17F5" w:rsidP="0042030B">
      <w:pPr>
        <w:jc w:val="both"/>
      </w:pPr>
      <w:r>
        <w:rPr>
          <w:noProof/>
          <w:lang w:val="en-US" w:eastAsia="en-US"/>
        </w:rPr>
        <w:drawing>
          <wp:inline distT="0" distB="0" distL="0" distR="0" wp14:anchorId="334FB974" wp14:editId="629442C9">
            <wp:extent cx="5396230" cy="2110740"/>
            <wp:effectExtent l="0" t="0" r="0" b="381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11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A4D1F" w14:textId="72592357" w:rsidR="001355C5" w:rsidRPr="00BB17F5" w:rsidRDefault="00BB17F5" w:rsidP="0042030B">
      <w:pPr>
        <w:jc w:val="both"/>
        <w:rPr>
          <w:b/>
        </w:rPr>
      </w:pPr>
      <w:r w:rsidRPr="00BB17F5">
        <w:rPr>
          <w:b/>
        </w:rPr>
        <w:t>3.4.</w:t>
      </w:r>
      <w:r w:rsidR="00B2638D">
        <w:rPr>
          <w:b/>
        </w:rPr>
        <w:t xml:space="preserve"> </w:t>
      </w:r>
      <w:r w:rsidRPr="00BB17F5">
        <w:rPr>
          <w:b/>
        </w:rPr>
        <w:t>Alineación</w:t>
      </w:r>
      <w:r w:rsidR="00B2638D">
        <w:rPr>
          <w:b/>
        </w:rPr>
        <w:t xml:space="preserve"> </w:t>
      </w:r>
      <w:r w:rsidRPr="00BB17F5">
        <w:rPr>
          <w:b/>
        </w:rPr>
        <w:t>con</w:t>
      </w:r>
      <w:r w:rsidR="00B2638D">
        <w:rPr>
          <w:b/>
        </w:rPr>
        <w:t xml:space="preserve"> </w:t>
      </w:r>
      <w:r w:rsidRPr="00BB17F5">
        <w:rPr>
          <w:b/>
        </w:rPr>
        <w:t>los</w:t>
      </w:r>
      <w:r w:rsidR="00B2638D">
        <w:rPr>
          <w:b/>
        </w:rPr>
        <w:t xml:space="preserve"> </w:t>
      </w:r>
      <w:r w:rsidRPr="00BB17F5">
        <w:rPr>
          <w:b/>
        </w:rPr>
        <w:t>Objetivos</w:t>
      </w:r>
      <w:r w:rsidR="00B2638D">
        <w:rPr>
          <w:b/>
        </w:rPr>
        <w:t xml:space="preserve"> </w:t>
      </w:r>
      <w:r w:rsidRPr="00BB17F5">
        <w:rPr>
          <w:b/>
        </w:rPr>
        <w:t>de</w:t>
      </w:r>
      <w:r w:rsidR="00B2638D">
        <w:rPr>
          <w:b/>
        </w:rPr>
        <w:t xml:space="preserve"> </w:t>
      </w:r>
      <w:r w:rsidRPr="00BB17F5">
        <w:rPr>
          <w:b/>
        </w:rPr>
        <w:t>Desarrollo</w:t>
      </w:r>
      <w:r w:rsidR="00B2638D">
        <w:rPr>
          <w:b/>
        </w:rPr>
        <w:t xml:space="preserve"> </w:t>
      </w:r>
      <w:r w:rsidRPr="00BB17F5">
        <w:rPr>
          <w:b/>
        </w:rPr>
        <w:t>Sostenible</w:t>
      </w:r>
      <w:r w:rsidR="00B2638D">
        <w:rPr>
          <w:b/>
        </w:rPr>
        <w:t xml:space="preserve"> </w:t>
      </w:r>
      <w:r w:rsidRPr="00BB17F5">
        <w:rPr>
          <w:b/>
        </w:rPr>
        <w:t>(ODS)</w:t>
      </w:r>
      <w:r w:rsidR="00B2638D">
        <w:rPr>
          <w:b/>
        </w:rPr>
        <w:t xml:space="preserve"> </w:t>
      </w:r>
      <w:r w:rsidRPr="00BB17F5">
        <w:rPr>
          <w:b/>
        </w:rPr>
        <w:t>2030:</w:t>
      </w:r>
    </w:p>
    <w:p w14:paraId="54590092" w14:textId="34D90BB1" w:rsidR="001355C5" w:rsidRDefault="00BB17F5" w:rsidP="0042030B">
      <w:pPr>
        <w:jc w:val="both"/>
      </w:pPr>
      <w:r>
        <w:rPr>
          <w:noProof/>
          <w:lang w:val="en-US" w:eastAsia="en-US"/>
        </w:rPr>
        <w:lastRenderedPageBreak/>
        <w:drawing>
          <wp:inline distT="0" distB="0" distL="0" distR="0" wp14:anchorId="670DD527" wp14:editId="18B729DD">
            <wp:extent cx="4762500" cy="1524000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542B2" w14:textId="0228FF92" w:rsidR="00BB17F5" w:rsidRDefault="00BB17F5" w:rsidP="00BB17F5">
      <w:pPr>
        <w:jc w:val="both"/>
      </w:pPr>
      <w:r>
        <w:t>Finalmente,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fortalece</w:t>
      </w:r>
      <w:r w:rsidR="00B2638D">
        <w:t xml:space="preserve"> </w:t>
      </w:r>
      <w:r>
        <w:t>la</w:t>
      </w:r>
      <w:r w:rsidR="00B2638D">
        <w:t xml:space="preserve"> </w:t>
      </w:r>
      <w:r>
        <w:t>identidad</w:t>
      </w:r>
      <w:r w:rsidR="00B2638D">
        <w:t xml:space="preserve"> </w:t>
      </w:r>
      <w:r>
        <w:t>cultural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cohesión</w:t>
      </w:r>
      <w:r w:rsidR="00B2638D">
        <w:t xml:space="preserve"> </w:t>
      </w:r>
      <w:r>
        <w:t>social</w:t>
      </w:r>
      <w:r w:rsidR="00B2638D">
        <w:t xml:space="preserve"> </w:t>
      </w:r>
      <w:r>
        <w:t>del</w:t>
      </w:r>
      <w:r w:rsidR="00B2638D">
        <w:t xml:space="preserve"> </w:t>
      </w:r>
      <w:r>
        <w:t>cantón,</w:t>
      </w:r>
      <w:r w:rsidR="00B2638D">
        <w:t xml:space="preserve"> </w:t>
      </w:r>
      <w:r>
        <w:t>al</w:t>
      </w:r>
      <w:r w:rsidR="00B2638D">
        <w:t xml:space="preserve"> </w:t>
      </w:r>
      <w:r>
        <w:t>reconocer</w:t>
      </w:r>
      <w:r w:rsidR="00B2638D">
        <w:t xml:space="preserve"> </w:t>
      </w:r>
      <w:r>
        <w:t>la</w:t>
      </w:r>
      <w:r w:rsidR="00B2638D">
        <w:t xml:space="preserve"> </w:t>
      </w:r>
      <w:r>
        <w:t>importancia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intercultural</w:t>
      </w:r>
      <w:r w:rsidR="00B2638D">
        <w:t xml:space="preserve"> </w:t>
      </w:r>
      <w:r>
        <w:t>bilingüe</w:t>
      </w:r>
      <w:r w:rsidR="00B2638D">
        <w:t xml:space="preserve"> </w:t>
      </w:r>
      <w:r>
        <w:t>en</w:t>
      </w:r>
      <w:r w:rsidR="00B2638D">
        <w:t xml:space="preserve"> </w:t>
      </w:r>
      <w:r>
        <w:t>comunidades</w:t>
      </w:r>
      <w:r w:rsidR="00B2638D">
        <w:t xml:space="preserve"> </w:t>
      </w:r>
      <w:proofErr w:type="spellStart"/>
      <w:r>
        <w:t>Kichwa</w:t>
      </w:r>
      <w:proofErr w:type="spellEnd"/>
      <w:r w:rsidR="00B2638D">
        <w:t xml:space="preserve"> </w:t>
      </w:r>
      <w:r>
        <w:t>como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y</w:t>
      </w:r>
      <w:r w:rsidR="00B2638D">
        <w:t xml:space="preserve"> </w:t>
      </w:r>
      <w:r>
        <w:t>al</w:t>
      </w:r>
      <w:r w:rsidR="00B2638D">
        <w:t xml:space="preserve"> </w:t>
      </w:r>
      <w:r>
        <w:t>mismo</w:t>
      </w:r>
      <w:r w:rsidR="00B2638D">
        <w:t xml:space="preserve"> </w:t>
      </w:r>
      <w:r>
        <w:t>tiempo</w:t>
      </w:r>
      <w:r w:rsidR="00B2638D">
        <w:t xml:space="preserve"> </w:t>
      </w:r>
      <w:r>
        <w:t>atender</w:t>
      </w:r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de</w:t>
      </w:r>
      <w:r w:rsidR="00B2638D">
        <w:t xml:space="preserve"> </w:t>
      </w:r>
      <w:r>
        <w:t>instituciones</w:t>
      </w:r>
      <w:r w:rsidR="00B2638D">
        <w:t xml:space="preserve"> </w:t>
      </w:r>
      <w:r>
        <w:t>educativas</w:t>
      </w:r>
      <w:r w:rsidR="00B2638D">
        <w:t xml:space="preserve"> </w:t>
      </w:r>
      <w:r>
        <w:t>urbanas</w:t>
      </w:r>
      <w:r w:rsidR="00B2638D">
        <w:t xml:space="preserve"> </w:t>
      </w:r>
      <w:r>
        <w:t>que</w:t>
      </w:r>
      <w:r w:rsidR="00B2638D">
        <w:t xml:space="preserve"> </w:t>
      </w:r>
      <w:r>
        <w:t>concentran</w:t>
      </w:r>
      <w:r w:rsidR="00B2638D">
        <w:t xml:space="preserve"> </w:t>
      </w:r>
      <w:r>
        <w:t>gran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población</w:t>
      </w:r>
      <w:r w:rsidR="00B2638D">
        <w:t xml:space="preserve"> </w:t>
      </w:r>
      <w:r>
        <w:t>estudiantil.</w:t>
      </w:r>
      <w:r w:rsidR="00B2638D">
        <w:t xml:space="preserve"> </w:t>
      </w:r>
      <w:r>
        <w:t>De</w:t>
      </w:r>
      <w:r w:rsidR="00B2638D">
        <w:t xml:space="preserve"> </w:t>
      </w:r>
      <w:r>
        <w:t>esta</w:t>
      </w:r>
      <w:r w:rsidR="00B2638D">
        <w:t xml:space="preserve"> </w:t>
      </w:r>
      <w:r>
        <w:t>manera,</w:t>
      </w:r>
      <w:r w:rsidR="00B2638D">
        <w:t xml:space="preserve"> </w:t>
      </w:r>
      <w:r>
        <w:t>se</w:t>
      </w:r>
      <w:r w:rsidR="00B2638D">
        <w:t xml:space="preserve"> </w:t>
      </w:r>
      <w:r>
        <w:t>asegura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no</w:t>
      </w:r>
      <w:r w:rsidR="00B2638D">
        <w:t xml:space="preserve"> </w:t>
      </w:r>
      <w:r>
        <w:t>solo</w:t>
      </w:r>
      <w:r w:rsidR="00B2638D">
        <w:t xml:space="preserve"> </w:t>
      </w:r>
      <w:r>
        <w:t>sea</w:t>
      </w:r>
      <w:r w:rsidR="00B2638D">
        <w:t xml:space="preserve"> </w:t>
      </w:r>
      <w:r>
        <w:t>un</w:t>
      </w:r>
      <w:r w:rsidR="00B2638D">
        <w:t xml:space="preserve"> </w:t>
      </w:r>
      <w:r>
        <w:t>espacio</w:t>
      </w:r>
      <w:r w:rsidR="00B2638D">
        <w:t xml:space="preserve"> </w:t>
      </w:r>
      <w:r>
        <w:t>físico,</w:t>
      </w:r>
      <w:r w:rsidR="00B2638D">
        <w:t xml:space="preserve"> </w:t>
      </w:r>
      <w:r>
        <w:t>sino</w:t>
      </w:r>
      <w:r w:rsidR="00B2638D">
        <w:t xml:space="preserve"> </w:t>
      </w:r>
      <w:r>
        <w:t>un</w:t>
      </w:r>
      <w:r w:rsidR="00B2638D">
        <w:t xml:space="preserve"> </w:t>
      </w:r>
      <w:r>
        <w:t>motor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integral,</w:t>
      </w:r>
      <w:r w:rsidR="00B2638D">
        <w:t xml:space="preserve"> </w:t>
      </w:r>
      <w:r>
        <w:t>equitativo</w:t>
      </w:r>
      <w:r w:rsidR="00B2638D">
        <w:t xml:space="preserve"> </w:t>
      </w:r>
      <w:r>
        <w:t>y</w:t>
      </w:r>
      <w:r w:rsidR="00B2638D">
        <w:t xml:space="preserve"> </w:t>
      </w:r>
      <w:r>
        <w:t>sostenible</w:t>
      </w:r>
      <w:r w:rsidR="00B2638D">
        <w:t xml:space="preserve"> </w:t>
      </w:r>
      <w:r>
        <w:t>para</w:t>
      </w:r>
      <w:r w:rsidR="00B2638D">
        <w:t xml:space="preserve"> </w:t>
      </w:r>
      <w:r>
        <w:t>las</w:t>
      </w:r>
      <w:r w:rsidR="00B2638D">
        <w:t xml:space="preserve"> </w:t>
      </w:r>
      <w:r>
        <w:t>presentes</w:t>
      </w:r>
      <w:r w:rsidR="00B2638D">
        <w:t xml:space="preserve"> </w:t>
      </w:r>
      <w:r>
        <w:t>y</w:t>
      </w:r>
      <w:r w:rsidR="00B2638D">
        <w:t xml:space="preserve"> </w:t>
      </w:r>
      <w:r>
        <w:t>futuras</w:t>
      </w:r>
      <w:r w:rsidR="00B2638D">
        <w:t xml:space="preserve"> </w:t>
      </w:r>
      <w:r>
        <w:t>generaciones.</w:t>
      </w:r>
      <w:r w:rsidR="00B2638D">
        <w:t xml:space="preserve"> </w:t>
      </w:r>
    </w:p>
    <w:p w14:paraId="11A9428A" w14:textId="4F411E75" w:rsidR="00BB17F5" w:rsidRPr="00BB17F5" w:rsidRDefault="00BB17F5" w:rsidP="00BB17F5">
      <w:pPr>
        <w:jc w:val="both"/>
        <w:rPr>
          <w:b/>
        </w:rPr>
      </w:pPr>
      <w:r w:rsidRPr="00BB17F5">
        <w:rPr>
          <w:b/>
        </w:rPr>
        <w:t>7</w:t>
      </w:r>
      <w:r w:rsidR="00B2638D">
        <w:rPr>
          <w:b/>
        </w:rPr>
        <w:t xml:space="preserve"> </w:t>
      </w:r>
      <w:proofErr w:type="gramStart"/>
      <w:r w:rsidRPr="00BB17F5">
        <w:rPr>
          <w:b/>
        </w:rPr>
        <w:t>Beneficiarios</w:t>
      </w:r>
      <w:proofErr w:type="gramEnd"/>
    </w:p>
    <w:p w14:paraId="5812F56E" w14:textId="0F08E0D4" w:rsidR="00BB17F5" w:rsidRDefault="00BB17F5" w:rsidP="00BB17F5">
      <w:pPr>
        <w:jc w:val="both"/>
      </w:pP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beneficiará</w:t>
      </w:r>
      <w:r w:rsidR="00B2638D">
        <w:t xml:space="preserve"> </w:t>
      </w:r>
      <w:r>
        <w:t>de</w:t>
      </w:r>
      <w:r w:rsidR="00B2638D">
        <w:t xml:space="preserve"> </w:t>
      </w:r>
      <w:r>
        <w:t>manera</w:t>
      </w:r>
      <w:r w:rsidR="00B2638D">
        <w:t xml:space="preserve"> </w:t>
      </w:r>
      <w:r>
        <w:t>directa</w:t>
      </w:r>
      <w:r w:rsidR="00B2638D">
        <w:t xml:space="preserve"> </w:t>
      </w:r>
      <w:r>
        <w:t>e</w:t>
      </w:r>
      <w:r w:rsidR="00B2638D">
        <w:t xml:space="preserve"> </w:t>
      </w:r>
      <w:r>
        <w:t>indirecta</w:t>
      </w:r>
      <w:r w:rsidR="00B2638D">
        <w:t xml:space="preserve"> </w:t>
      </w:r>
      <w:r>
        <w:t>a</w:t>
      </w:r>
      <w:r w:rsidR="00B2638D">
        <w:t xml:space="preserve"> </w:t>
      </w:r>
      <w:r>
        <w:t>distintos</w:t>
      </w:r>
      <w:r w:rsidR="00B2638D">
        <w:t xml:space="preserve"> </w:t>
      </w:r>
      <w:r>
        <w:t>actores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>
        <w:t>educativas</w:t>
      </w:r>
      <w:r w:rsidR="00B2638D">
        <w:t xml:space="preserve"> </w:t>
      </w:r>
      <w:r>
        <w:t>y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Sachas.</w:t>
      </w:r>
    </w:p>
    <w:p w14:paraId="6A5E53F3" w14:textId="58ADB3C9" w:rsidR="00BB17F5" w:rsidRDefault="00BB17F5" w:rsidP="00BB17F5">
      <w:r>
        <w:t>En</w:t>
      </w:r>
      <w:r w:rsidR="00B2638D">
        <w:t xml:space="preserve"> </w:t>
      </w:r>
      <w:r>
        <w:t>primer</w:t>
      </w:r>
      <w:r w:rsidR="00B2638D">
        <w:t xml:space="preserve"> </w:t>
      </w:r>
      <w:r>
        <w:t>lugar,</w:t>
      </w:r>
      <w:r w:rsidR="00B2638D">
        <w:t xml:space="preserve"> </w:t>
      </w:r>
      <w:r>
        <w:t>los</w:t>
      </w:r>
      <w:r w:rsidR="00B2638D">
        <w:t xml:space="preserve"> </w:t>
      </w:r>
      <w:r>
        <w:t>beneficiarios</w:t>
      </w:r>
      <w:r w:rsidR="00B2638D">
        <w:t xml:space="preserve"> </w:t>
      </w:r>
      <w:r>
        <w:t>directos</w:t>
      </w:r>
      <w:r w:rsidR="00B2638D">
        <w:t xml:space="preserve"> </w:t>
      </w:r>
      <w:r>
        <w:t>son</w:t>
      </w:r>
      <w:r w:rsidR="00B2638D">
        <w:t xml:space="preserve"> </w:t>
      </w:r>
      <w:r>
        <w:t>los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ambas</w:t>
      </w:r>
      <w:r w:rsidR="00B2638D">
        <w:t xml:space="preserve"> </w:t>
      </w:r>
      <w:r>
        <w:t>instituciones.</w:t>
      </w:r>
    </w:p>
    <w:p w14:paraId="05A2466B" w14:textId="2F85283B" w:rsidR="00BB17F5" w:rsidRDefault="00BB17F5" w:rsidP="00BB17F5">
      <w:pPr>
        <w:jc w:val="both"/>
      </w:pP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532</w:t>
      </w:r>
      <w:r w:rsidR="00B2638D">
        <w:t xml:space="preserve"> </w:t>
      </w:r>
      <w:r>
        <w:t>niños</w:t>
      </w:r>
      <w:r w:rsidR="00B2638D">
        <w:t xml:space="preserve"> </w:t>
      </w:r>
      <w:r>
        <w:t>y</w:t>
      </w:r>
      <w:r w:rsidR="00B2638D">
        <w:t xml:space="preserve"> </w:t>
      </w:r>
      <w:r>
        <w:t>jóvenes</w:t>
      </w:r>
      <w:r w:rsidR="00B2638D">
        <w:t xml:space="preserve"> </w:t>
      </w:r>
      <w:r>
        <w:t>tendrán</w:t>
      </w:r>
      <w:r w:rsidR="00B2638D">
        <w:t xml:space="preserve"> </w:t>
      </w:r>
      <w:r>
        <w:t>acceso</w:t>
      </w:r>
      <w:r w:rsidR="00B2638D">
        <w:t xml:space="preserve"> </w:t>
      </w:r>
      <w:r>
        <w:t>a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adecuados,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mejorará</w:t>
      </w:r>
      <w:r w:rsidR="00B2638D">
        <w:t xml:space="preserve"> </w:t>
      </w:r>
      <w:r>
        <w:t>sus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salud,</w:t>
      </w:r>
      <w:r w:rsidR="00B2638D">
        <w:t xml:space="preserve"> </w:t>
      </w:r>
      <w:r>
        <w:t>favoreciendo</w:t>
      </w:r>
      <w:r w:rsidR="00B2638D">
        <w:t xml:space="preserve"> </w:t>
      </w:r>
      <w:r>
        <w:t>su</w:t>
      </w:r>
      <w:r w:rsidR="00B2638D">
        <w:t xml:space="preserve"> </w:t>
      </w:r>
      <w:r>
        <w:t>rendimiento</w:t>
      </w:r>
      <w:r w:rsidR="00B2638D">
        <w:t xml:space="preserve"> </w:t>
      </w:r>
      <w:r>
        <w:t>académico</w:t>
      </w:r>
      <w:r w:rsidR="00B2638D">
        <w:t xml:space="preserve"> </w:t>
      </w:r>
      <w:r>
        <w:t>y</w:t>
      </w:r>
      <w:r w:rsidR="00B2638D">
        <w:t xml:space="preserve"> </w:t>
      </w:r>
      <w:r>
        <w:t>bienestar</w:t>
      </w:r>
      <w:r w:rsidR="00B2638D">
        <w:t xml:space="preserve"> </w:t>
      </w:r>
      <w:r>
        <w:t>integral.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Grefa,</w:t>
      </w:r>
      <w:r w:rsidR="00B2638D">
        <w:t xml:space="preserve"> </w:t>
      </w:r>
      <w:r>
        <w:t>92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pertenecientes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nacionalidad</w:t>
      </w:r>
      <w:r w:rsidR="00B2638D">
        <w:t xml:space="preserve"> </w:t>
      </w:r>
      <w:proofErr w:type="spellStart"/>
      <w:r>
        <w:t>Kichwa</w:t>
      </w:r>
      <w:proofErr w:type="spellEnd"/>
      <w:r>
        <w:t>,</w:t>
      </w:r>
      <w:r w:rsidR="00B2638D">
        <w:t xml:space="preserve"> </w:t>
      </w:r>
      <w:r>
        <w:t>contarán</w:t>
      </w:r>
      <w:r w:rsidR="00B2638D">
        <w:t xml:space="preserve"> </w:t>
      </w:r>
      <w:r>
        <w:t>con</w:t>
      </w:r>
      <w:r w:rsidR="00B2638D">
        <w:t xml:space="preserve"> </w:t>
      </w:r>
      <w:r>
        <w:t>nuevas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garantizará</w:t>
      </w:r>
      <w:r w:rsidR="00B2638D">
        <w:t xml:space="preserve"> </w:t>
      </w:r>
      <w:r>
        <w:t>espacios</w:t>
      </w:r>
      <w:r w:rsidR="00B2638D">
        <w:t xml:space="preserve"> </w:t>
      </w:r>
      <w:r>
        <w:t>dignos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aprendizaje</w:t>
      </w:r>
      <w:r w:rsidR="00B2638D">
        <w:t xml:space="preserve"> </w:t>
      </w:r>
      <w:r>
        <w:t>y</w:t>
      </w:r>
      <w:r w:rsidR="00B2638D">
        <w:t xml:space="preserve"> </w:t>
      </w:r>
      <w:r>
        <w:t>fortalecerá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intercultural</w:t>
      </w:r>
      <w:r w:rsidR="00B2638D">
        <w:t xml:space="preserve"> </w:t>
      </w:r>
      <w:r>
        <w:t>bilingüe.</w:t>
      </w:r>
    </w:p>
    <w:p w14:paraId="0F2048B7" w14:textId="249E5D92" w:rsidR="00BB17F5" w:rsidRDefault="00BB17F5" w:rsidP="00BB17F5">
      <w:pPr>
        <w:jc w:val="both"/>
      </w:pPr>
      <w:r>
        <w:rPr>
          <w:noProof/>
          <w:lang w:val="en-US" w:eastAsia="en-US"/>
        </w:rPr>
        <w:drawing>
          <wp:inline distT="0" distB="0" distL="0" distR="0" wp14:anchorId="6544C575" wp14:editId="1A57F3DF">
            <wp:extent cx="5114925" cy="1247775"/>
            <wp:effectExtent l="0" t="0" r="9525" b="952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878F0" w14:textId="03A8512F" w:rsidR="00BB17F5" w:rsidRDefault="00BB17F5" w:rsidP="00BB17F5">
      <w:pPr>
        <w:jc w:val="both"/>
      </w:pPr>
      <w:r>
        <w:t>En</w:t>
      </w:r>
      <w:r w:rsidR="00B2638D">
        <w:t xml:space="preserve"> </w:t>
      </w:r>
      <w:r>
        <w:t>segundo</w:t>
      </w:r>
      <w:r w:rsidR="00B2638D">
        <w:t xml:space="preserve"> </w:t>
      </w:r>
      <w:r>
        <w:t>lugar,</w:t>
      </w:r>
      <w:r w:rsidR="00B2638D">
        <w:t xml:space="preserve"> </w:t>
      </w:r>
      <w:r>
        <w:t>los</w:t>
      </w:r>
      <w:r w:rsidR="00B2638D">
        <w:t xml:space="preserve"> </w:t>
      </w:r>
      <w:r>
        <w:t>docentes</w:t>
      </w:r>
      <w:r w:rsidR="00B2638D">
        <w:t xml:space="preserve"> </w:t>
      </w:r>
      <w:r>
        <w:t>y</w:t>
      </w:r>
      <w:r w:rsidR="00B2638D">
        <w:t xml:space="preserve"> </w:t>
      </w:r>
      <w:r>
        <w:t>personal</w:t>
      </w:r>
      <w:r w:rsidR="00B2638D">
        <w:t xml:space="preserve"> </w:t>
      </w:r>
      <w:r>
        <w:t>administrativo</w:t>
      </w:r>
      <w:r w:rsidR="00B2638D">
        <w:t xml:space="preserve"> </w:t>
      </w:r>
      <w:r>
        <w:t>de</w:t>
      </w:r>
      <w:r w:rsidR="00B2638D">
        <w:t xml:space="preserve"> </w:t>
      </w:r>
      <w:r>
        <w:t>ambas</w:t>
      </w:r>
      <w:r w:rsidR="00B2638D">
        <w:t xml:space="preserve"> </w:t>
      </w:r>
      <w:r>
        <w:t>instituciones</w:t>
      </w:r>
      <w:r w:rsidR="00B2638D">
        <w:t xml:space="preserve"> </w:t>
      </w:r>
      <w:r>
        <w:t>también</w:t>
      </w:r>
      <w:r w:rsidR="00B2638D">
        <w:t xml:space="preserve"> </w:t>
      </w:r>
      <w:r>
        <w:t>se</w:t>
      </w:r>
      <w:r w:rsidR="00B2638D">
        <w:t xml:space="preserve"> </w:t>
      </w:r>
      <w:r>
        <w:t>verán</w:t>
      </w:r>
      <w:r w:rsidR="00B2638D">
        <w:t xml:space="preserve"> </w:t>
      </w:r>
      <w:r>
        <w:t>beneficiados,</w:t>
      </w:r>
      <w:r w:rsidR="00B2638D">
        <w:t xml:space="preserve"> </w:t>
      </w:r>
      <w:r>
        <w:t>al</w:t>
      </w:r>
      <w:r w:rsidR="00B2638D">
        <w:t xml:space="preserve"> </w:t>
      </w:r>
      <w:r>
        <w:t>disponer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que</w:t>
      </w:r>
      <w:r w:rsidR="00B2638D">
        <w:t xml:space="preserve"> </w:t>
      </w:r>
      <w:r>
        <w:t>facilita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actividades</w:t>
      </w:r>
      <w:r w:rsidR="00B2638D">
        <w:t xml:space="preserve"> </w:t>
      </w:r>
      <w:r>
        <w:t>pedagógicas</w:t>
      </w:r>
      <w:r w:rsidR="00B2638D">
        <w:t xml:space="preserve"> </w:t>
      </w:r>
      <w:r>
        <w:t>en</w:t>
      </w:r>
      <w:r w:rsidR="00B2638D">
        <w:t xml:space="preserve"> </w:t>
      </w:r>
      <w:r>
        <w:t>ambientes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adecuados.</w:t>
      </w:r>
      <w:r w:rsidR="00B2638D">
        <w:t xml:space="preserve"> </w:t>
      </w:r>
      <w:r>
        <w:t>Esto</w:t>
      </w:r>
      <w:r w:rsidR="00B2638D">
        <w:t xml:space="preserve"> </w:t>
      </w:r>
      <w:r>
        <w:t>repercutirá</w:t>
      </w:r>
      <w:r w:rsidR="00B2638D">
        <w:t xml:space="preserve"> </w:t>
      </w:r>
      <w:r>
        <w:t>en</w:t>
      </w:r>
      <w:r w:rsidR="00B2638D">
        <w:t xml:space="preserve"> </w:t>
      </w:r>
      <w:r>
        <w:t>una</w:t>
      </w:r>
      <w:r w:rsidR="00B2638D">
        <w:t xml:space="preserve"> </w:t>
      </w:r>
      <w:r>
        <w:t>mejora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educativa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eficiencia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procesos</w:t>
      </w:r>
      <w:r w:rsidR="00B2638D">
        <w:t xml:space="preserve"> </w:t>
      </w:r>
      <w:r>
        <w:t>de</w:t>
      </w:r>
      <w:r w:rsidR="00B2638D">
        <w:t xml:space="preserve"> </w:t>
      </w:r>
      <w:r>
        <w:t>enseñanza.</w:t>
      </w:r>
    </w:p>
    <w:p w14:paraId="298A30B0" w14:textId="050C33C2" w:rsidR="00BB17F5" w:rsidRDefault="00BB17F5" w:rsidP="00BB17F5">
      <w:pPr>
        <w:jc w:val="both"/>
      </w:pPr>
      <w:r>
        <w:t>Asimismo,</w:t>
      </w:r>
      <w:r w:rsidR="00B2638D">
        <w:t xml:space="preserve"> </w:t>
      </w:r>
      <w:r>
        <w:t>los</w:t>
      </w:r>
      <w:r w:rsidR="00B2638D">
        <w:t xml:space="preserve"> </w:t>
      </w:r>
      <w:r>
        <w:t>padres</w:t>
      </w:r>
      <w:r w:rsidR="00B2638D">
        <w:t xml:space="preserve"> </w:t>
      </w:r>
      <w:r>
        <w:t>de</w:t>
      </w:r>
      <w:r w:rsidR="00B2638D">
        <w:t xml:space="preserve"> </w:t>
      </w:r>
      <w:r>
        <w:t>familia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en</w:t>
      </w:r>
      <w:r w:rsidR="00B2638D">
        <w:t xml:space="preserve"> </w:t>
      </w:r>
      <w:r>
        <w:t>general</w:t>
      </w:r>
      <w:r w:rsidR="00B2638D">
        <w:t xml:space="preserve"> </w:t>
      </w:r>
      <w:r>
        <w:t>serán</w:t>
      </w:r>
      <w:r w:rsidR="00B2638D">
        <w:t xml:space="preserve"> </w:t>
      </w:r>
      <w:r>
        <w:t>beneficiarios</w:t>
      </w:r>
      <w:r w:rsidR="00B2638D">
        <w:t xml:space="preserve"> </w:t>
      </w:r>
      <w:r>
        <w:t>indirectos,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inversión</w:t>
      </w:r>
      <w:r w:rsidR="00B2638D">
        <w:t xml:space="preserve"> </w:t>
      </w:r>
      <w:r>
        <w:t>en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contribuye</w:t>
      </w:r>
      <w:r w:rsidR="00B2638D">
        <w:t xml:space="preserve"> </w:t>
      </w:r>
      <w:r>
        <w:t>a</w:t>
      </w:r>
      <w:r w:rsidR="00B2638D">
        <w:t xml:space="preserve"> </w:t>
      </w:r>
      <w:r>
        <w:t>elevar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de</w:t>
      </w:r>
      <w:r w:rsidR="00B2638D">
        <w:t xml:space="preserve"> </w:t>
      </w:r>
      <w:r>
        <w:t>vida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familias,</w:t>
      </w:r>
      <w:r w:rsidR="00B2638D">
        <w:t xml:space="preserve"> </w:t>
      </w:r>
      <w:r>
        <w:lastRenderedPageBreak/>
        <w:t>genera</w:t>
      </w:r>
      <w:r w:rsidR="00B2638D">
        <w:t xml:space="preserve"> </w:t>
      </w:r>
      <w:r>
        <w:t>confianza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sistema</w:t>
      </w:r>
      <w:r w:rsidR="00B2638D">
        <w:t xml:space="preserve"> </w:t>
      </w:r>
      <w:r>
        <w:t>educativo</w:t>
      </w:r>
      <w:r w:rsidR="00B2638D">
        <w:t xml:space="preserve"> </w:t>
      </w:r>
      <w:r>
        <w:t>y</w:t>
      </w:r>
      <w:r w:rsidR="00B2638D">
        <w:t xml:space="preserve"> </w:t>
      </w:r>
      <w:r>
        <w:t>fortalece</w:t>
      </w:r>
      <w:r w:rsidR="00B2638D">
        <w:t xml:space="preserve"> </w:t>
      </w:r>
      <w:r>
        <w:t>el</w:t>
      </w:r>
      <w:r w:rsidR="00B2638D">
        <w:t xml:space="preserve"> </w:t>
      </w:r>
      <w:r>
        <w:t>tejido</w:t>
      </w:r>
      <w:r w:rsidR="00B2638D">
        <w:t xml:space="preserve"> </w:t>
      </w:r>
      <w:r>
        <w:t>social.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caso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también</w:t>
      </w:r>
      <w:r w:rsidR="00B2638D">
        <w:t xml:space="preserve"> </w:t>
      </w:r>
      <w:r>
        <w:t>impacta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preservación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identidad</w:t>
      </w:r>
      <w:r w:rsidR="00B2638D">
        <w:t xml:space="preserve"> </w:t>
      </w:r>
      <w:r>
        <w:t>cultural</w:t>
      </w:r>
      <w:r w:rsidR="00B2638D">
        <w:t xml:space="preserve"> </w:t>
      </w:r>
      <w:proofErr w:type="spellStart"/>
      <w:r>
        <w:t>Kichwa</w:t>
      </w:r>
      <w:proofErr w:type="spellEnd"/>
      <w:r>
        <w:t>,</w:t>
      </w:r>
      <w:r w:rsidR="00B2638D">
        <w:t xml:space="preserve"> </w:t>
      </w:r>
      <w:r>
        <w:t>asegurando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nuevas</w:t>
      </w:r>
      <w:r w:rsidR="00B2638D">
        <w:t xml:space="preserve"> </w:t>
      </w:r>
      <w:r>
        <w:t>generaciones</w:t>
      </w:r>
      <w:r w:rsidR="00B2638D">
        <w:t xml:space="preserve"> </w:t>
      </w:r>
      <w:r>
        <w:t>reciban</w:t>
      </w:r>
      <w:r w:rsidR="00B2638D">
        <w:t xml:space="preserve"> </w:t>
      </w:r>
      <w:r>
        <w:t>educación</w:t>
      </w:r>
      <w:r w:rsidR="00B2638D">
        <w:t xml:space="preserve"> </w:t>
      </w:r>
      <w:r>
        <w:t>en</w:t>
      </w:r>
      <w:r w:rsidR="00B2638D">
        <w:t xml:space="preserve"> </w:t>
      </w:r>
      <w:r>
        <w:t>condiciones</w:t>
      </w:r>
      <w:r w:rsidR="00B2638D">
        <w:t xml:space="preserve"> </w:t>
      </w:r>
      <w:r>
        <w:t>que</w:t>
      </w:r>
      <w:r w:rsidR="00B2638D">
        <w:t xml:space="preserve"> </w:t>
      </w:r>
      <w:r>
        <w:t>respeten</w:t>
      </w:r>
      <w:r w:rsidR="00B2638D">
        <w:t xml:space="preserve"> </w:t>
      </w:r>
      <w:r>
        <w:t>su</w:t>
      </w:r>
      <w:r w:rsidR="00B2638D">
        <w:t xml:space="preserve"> </w:t>
      </w:r>
      <w:r>
        <w:t>cultura</w:t>
      </w:r>
      <w:r w:rsidR="00B2638D">
        <w:t xml:space="preserve"> </w:t>
      </w:r>
      <w:r>
        <w:t>y</w:t>
      </w:r>
      <w:r w:rsidR="00B2638D">
        <w:t xml:space="preserve"> </w:t>
      </w:r>
      <w:r>
        <w:t>lengua.</w:t>
      </w:r>
    </w:p>
    <w:p w14:paraId="0B76450C" w14:textId="790EBFF6" w:rsidR="001355C5" w:rsidRDefault="00BB17F5" w:rsidP="00BB17F5">
      <w:pPr>
        <w:jc w:val="both"/>
      </w:pPr>
      <w:r>
        <w:t>Finalmente,</w:t>
      </w:r>
      <w:r w:rsidR="00B2638D">
        <w:t xml:space="preserve"> </w:t>
      </w: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se</w:t>
      </w:r>
      <w:r w:rsidR="00B2638D">
        <w:t xml:space="preserve"> </w:t>
      </w:r>
      <w:r>
        <w:t>beneficia</w:t>
      </w:r>
      <w:r w:rsidR="00B2638D">
        <w:t xml:space="preserve"> </w:t>
      </w:r>
      <w:r>
        <w:t>en</w:t>
      </w:r>
      <w:r w:rsidR="00B2638D">
        <w:t xml:space="preserve"> </w:t>
      </w:r>
      <w:r>
        <w:t>su</w:t>
      </w:r>
      <w:r w:rsidR="00B2638D">
        <w:t xml:space="preserve"> </w:t>
      </w:r>
      <w:r>
        <w:t>conjunto,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mejora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se</w:t>
      </w:r>
      <w:r w:rsidR="00B2638D">
        <w:t xml:space="preserve"> </w:t>
      </w:r>
      <w:r>
        <w:t>convierte</w:t>
      </w:r>
      <w:r w:rsidR="00B2638D">
        <w:t xml:space="preserve"> </w:t>
      </w:r>
      <w:r>
        <w:t>en</w:t>
      </w:r>
      <w:r w:rsidR="00B2638D">
        <w:t xml:space="preserve"> </w:t>
      </w:r>
      <w:r>
        <w:t>un</w:t>
      </w:r>
      <w:r w:rsidR="00B2638D">
        <w:t xml:space="preserve"> </w:t>
      </w:r>
      <w:r>
        <w:t>factor</w:t>
      </w:r>
      <w:r w:rsidR="00B2638D">
        <w:t xml:space="preserve"> </w:t>
      </w:r>
      <w:r>
        <w:t>estratégico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humano,</w:t>
      </w:r>
      <w:r w:rsidR="00B2638D">
        <w:t xml:space="preserve"> </w:t>
      </w:r>
      <w:r>
        <w:t>complementando</w:t>
      </w:r>
      <w:r w:rsidR="00B2638D">
        <w:t xml:space="preserve"> </w:t>
      </w:r>
      <w:r>
        <w:t>la</w:t>
      </w:r>
      <w:r w:rsidR="00B2638D">
        <w:t xml:space="preserve"> </w:t>
      </w:r>
      <w:r>
        <w:t>actividad</w:t>
      </w:r>
      <w:r w:rsidR="00B2638D">
        <w:t xml:space="preserve"> </w:t>
      </w:r>
      <w:r>
        <w:t>económica</w:t>
      </w:r>
      <w:r w:rsidR="00B2638D">
        <w:t xml:space="preserve"> </w:t>
      </w:r>
      <w:r>
        <w:t>petrolera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formación</w:t>
      </w:r>
      <w:r w:rsidR="00B2638D">
        <w:t xml:space="preserve"> </w:t>
      </w:r>
      <w:r>
        <w:t>de</w:t>
      </w:r>
      <w:r w:rsidR="00B2638D">
        <w:t xml:space="preserve"> </w:t>
      </w:r>
      <w:r>
        <w:t>capital</w:t>
      </w:r>
      <w:r w:rsidR="00B2638D">
        <w:t xml:space="preserve"> </w:t>
      </w:r>
      <w:r>
        <w:t>humano</w:t>
      </w:r>
      <w:r w:rsidR="00B2638D">
        <w:t xml:space="preserve"> </w:t>
      </w:r>
      <w:r>
        <w:t>preparado</w:t>
      </w:r>
      <w:r w:rsidR="00B2638D">
        <w:t xml:space="preserve"> </w:t>
      </w:r>
      <w:r>
        <w:t>para</w:t>
      </w:r>
      <w:r w:rsidR="00B2638D">
        <w:t xml:space="preserve"> </w:t>
      </w:r>
      <w:r>
        <w:t>enfrentar</w:t>
      </w:r>
      <w:r w:rsidR="00B2638D">
        <w:t xml:space="preserve"> </w:t>
      </w:r>
      <w:r>
        <w:t>los</w:t>
      </w:r>
      <w:r w:rsidR="00B2638D">
        <w:t xml:space="preserve"> </w:t>
      </w:r>
      <w:r>
        <w:t>retos</w:t>
      </w:r>
      <w:r w:rsidR="00B2638D">
        <w:t xml:space="preserve"> </w:t>
      </w:r>
      <w:r>
        <w:t>del</w:t>
      </w:r>
      <w:r w:rsidR="00B2638D">
        <w:t xml:space="preserve"> </w:t>
      </w:r>
      <w:r>
        <w:t>futuro.</w:t>
      </w:r>
    </w:p>
    <w:p w14:paraId="4219116F" w14:textId="3813E218" w:rsidR="00BB17F5" w:rsidRDefault="00BB17F5" w:rsidP="00BB17F5">
      <w:pPr>
        <w:jc w:val="both"/>
      </w:pPr>
      <w:r>
        <w:t>(…)</w:t>
      </w:r>
    </w:p>
    <w:p w14:paraId="1DCA96BB" w14:textId="5473E979" w:rsidR="00BB17F5" w:rsidRPr="00BB17F5" w:rsidRDefault="00BB17F5" w:rsidP="00BB17F5">
      <w:pPr>
        <w:jc w:val="both"/>
        <w:rPr>
          <w:b/>
        </w:rPr>
      </w:pPr>
      <w:r w:rsidRPr="00BB17F5">
        <w:rPr>
          <w:b/>
        </w:rPr>
        <w:t>9</w:t>
      </w:r>
      <w:r w:rsidR="00B2638D">
        <w:rPr>
          <w:b/>
        </w:rPr>
        <w:t xml:space="preserve"> </w:t>
      </w:r>
      <w:proofErr w:type="gramStart"/>
      <w:r w:rsidRPr="00BB17F5">
        <w:rPr>
          <w:b/>
        </w:rPr>
        <w:t>Objetivos</w:t>
      </w:r>
      <w:proofErr w:type="gramEnd"/>
    </w:p>
    <w:p w14:paraId="0005516A" w14:textId="389F3A34" w:rsidR="00BB17F5" w:rsidRPr="00BB17F5" w:rsidRDefault="00BB17F5" w:rsidP="00BB17F5">
      <w:pPr>
        <w:jc w:val="both"/>
        <w:rPr>
          <w:b/>
        </w:rPr>
      </w:pPr>
      <w:r w:rsidRPr="00BB17F5">
        <w:rPr>
          <w:b/>
        </w:rPr>
        <w:t>A.</w:t>
      </w:r>
      <w:r w:rsidR="00B2638D">
        <w:rPr>
          <w:b/>
        </w:rPr>
        <w:t xml:space="preserve"> </w:t>
      </w:r>
      <w:r w:rsidRPr="00BB17F5">
        <w:rPr>
          <w:b/>
        </w:rPr>
        <w:t>Objetivo</w:t>
      </w:r>
      <w:r w:rsidR="00B2638D">
        <w:rPr>
          <w:b/>
        </w:rPr>
        <w:t xml:space="preserve"> </w:t>
      </w:r>
      <w:r w:rsidRPr="00BB17F5">
        <w:rPr>
          <w:b/>
        </w:rPr>
        <w:t>de</w:t>
      </w:r>
      <w:r w:rsidR="00B2638D">
        <w:rPr>
          <w:b/>
        </w:rPr>
        <w:t xml:space="preserve"> </w:t>
      </w:r>
      <w:r w:rsidRPr="00BB17F5">
        <w:rPr>
          <w:b/>
        </w:rPr>
        <w:t>Desarrollo</w:t>
      </w:r>
    </w:p>
    <w:p w14:paraId="5CBE9398" w14:textId="063CA9E2" w:rsidR="00BB17F5" w:rsidRDefault="00BB17F5" w:rsidP="00BB17F5">
      <w:pPr>
        <w:jc w:val="both"/>
      </w:pPr>
      <w:r>
        <w:t>Impulsar</w:t>
      </w:r>
      <w:r w:rsidR="00B2638D">
        <w:t xml:space="preserve"> </w:t>
      </w:r>
      <w:r>
        <w:t>el</w:t>
      </w:r>
      <w:r w:rsidR="00B2638D">
        <w:t xml:space="preserve"> </w:t>
      </w:r>
      <w:r>
        <w:t>fortalecimiento</w:t>
      </w:r>
      <w:r w:rsidR="00B2638D">
        <w:t xml:space="preserve"> </w:t>
      </w:r>
      <w:r>
        <w:t>del</w:t>
      </w:r>
      <w:r w:rsidR="00B2638D">
        <w:t xml:space="preserve"> </w:t>
      </w:r>
      <w:r>
        <w:t>sistema</w:t>
      </w:r>
      <w:r w:rsidR="00B2638D">
        <w:t xml:space="preserve"> </w:t>
      </w:r>
      <w:r>
        <w:t>educativo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bienestar</w:t>
      </w:r>
      <w:r w:rsidR="00B2638D">
        <w:t xml:space="preserve"> </w:t>
      </w:r>
      <w:r>
        <w:t>comunitario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</w:t>
      </w:r>
      <w:r w:rsidR="00B2638D">
        <w:t xml:space="preserve"> </w:t>
      </w:r>
      <w:r>
        <w:t>y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dotación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escolar</w:t>
      </w:r>
      <w:r w:rsidR="00B2638D">
        <w:t xml:space="preserve"> </w:t>
      </w:r>
      <w:r>
        <w:t>adecuada</w:t>
      </w:r>
      <w:r w:rsidR="00B2638D">
        <w:t xml:space="preserve"> </w:t>
      </w:r>
      <w:r>
        <w:t>que</w:t>
      </w:r>
      <w:r w:rsidR="00B2638D">
        <w:t xml:space="preserve"> </w:t>
      </w:r>
      <w:r>
        <w:t>promueva</w:t>
      </w:r>
      <w:r w:rsidR="00B2638D">
        <w:t xml:space="preserve"> </w:t>
      </w:r>
      <w:r>
        <w:t>la</w:t>
      </w:r>
      <w:r w:rsidR="00B2638D">
        <w:t xml:space="preserve"> </w:t>
      </w:r>
      <w:r>
        <w:t>permanencia</w:t>
      </w:r>
      <w:r w:rsidR="00B2638D">
        <w:t xml:space="preserve"> </w:t>
      </w:r>
      <w:r>
        <w:t>estudiantil,</w:t>
      </w:r>
      <w:r w:rsidR="00B2638D">
        <w:t xml:space="preserve"> </w:t>
      </w:r>
      <w:r>
        <w:t>eleve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del</w:t>
      </w:r>
      <w:r w:rsidR="00B2638D">
        <w:t xml:space="preserve"> </w:t>
      </w:r>
      <w:r>
        <w:t>aprendizaje</w:t>
      </w:r>
      <w:r w:rsidR="00B2638D">
        <w:t xml:space="preserve"> </w:t>
      </w:r>
      <w:r>
        <w:t>y</w:t>
      </w:r>
      <w:r w:rsidR="00B2638D">
        <w:t xml:space="preserve"> </w:t>
      </w:r>
      <w:r>
        <w:t>garantice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salud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niños</w:t>
      </w:r>
      <w:r w:rsidR="00B2638D">
        <w:t xml:space="preserve"> </w:t>
      </w:r>
      <w:r>
        <w:t>y</w:t>
      </w:r>
      <w:r w:rsidR="00B2638D">
        <w:t xml:space="preserve"> </w:t>
      </w:r>
      <w:r>
        <w:t>jóvenes</w:t>
      </w:r>
    </w:p>
    <w:p w14:paraId="16310C7B" w14:textId="018CAEFC" w:rsidR="00BB17F5" w:rsidRPr="00BB17F5" w:rsidRDefault="00BB17F5" w:rsidP="00BB17F5">
      <w:pPr>
        <w:jc w:val="both"/>
        <w:rPr>
          <w:b/>
        </w:rPr>
      </w:pPr>
      <w:r w:rsidRPr="00BB17F5">
        <w:rPr>
          <w:b/>
        </w:rPr>
        <w:t>B.</w:t>
      </w:r>
      <w:r w:rsidR="00B2638D">
        <w:rPr>
          <w:b/>
        </w:rPr>
        <w:t xml:space="preserve"> </w:t>
      </w:r>
      <w:r w:rsidRPr="00BB17F5">
        <w:rPr>
          <w:b/>
        </w:rPr>
        <w:t>Objetivo</w:t>
      </w:r>
      <w:r w:rsidR="00B2638D">
        <w:rPr>
          <w:b/>
        </w:rPr>
        <w:t xml:space="preserve"> </w:t>
      </w:r>
      <w:r w:rsidRPr="00BB17F5">
        <w:rPr>
          <w:b/>
        </w:rPr>
        <w:t>General</w:t>
      </w:r>
    </w:p>
    <w:p w14:paraId="2EBC4AE6" w14:textId="0EEC689C" w:rsidR="00BB17F5" w:rsidRDefault="00BB17F5" w:rsidP="00BB17F5">
      <w:pPr>
        <w:jc w:val="both"/>
      </w:pPr>
      <w:r>
        <w:t>Contribuir</w:t>
      </w:r>
      <w:r w:rsidR="00B2638D">
        <w:t xml:space="preserve"> </w:t>
      </w:r>
      <w:r>
        <w:t>al</w:t>
      </w:r>
      <w:r w:rsidR="00B2638D">
        <w:t xml:space="preserve"> </w:t>
      </w:r>
      <w:r>
        <w:t>mejoramiento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Coca,</w:t>
      </w:r>
      <w:r w:rsidR="00B2638D">
        <w:t xml:space="preserve"> </w:t>
      </w:r>
      <w:r>
        <w:t>y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enseñanza-aprendizaje.</w:t>
      </w:r>
    </w:p>
    <w:p w14:paraId="089231F9" w14:textId="1835218C" w:rsidR="00BB17F5" w:rsidRPr="00BB17F5" w:rsidRDefault="00BB17F5" w:rsidP="00BB17F5">
      <w:pPr>
        <w:jc w:val="both"/>
        <w:rPr>
          <w:b/>
        </w:rPr>
      </w:pPr>
      <w:r w:rsidRPr="00BB17F5">
        <w:rPr>
          <w:b/>
        </w:rPr>
        <w:t>C.</w:t>
      </w:r>
      <w:r w:rsidR="00B2638D">
        <w:rPr>
          <w:b/>
        </w:rPr>
        <w:t xml:space="preserve"> </w:t>
      </w:r>
      <w:r w:rsidRPr="00BB17F5">
        <w:rPr>
          <w:b/>
        </w:rPr>
        <w:t>Objetivos</w:t>
      </w:r>
      <w:r w:rsidR="00B2638D">
        <w:rPr>
          <w:b/>
        </w:rPr>
        <w:t xml:space="preserve"> </w:t>
      </w:r>
      <w:r w:rsidRPr="00BB17F5">
        <w:rPr>
          <w:b/>
        </w:rPr>
        <w:t>Específicos</w:t>
      </w:r>
    </w:p>
    <w:p w14:paraId="57573107" w14:textId="67E754B2" w:rsidR="00BB17F5" w:rsidRDefault="00BB17F5" w:rsidP="00BB17F5">
      <w:pPr>
        <w:jc w:val="both"/>
      </w:pPr>
      <w:r>
        <w:t>1)</w:t>
      </w:r>
      <w:r w:rsidR="00B2638D">
        <w:t xml:space="preserve"> </w:t>
      </w:r>
      <w:r>
        <w:t>Construir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garantizando</w:t>
      </w:r>
      <w:r w:rsidR="00B2638D">
        <w:t xml:space="preserve"> </w:t>
      </w:r>
      <w:r>
        <w:t>ambientes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confortables</w:t>
      </w:r>
      <w:r w:rsidR="00B2638D">
        <w:t xml:space="preserve"> </w:t>
      </w:r>
      <w:r>
        <w:t>que</w:t>
      </w:r>
      <w:r w:rsidR="00B2638D">
        <w:t xml:space="preserve"> </w:t>
      </w:r>
      <w:r>
        <w:t>favorezcan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</w:t>
      </w:r>
      <w:r w:rsidR="00B2638D">
        <w:t xml:space="preserve"> </w:t>
      </w:r>
      <w:r>
        <w:t>y</w:t>
      </w:r>
      <w:r w:rsidR="00B2638D">
        <w:t xml:space="preserve"> </w:t>
      </w:r>
      <w:r>
        <w:t>condiciones</w:t>
      </w:r>
      <w:r w:rsidR="00B2638D">
        <w:t xml:space="preserve"> </w:t>
      </w:r>
      <w:r>
        <w:t>higiénicas</w:t>
      </w:r>
      <w:r w:rsidR="00B2638D">
        <w:t xml:space="preserve"> </w:t>
      </w:r>
      <w:r>
        <w:t>adecuadas</w:t>
      </w:r>
      <w:r w:rsidR="00B2638D">
        <w:t xml:space="preserve"> </w:t>
      </w:r>
      <w:r>
        <w:t>para</w:t>
      </w:r>
      <w:r w:rsidR="00B2638D">
        <w:t xml:space="preserve"> </w:t>
      </w:r>
      <w:r>
        <w:t>estudiantes</w:t>
      </w:r>
      <w:r w:rsidR="00B2638D">
        <w:t xml:space="preserve"> </w:t>
      </w:r>
      <w:r>
        <w:t>y</w:t>
      </w:r>
      <w:r w:rsidR="00B2638D">
        <w:t xml:space="preserve"> </w:t>
      </w:r>
      <w:r>
        <w:t>docentes.</w:t>
      </w:r>
    </w:p>
    <w:p w14:paraId="35ED7E0E" w14:textId="0BD3EDC9" w:rsidR="001355C5" w:rsidRDefault="00BB17F5" w:rsidP="00BB17F5">
      <w:pPr>
        <w:jc w:val="both"/>
      </w:pPr>
      <w:r>
        <w:t>2)</w:t>
      </w:r>
      <w:r w:rsidR="00B2638D">
        <w:t xml:space="preserve"> </w:t>
      </w:r>
      <w:r>
        <w:t>Implementar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ubicada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garantizando</w:t>
      </w:r>
      <w:r w:rsidR="00B2638D">
        <w:t xml:space="preserve"> </w:t>
      </w:r>
      <w:r>
        <w:t>condiciones</w:t>
      </w:r>
      <w:r w:rsidR="00B2638D">
        <w:t xml:space="preserve"> </w:t>
      </w:r>
      <w:r>
        <w:t>higiénicas</w:t>
      </w:r>
      <w:r w:rsidR="00B2638D">
        <w:t xml:space="preserve"> </w:t>
      </w:r>
      <w:r>
        <w:t>adecuadas</w:t>
      </w:r>
      <w:r w:rsidR="00B2638D">
        <w:t xml:space="preserve"> </w:t>
      </w:r>
      <w:r>
        <w:t>para</w:t>
      </w:r>
      <w:r w:rsidR="00B2638D">
        <w:t xml:space="preserve"> </w:t>
      </w:r>
      <w:r>
        <w:t>estudiantes</w:t>
      </w:r>
      <w:r w:rsidR="00B2638D">
        <w:t xml:space="preserve"> </w:t>
      </w:r>
      <w:r>
        <w:t>y</w:t>
      </w:r>
      <w:r w:rsidR="00B2638D">
        <w:t xml:space="preserve"> </w:t>
      </w:r>
      <w:r>
        <w:t>docentes.</w:t>
      </w:r>
    </w:p>
    <w:p w14:paraId="44A6BF9A" w14:textId="68B9677A" w:rsidR="00BB17F5" w:rsidRPr="00BB17F5" w:rsidRDefault="00BB17F5" w:rsidP="00BB17F5">
      <w:pPr>
        <w:jc w:val="both"/>
        <w:rPr>
          <w:b/>
        </w:rPr>
      </w:pPr>
      <w:r>
        <w:t>1</w:t>
      </w:r>
      <w:r w:rsidRPr="00BB17F5">
        <w:rPr>
          <w:b/>
        </w:rPr>
        <w:t>0</w:t>
      </w:r>
      <w:r w:rsidR="00B2638D">
        <w:rPr>
          <w:b/>
        </w:rPr>
        <w:t xml:space="preserve"> </w:t>
      </w:r>
      <w:proofErr w:type="gramStart"/>
      <w:r w:rsidRPr="00BB17F5">
        <w:rPr>
          <w:b/>
        </w:rPr>
        <w:t>Metas</w:t>
      </w:r>
      <w:proofErr w:type="gramEnd"/>
    </w:p>
    <w:p w14:paraId="522CF257" w14:textId="356E9EF2" w:rsidR="00BB17F5" w:rsidRDefault="00BB17F5" w:rsidP="00BB17F5">
      <w:pPr>
        <w:jc w:val="both"/>
      </w:pPr>
      <w:r>
        <w:t>-</w:t>
      </w:r>
      <w:r w:rsidR="00B2638D">
        <w:t xml:space="preserve"> </w:t>
      </w:r>
      <w:r>
        <w:t>Al</w:t>
      </w:r>
      <w:r w:rsidR="00B2638D">
        <w:t xml:space="preserve"> </w:t>
      </w:r>
      <w:r>
        <w:t>finalizar</w:t>
      </w:r>
      <w:r w:rsidR="00B2638D">
        <w:t xml:space="preserve"> </w:t>
      </w:r>
      <w:r>
        <w:t>el</w:t>
      </w:r>
      <w:r w:rsidR="00B2638D">
        <w:t xml:space="preserve"> </w:t>
      </w:r>
      <w:r>
        <w:t>primer</w:t>
      </w:r>
      <w:r w:rsidR="00B2638D">
        <w:t xml:space="preserve"> </w:t>
      </w:r>
      <w:r>
        <w:t>cuatrimestre</w:t>
      </w:r>
      <w:r w:rsidR="00B2638D">
        <w:t xml:space="preserve"> </w:t>
      </w:r>
      <w:r>
        <w:t>del</w:t>
      </w:r>
      <w:r w:rsidR="00B2638D">
        <w:t xml:space="preserve"> </w:t>
      </w:r>
      <w:r>
        <w:t>año</w:t>
      </w:r>
      <w:r w:rsidR="00B2638D">
        <w:t xml:space="preserve"> </w:t>
      </w:r>
      <w:r>
        <w:t>2027</w:t>
      </w:r>
      <w:r w:rsidR="00B2638D">
        <w:t xml:space="preserve"> </w:t>
      </w:r>
      <w:r>
        <w:t>se</w:t>
      </w:r>
      <w:r w:rsidR="00B2638D">
        <w:t xml:space="preserve"> </w:t>
      </w:r>
      <w:r>
        <w:t>ha</w:t>
      </w:r>
      <w:r w:rsidR="00B2638D">
        <w:t xml:space="preserve"> </w:t>
      </w:r>
      <w:r>
        <w:t>construido</w:t>
      </w:r>
      <w:r w:rsidR="00B2638D">
        <w:t xml:space="preserve"> </w:t>
      </w:r>
      <w:r>
        <w:t>en</w:t>
      </w:r>
      <w:r w:rsidR="00B2638D">
        <w:t xml:space="preserve"> </w:t>
      </w:r>
      <w:r>
        <w:t>un</w:t>
      </w:r>
      <w:r w:rsidR="00B2638D">
        <w:t xml:space="preserve"> </w:t>
      </w:r>
      <w:r>
        <w:t>100%,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con</w:t>
      </w:r>
      <w:r w:rsidR="00B2638D">
        <w:t xml:space="preserve"> </w:t>
      </w:r>
      <w:r>
        <w:t>estándares</w:t>
      </w:r>
      <w:r w:rsidR="00B2638D">
        <w:t xml:space="preserve"> </w:t>
      </w:r>
      <w:r>
        <w:t>de</w:t>
      </w:r>
      <w:r w:rsidR="00B2638D">
        <w:t xml:space="preserve"> </w:t>
      </w:r>
      <w:r>
        <w:t>seguridad</w:t>
      </w:r>
      <w:r w:rsidR="00B2638D">
        <w:t xml:space="preserve"> </w:t>
      </w:r>
      <w:r>
        <w:t>y</w:t>
      </w:r>
      <w:r w:rsidR="00B2638D">
        <w:t xml:space="preserve"> </w:t>
      </w:r>
      <w:r>
        <w:t>calidad.</w:t>
      </w:r>
    </w:p>
    <w:p w14:paraId="62B7A72D" w14:textId="46701DED" w:rsidR="00BB17F5" w:rsidRDefault="00BB17F5" w:rsidP="00BB17F5">
      <w:pPr>
        <w:jc w:val="both"/>
      </w:pPr>
      <w:r>
        <w:lastRenderedPageBreak/>
        <w:t>-</w:t>
      </w:r>
      <w:r w:rsidR="00B2638D">
        <w:t xml:space="preserve"> </w:t>
      </w:r>
      <w:r>
        <w:t>Al</w:t>
      </w:r>
      <w:r w:rsidR="00B2638D">
        <w:t xml:space="preserve"> </w:t>
      </w:r>
      <w:r>
        <w:t>finalizar</w:t>
      </w:r>
      <w:r w:rsidR="00B2638D">
        <w:t xml:space="preserve"> </w:t>
      </w:r>
      <w:r>
        <w:t>el</w:t>
      </w:r>
      <w:r w:rsidR="00B2638D">
        <w:t xml:space="preserve"> </w:t>
      </w:r>
      <w:r>
        <w:t>primer</w:t>
      </w:r>
      <w:r w:rsidR="00B2638D">
        <w:t xml:space="preserve"> </w:t>
      </w:r>
      <w:r>
        <w:t>cuatrimestre</w:t>
      </w:r>
      <w:r w:rsidR="00B2638D">
        <w:t xml:space="preserve"> </w:t>
      </w:r>
      <w:r>
        <w:t>del</w:t>
      </w:r>
      <w:r w:rsidR="00B2638D">
        <w:t xml:space="preserve"> </w:t>
      </w:r>
      <w:r>
        <w:t>año</w:t>
      </w:r>
      <w:r w:rsidR="00B2638D">
        <w:t xml:space="preserve"> </w:t>
      </w:r>
      <w:r>
        <w:t>2027</w:t>
      </w:r>
      <w:r w:rsidR="00B2638D">
        <w:t xml:space="preserve"> </w:t>
      </w:r>
      <w:r>
        <w:t>se</w:t>
      </w:r>
      <w:r w:rsidR="00B2638D">
        <w:t xml:space="preserve"> </w:t>
      </w:r>
      <w:r>
        <w:t>ha</w:t>
      </w:r>
      <w:r w:rsidR="00B2638D">
        <w:t xml:space="preserve"> </w:t>
      </w:r>
      <w:r>
        <w:t>culminado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en</w:t>
      </w:r>
      <w:r w:rsidR="00B2638D">
        <w:t xml:space="preserve"> </w:t>
      </w:r>
      <w:r>
        <w:t>un</w:t>
      </w:r>
      <w:r w:rsidR="00B2638D">
        <w:t xml:space="preserve"> </w:t>
      </w:r>
      <w:r>
        <w:t>100%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Garantizando</w:t>
      </w:r>
      <w:r w:rsidR="00B2638D">
        <w:t xml:space="preserve"> </w:t>
      </w:r>
      <w:r>
        <w:t>condiciones</w:t>
      </w:r>
      <w:r w:rsidR="00B2638D">
        <w:t xml:space="preserve"> </w:t>
      </w:r>
      <w:r>
        <w:t>higiénicas</w:t>
      </w:r>
      <w:r w:rsidR="00B2638D">
        <w:t xml:space="preserve"> </w:t>
      </w:r>
      <w:r>
        <w:t>adecuadas</w:t>
      </w:r>
      <w:r w:rsidR="00B2638D">
        <w:t xml:space="preserve"> </w:t>
      </w:r>
      <w:r>
        <w:t>para</w:t>
      </w:r>
      <w:r w:rsidR="00B2638D">
        <w:t xml:space="preserve"> </w:t>
      </w:r>
      <w:r>
        <w:t>los</w:t>
      </w:r>
      <w:r w:rsidR="00B2638D">
        <w:t xml:space="preserve"> </w:t>
      </w:r>
      <w:r>
        <w:t>estudiantes</w:t>
      </w:r>
      <w:r w:rsidR="00B2638D">
        <w:t xml:space="preserve"> </w:t>
      </w:r>
      <w:r>
        <w:t>beneficiados,</w:t>
      </w:r>
    </w:p>
    <w:p w14:paraId="3A955133" w14:textId="61286989" w:rsidR="00BB17F5" w:rsidRPr="008E4C20" w:rsidRDefault="00BB17F5" w:rsidP="00BB17F5">
      <w:pPr>
        <w:jc w:val="both"/>
        <w:rPr>
          <w:b/>
        </w:rPr>
      </w:pPr>
      <w:r w:rsidRPr="008E4C20">
        <w:rPr>
          <w:b/>
        </w:rPr>
        <w:t>11</w:t>
      </w:r>
      <w:r w:rsidR="00B2638D">
        <w:rPr>
          <w:b/>
        </w:rPr>
        <w:t xml:space="preserve"> </w:t>
      </w:r>
      <w:proofErr w:type="gramStart"/>
      <w:r w:rsidRPr="008E4C20">
        <w:rPr>
          <w:b/>
        </w:rPr>
        <w:t>Actividades</w:t>
      </w:r>
      <w:proofErr w:type="gramEnd"/>
    </w:p>
    <w:p w14:paraId="25E0171E" w14:textId="630270E3" w:rsidR="00BB17F5" w:rsidRPr="008E4C20" w:rsidRDefault="00BB17F5" w:rsidP="00BB17F5">
      <w:pPr>
        <w:jc w:val="both"/>
        <w:rPr>
          <w:b/>
        </w:rPr>
      </w:pPr>
      <w:r w:rsidRPr="008E4C20">
        <w:rPr>
          <w:b/>
        </w:rPr>
        <w:t>Componente</w:t>
      </w:r>
      <w:r w:rsidR="00B2638D">
        <w:rPr>
          <w:b/>
        </w:rPr>
        <w:t xml:space="preserve"> </w:t>
      </w:r>
      <w:r w:rsidRPr="008E4C20">
        <w:rPr>
          <w:b/>
        </w:rPr>
        <w:t>1:</w:t>
      </w:r>
      <w:r w:rsidR="00B2638D">
        <w:rPr>
          <w:b/>
        </w:rPr>
        <w:t xml:space="preserve"> </w:t>
      </w:r>
      <w:r w:rsidRPr="008E4C20">
        <w:rPr>
          <w:b/>
        </w:rPr>
        <w:t>Construir</w:t>
      </w:r>
      <w:r w:rsidR="00B2638D">
        <w:rPr>
          <w:b/>
        </w:rPr>
        <w:t xml:space="preserve"> </w:t>
      </w:r>
      <w:r w:rsidRPr="008E4C20">
        <w:rPr>
          <w:b/>
        </w:rPr>
        <w:t>un</w:t>
      </w:r>
      <w:r w:rsidR="00B2638D">
        <w:rPr>
          <w:b/>
        </w:rPr>
        <w:t xml:space="preserve"> </w:t>
      </w:r>
      <w:r w:rsidRPr="008E4C20">
        <w:rPr>
          <w:b/>
        </w:rPr>
        <w:t>bloque</w:t>
      </w:r>
      <w:r w:rsidR="00B2638D">
        <w:rPr>
          <w:b/>
        </w:rPr>
        <w:t xml:space="preserve"> </w:t>
      </w:r>
      <w:r w:rsidRPr="008E4C20">
        <w:rPr>
          <w:b/>
        </w:rPr>
        <w:t>de</w:t>
      </w:r>
      <w:r w:rsidR="00B2638D">
        <w:rPr>
          <w:b/>
        </w:rPr>
        <w:t xml:space="preserve"> </w:t>
      </w:r>
      <w:r w:rsidRPr="008E4C20">
        <w:rPr>
          <w:b/>
        </w:rPr>
        <w:t>dos</w:t>
      </w:r>
      <w:r w:rsidR="00B2638D">
        <w:rPr>
          <w:b/>
        </w:rPr>
        <w:t xml:space="preserve"> </w:t>
      </w:r>
      <w:r w:rsidRPr="008E4C20">
        <w:rPr>
          <w:b/>
        </w:rPr>
        <w:t>aulas</w:t>
      </w:r>
      <w:r w:rsidR="00B2638D">
        <w:rPr>
          <w:b/>
        </w:rPr>
        <w:t xml:space="preserve"> </w:t>
      </w:r>
      <w:r w:rsidRPr="008E4C20">
        <w:rPr>
          <w:b/>
        </w:rPr>
        <w:t>y</w:t>
      </w:r>
      <w:r w:rsidR="00B2638D">
        <w:rPr>
          <w:b/>
        </w:rPr>
        <w:t xml:space="preserve"> </w:t>
      </w:r>
      <w:r w:rsidRPr="008E4C20">
        <w:rPr>
          <w:b/>
        </w:rPr>
        <w:t>una</w:t>
      </w:r>
      <w:r w:rsidR="00B2638D">
        <w:rPr>
          <w:b/>
        </w:rPr>
        <w:t xml:space="preserve"> </w:t>
      </w:r>
      <w:r w:rsidRPr="008E4C20">
        <w:rPr>
          <w:b/>
        </w:rPr>
        <w:t>batería</w:t>
      </w:r>
      <w:r w:rsidR="00B2638D">
        <w:rPr>
          <w:b/>
        </w:rPr>
        <w:t xml:space="preserve"> </w:t>
      </w:r>
      <w:r w:rsidRPr="008E4C20">
        <w:rPr>
          <w:b/>
        </w:rPr>
        <w:t>sanitaria</w:t>
      </w:r>
      <w:r w:rsidR="00B2638D">
        <w:rPr>
          <w:b/>
        </w:rPr>
        <w:t xml:space="preserve"> </w:t>
      </w:r>
      <w:r w:rsidRPr="008E4C20">
        <w:rPr>
          <w:b/>
        </w:rPr>
        <w:t>en</w:t>
      </w:r>
      <w:r w:rsidR="00B2638D">
        <w:rPr>
          <w:b/>
        </w:rPr>
        <w:t xml:space="preserve"> </w:t>
      </w:r>
      <w:r w:rsidRPr="008E4C20">
        <w:rPr>
          <w:b/>
        </w:rPr>
        <w:t>la</w:t>
      </w:r>
      <w:r w:rsidR="00B2638D">
        <w:rPr>
          <w:b/>
        </w:rPr>
        <w:t xml:space="preserve"> </w:t>
      </w:r>
      <w:r w:rsidRPr="008E4C20">
        <w:rPr>
          <w:b/>
        </w:rPr>
        <w:t>Escuela</w:t>
      </w:r>
      <w:r w:rsidR="00B2638D">
        <w:rPr>
          <w:b/>
        </w:rPr>
        <w:t xml:space="preserve"> </w:t>
      </w:r>
      <w:r w:rsidRPr="008E4C20">
        <w:rPr>
          <w:b/>
        </w:rPr>
        <w:t>Valerio</w:t>
      </w:r>
      <w:r w:rsidR="00B2638D">
        <w:rPr>
          <w:b/>
        </w:rPr>
        <w:t xml:space="preserve"> </w:t>
      </w:r>
      <w:r w:rsidRPr="008E4C20">
        <w:rPr>
          <w:b/>
        </w:rPr>
        <w:t>Grefa</w:t>
      </w:r>
      <w:r w:rsidR="00B2638D">
        <w:rPr>
          <w:b/>
        </w:rPr>
        <w:t xml:space="preserve"> </w:t>
      </w:r>
      <w:r w:rsidRPr="008E4C20">
        <w:rPr>
          <w:b/>
        </w:rPr>
        <w:t>de</w:t>
      </w:r>
      <w:r w:rsidR="00B2638D">
        <w:rPr>
          <w:b/>
        </w:rPr>
        <w:t xml:space="preserve"> </w:t>
      </w:r>
      <w:r w:rsidRPr="008E4C20">
        <w:rPr>
          <w:b/>
        </w:rPr>
        <w:t>la</w:t>
      </w:r>
      <w:r w:rsidR="00B2638D">
        <w:rPr>
          <w:b/>
        </w:rPr>
        <w:t xml:space="preserve"> </w:t>
      </w:r>
      <w:r w:rsidRPr="008E4C20">
        <w:rPr>
          <w:b/>
        </w:rPr>
        <w:t>Comuna</w:t>
      </w:r>
      <w:r w:rsidR="00B2638D">
        <w:rPr>
          <w:b/>
        </w:rPr>
        <w:t xml:space="preserve"> </w:t>
      </w:r>
      <w:r w:rsidRPr="008E4C20">
        <w:rPr>
          <w:b/>
        </w:rPr>
        <w:t>San</w:t>
      </w:r>
      <w:r w:rsidR="00B2638D">
        <w:rPr>
          <w:b/>
        </w:rPr>
        <w:t xml:space="preserve"> </w:t>
      </w:r>
      <w:r w:rsidRPr="008E4C20">
        <w:rPr>
          <w:b/>
        </w:rPr>
        <w:t>Pablo.</w:t>
      </w:r>
    </w:p>
    <w:p w14:paraId="20E3A175" w14:textId="5145C8D5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9,00mx17,70m</w:t>
      </w:r>
      <w:r w:rsidR="00B2638D">
        <w:t xml:space="preserve"> </w:t>
      </w:r>
      <w:r>
        <w:t>1</w:t>
      </w:r>
      <w:r w:rsidR="00B2638D">
        <w:t xml:space="preserve"> </w:t>
      </w:r>
      <w:r>
        <w:t>unidad</w:t>
      </w:r>
      <w:r w:rsidR="00B2638D">
        <w:t xml:space="preserve"> </w:t>
      </w:r>
      <w:r>
        <w:t>(nivel</w:t>
      </w:r>
      <w:r w:rsidR="00B2638D">
        <w:t xml:space="preserve"> </w:t>
      </w:r>
      <w:r>
        <w:t>cimentación</w:t>
      </w:r>
      <w:r w:rsidR="00B2638D">
        <w:t xml:space="preserve"> </w:t>
      </w:r>
      <w:proofErr w:type="spellStart"/>
      <w:r>
        <w:t>n°</w:t>
      </w:r>
      <w:proofErr w:type="spellEnd"/>
      <w:r w:rsidR="00B2638D">
        <w:t xml:space="preserve"> </w:t>
      </w:r>
      <w:r>
        <w:t>-1.47m)</w:t>
      </w:r>
    </w:p>
    <w:p w14:paraId="57B5CAE3" w14:textId="6ED25552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</w:p>
    <w:p w14:paraId="743547F2" w14:textId="43BB55C7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Instalaciones</w:t>
      </w:r>
      <w:r w:rsidR="00B2638D">
        <w:t xml:space="preserve"> </w:t>
      </w:r>
      <w:r>
        <w:t>eléctricas</w:t>
      </w:r>
    </w:p>
    <w:p w14:paraId="3B15F4D1" w14:textId="655022C6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Pozo</w:t>
      </w:r>
      <w:r w:rsidR="00B2638D">
        <w:t xml:space="preserve"> </w:t>
      </w:r>
      <w:r>
        <w:t>de</w:t>
      </w:r>
      <w:r w:rsidR="00B2638D">
        <w:t xml:space="preserve"> </w:t>
      </w:r>
      <w:r>
        <w:t>agua</w:t>
      </w:r>
      <w:r w:rsidR="00B2638D">
        <w:t xml:space="preserve"> </w:t>
      </w:r>
      <w:r>
        <w:t>con</w:t>
      </w:r>
      <w:r w:rsidR="00B2638D">
        <w:t xml:space="preserve"> </w:t>
      </w:r>
      <w:r>
        <w:t>tanque</w:t>
      </w:r>
      <w:r w:rsidR="00B2638D">
        <w:t xml:space="preserve"> </w:t>
      </w:r>
      <w:r>
        <w:t>elevado</w:t>
      </w:r>
    </w:p>
    <w:p w14:paraId="545DD0F6" w14:textId="678BFBFF" w:rsidR="00BB17F5" w:rsidRDefault="00BB17F5" w:rsidP="00BB17F5">
      <w:pPr>
        <w:jc w:val="both"/>
      </w:pPr>
      <w:r>
        <w:t>-</w:t>
      </w:r>
      <w:r w:rsidR="00B2638D">
        <w:t xml:space="preserve"> </w:t>
      </w:r>
      <w:r>
        <w:t>Sistema</w:t>
      </w:r>
      <w:r w:rsidR="00B2638D">
        <w:t xml:space="preserve"> </w:t>
      </w:r>
      <w:r>
        <w:t>biodigestor</w:t>
      </w:r>
    </w:p>
    <w:p w14:paraId="11830005" w14:textId="24C32C42" w:rsidR="00BB17F5" w:rsidRPr="008E4C20" w:rsidRDefault="00BB17F5" w:rsidP="00BB17F5">
      <w:pPr>
        <w:jc w:val="both"/>
        <w:rPr>
          <w:b/>
        </w:rPr>
      </w:pPr>
      <w:r w:rsidRPr="008E4C20">
        <w:rPr>
          <w:b/>
        </w:rPr>
        <w:t>Componente2:</w:t>
      </w:r>
      <w:r w:rsidR="00B2638D">
        <w:rPr>
          <w:b/>
        </w:rPr>
        <w:t xml:space="preserve"> </w:t>
      </w:r>
      <w:r w:rsidRPr="008E4C20">
        <w:rPr>
          <w:b/>
        </w:rPr>
        <w:t>Implementar</w:t>
      </w:r>
      <w:r w:rsidR="00B2638D">
        <w:rPr>
          <w:b/>
        </w:rPr>
        <w:t xml:space="preserve"> </w:t>
      </w:r>
      <w:r w:rsidRPr="008E4C20">
        <w:rPr>
          <w:b/>
        </w:rPr>
        <w:t>una</w:t>
      </w:r>
      <w:r w:rsidR="00B2638D">
        <w:rPr>
          <w:b/>
        </w:rPr>
        <w:t xml:space="preserve"> </w:t>
      </w:r>
      <w:r w:rsidRPr="008E4C20">
        <w:rPr>
          <w:b/>
        </w:rPr>
        <w:t>batería</w:t>
      </w:r>
      <w:r w:rsidR="00B2638D">
        <w:rPr>
          <w:b/>
        </w:rPr>
        <w:t xml:space="preserve"> </w:t>
      </w:r>
      <w:r w:rsidRPr="008E4C20">
        <w:rPr>
          <w:b/>
        </w:rPr>
        <w:t>sanitaria</w:t>
      </w:r>
      <w:r w:rsidR="00B2638D">
        <w:rPr>
          <w:b/>
        </w:rPr>
        <w:t xml:space="preserve"> </w:t>
      </w:r>
      <w:r w:rsidRPr="008E4C20">
        <w:rPr>
          <w:b/>
        </w:rPr>
        <w:t>en</w:t>
      </w:r>
      <w:r w:rsidR="00B2638D">
        <w:rPr>
          <w:b/>
        </w:rPr>
        <w:t xml:space="preserve"> </w:t>
      </w:r>
      <w:r w:rsidRPr="008E4C20">
        <w:rPr>
          <w:b/>
        </w:rPr>
        <w:t>la</w:t>
      </w:r>
      <w:r w:rsidR="00B2638D">
        <w:rPr>
          <w:b/>
        </w:rPr>
        <w:t xml:space="preserve"> </w:t>
      </w:r>
      <w:r w:rsidRPr="008E4C20">
        <w:rPr>
          <w:b/>
        </w:rPr>
        <w:t>Unidad</w:t>
      </w:r>
      <w:r w:rsidR="00B2638D">
        <w:rPr>
          <w:b/>
        </w:rPr>
        <w:t xml:space="preserve"> </w:t>
      </w:r>
      <w:r w:rsidRPr="008E4C20">
        <w:rPr>
          <w:b/>
        </w:rPr>
        <w:t>Educativa</w:t>
      </w:r>
      <w:r w:rsidR="00B2638D">
        <w:rPr>
          <w:b/>
        </w:rPr>
        <w:t xml:space="preserve"> </w:t>
      </w:r>
      <w:r w:rsidRPr="008E4C20">
        <w:rPr>
          <w:b/>
        </w:rPr>
        <w:t>30</w:t>
      </w:r>
      <w:r w:rsidR="00B2638D">
        <w:rPr>
          <w:b/>
        </w:rPr>
        <w:t xml:space="preserve"> </w:t>
      </w:r>
      <w:r w:rsidRPr="008E4C20">
        <w:rPr>
          <w:b/>
        </w:rPr>
        <w:t>de</w:t>
      </w:r>
      <w:r w:rsidR="00B2638D">
        <w:rPr>
          <w:b/>
        </w:rPr>
        <w:t xml:space="preserve"> </w:t>
      </w:r>
      <w:proofErr w:type="gramStart"/>
      <w:r w:rsidRPr="008E4C20">
        <w:rPr>
          <w:b/>
        </w:rPr>
        <w:t>Abril</w:t>
      </w:r>
      <w:proofErr w:type="gramEnd"/>
      <w:r w:rsidR="00B2638D">
        <w:rPr>
          <w:b/>
        </w:rPr>
        <w:t xml:space="preserve"> </w:t>
      </w:r>
      <w:r w:rsidRPr="008E4C20">
        <w:rPr>
          <w:b/>
        </w:rPr>
        <w:t>ubicada</w:t>
      </w:r>
      <w:r w:rsidR="00B2638D">
        <w:rPr>
          <w:b/>
        </w:rPr>
        <w:t xml:space="preserve"> </w:t>
      </w:r>
      <w:r w:rsidRPr="008E4C20">
        <w:rPr>
          <w:b/>
        </w:rPr>
        <w:t>en</w:t>
      </w:r>
      <w:r w:rsidR="00B2638D">
        <w:rPr>
          <w:b/>
        </w:rPr>
        <w:t xml:space="preserve"> </w:t>
      </w:r>
      <w:r w:rsidRPr="008E4C20">
        <w:rPr>
          <w:b/>
        </w:rPr>
        <w:t>la</w:t>
      </w:r>
      <w:r w:rsidR="00B2638D">
        <w:rPr>
          <w:b/>
        </w:rPr>
        <w:t xml:space="preserve"> </w:t>
      </w:r>
      <w:r w:rsidRPr="008E4C20">
        <w:rPr>
          <w:b/>
        </w:rPr>
        <w:t>cabecera</w:t>
      </w:r>
      <w:r w:rsidR="00B2638D">
        <w:rPr>
          <w:b/>
        </w:rPr>
        <w:t xml:space="preserve"> </w:t>
      </w:r>
      <w:r w:rsidRPr="008E4C20">
        <w:rPr>
          <w:b/>
        </w:rPr>
        <w:t>parroquial</w:t>
      </w:r>
      <w:r w:rsidR="00B2638D">
        <w:rPr>
          <w:b/>
        </w:rPr>
        <w:t xml:space="preserve"> </w:t>
      </w:r>
      <w:r w:rsidRPr="008E4C20">
        <w:rPr>
          <w:b/>
        </w:rPr>
        <w:t>de</w:t>
      </w:r>
      <w:r w:rsidR="00B2638D">
        <w:rPr>
          <w:b/>
        </w:rPr>
        <w:t xml:space="preserve"> </w:t>
      </w:r>
      <w:proofErr w:type="spellStart"/>
      <w:r w:rsidRPr="008E4C20">
        <w:rPr>
          <w:b/>
        </w:rPr>
        <w:t>Enokanqui</w:t>
      </w:r>
      <w:proofErr w:type="spellEnd"/>
    </w:p>
    <w:p w14:paraId="69A46DAC" w14:textId="7A313F09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</w:p>
    <w:p w14:paraId="64103F9E" w14:textId="75351CB3" w:rsidR="00BB17F5" w:rsidRDefault="00BB17F5" w:rsidP="008E4C20">
      <w:pPr>
        <w:spacing w:after="0"/>
        <w:jc w:val="both"/>
      </w:pPr>
      <w:r>
        <w:t>-</w:t>
      </w:r>
      <w:r w:rsidR="00B2638D">
        <w:t xml:space="preserve"> </w:t>
      </w:r>
      <w:r>
        <w:t>Instalaciones</w:t>
      </w:r>
      <w:r w:rsidR="00B2638D">
        <w:t xml:space="preserve"> </w:t>
      </w:r>
      <w:r>
        <w:t>eléctricas</w:t>
      </w:r>
    </w:p>
    <w:p w14:paraId="5E656BF6" w14:textId="41E77BD0" w:rsidR="00BB17F5" w:rsidRDefault="00BB17F5" w:rsidP="00BB17F5">
      <w:pPr>
        <w:jc w:val="both"/>
      </w:pPr>
      <w:r>
        <w:t>-</w:t>
      </w:r>
      <w:r w:rsidR="00B2638D">
        <w:t xml:space="preserve"> </w:t>
      </w:r>
      <w:r>
        <w:t>Tanque</w:t>
      </w:r>
      <w:r w:rsidR="00B2638D">
        <w:t xml:space="preserve"> </w:t>
      </w:r>
      <w:r>
        <w:t>elevado</w:t>
      </w:r>
    </w:p>
    <w:p w14:paraId="73EB94DB" w14:textId="0E670902" w:rsidR="00BB17F5" w:rsidRPr="008E4C20" w:rsidRDefault="00BB17F5" w:rsidP="00BB17F5">
      <w:pPr>
        <w:jc w:val="both"/>
        <w:rPr>
          <w:b/>
        </w:rPr>
      </w:pPr>
      <w:r w:rsidRPr="008E4C20">
        <w:rPr>
          <w:b/>
        </w:rPr>
        <w:t>12</w:t>
      </w:r>
      <w:r w:rsidR="00B2638D">
        <w:rPr>
          <w:b/>
        </w:rPr>
        <w:t xml:space="preserve"> </w:t>
      </w:r>
      <w:proofErr w:type="gramStart"/>
      <w:r w:rsidRPr="008E4C20">
        <w:rPr>
          <w:b/>
        </w:rPr>
        <w:t>Inversión</w:t>
      </w:r>
      <w:proofErr w:type="gramEnd"/>
      <w:r w:rsidR="00B2638D">
        <w:rPr>
          <w:b/>
        </w:rPr>
        <w:t xml:space="preserve"> </w:t>
      </w:r>
      <w:r w:rsidRPr="008E4C20">
        <w:rPr>
          <w:b/>
        </w:rPr>
        <w:t>Total</w:t>
      </w:r>
      <w:r w:rsidR="00B2638D">
        <w:rPr>
          <w:b/>
        </w:rPr>
        <w:t xml:space="preserve"> </w:t>
      </w:r>
      <w:r w:rsidRPr="008E4C20">
        <w:rPr>
          <w:b/>
        </w:rPr>
        <w:t>del</w:t>
      </w:r>
      <w:r w:rsidR="00B2638D">
        <w:rPr>
          <w:b/>
        </w:rPr>
        <w:t xml:space="preserve"> </w:t>
      </w:r>
      <w:r w:rsidRPr="008E4C20">
        <w:rPr>
          <w:b/>
        </w:rPr>
        <w:t>Proyecto</w:t>
      </w:r>
    </w:p>
    <w:p w14:paraId="05EA8265" w14:textId="1D6B1DE8" w:rsidR="001355C5" w:rsidRDefault="00BB17F5" w:rsidP="00BB17F5">
      <w:pPr>
        <w:jc w:val="both"/>
      </w:pPr>
      <w:r>
        <w:t>La</w:t>
      </w:r>
      <w:r w:rsidR="00B2638D">
        <w:t xml:space="preserve"> </w:t>
      </w:r>
      <w:r>
        <w:t>Inversión</w:t>
      </w:r>
      <w:r w:rsidR="00B2638D">
        <w:t xml:space="preserve"> </w:t>
      </w:r>
      <w:r>
        <w:t>Total</w:t>
      </w:r>
      <w:r w:rsidR="00B2638D">
        <w:t xml:space="preserve"> </w:t>
      </w:r>
      <w:r>
        <w:t>de</w:t>
      </w:r>
      <w:r w:rsidR="00B2638D">
        <w:t xml:space="preserve"> </w:t>
      </w:r>
      <w:r>
        <w:t>Proyecto</w:t>
      </w:r>
      <w:r w:rsidR="00B2638D">
        <w:t xml:space="preserve"> </w:t>
      </w:r>
      <w:r>
        <w:t>asciende</w:t>
      </w:r>
      <w:r w:rsidR="00B2638D">
        <w:t xml:space="preserve"> </w:t>
      </w:r>
      <w:r>
        <w:t>a</w:t>
      </w:r>
      <w:r w:rsidR="00B2638D">
        <w:t xml:space="preserve"> </w:t>
      </w:r>
      <w:r>
        <w:t>USD</w:t>
      </w:r>
      <w:r w:rsidR="00B2638D">
        <w:t xml:space="preserve"> </w:t>
      </w:r>
      <w:r>
        <w:t>$</w:t>
      </w:r>
      <w:r w:rsidR="00B2638D">
        <w:t xml:space="preserve"> </w:t>
      </w:r>
      <w:r w:rsidRPr="008E4C20">
        <w:rPr>
          <w:b/>
        </w:rPr>
        <w:t>163.328,75</w:t>
      </w:r>
      <w:r w:rsidR="00B2638D">
        <w:t xml:space="preserve"> </w:t>
      </w:r>
      <w:r>
        <w:t>(Ciento</w:t>
      </w:r>
      <w:r w:rsidR="00B2638D">
        <w:t xml:space="preserve"> </w:t>
      </w:r>
      <w:r>
        <w:t>sesenta</w:t>
      </w:r>
      <w:r w:rsidR="00B2638D">
        <w:t xml:space="preserve"> </w:t>
      </w:r>
      <w:r>
        <w:t>y</w:t>
      </w:r>
      <w:r w:rsidR="00B2638D">
        <w:t xml:space="preserve"> </w:t>
      </w:r>
      <w:r>
        <w:t>tres</w:t>
      </w:r>
      <w:r w:rsidR="00B2638D">
        <w:t xml:space="preserve"> </w:t>
      </w:r>
      <w:r>
        <w:t>mil</w:t>
      </w:r>
      <w:r w:rsidR="00B2638D">
        <w:t xml:space="preserve"> </w:t>
      </w:r>
      <w:r w:rsidR="008E4C20">
        <w:t>trescientos</w:t>
      </w:r>
      <w:r w:rsidR="00B2638D">
        <w:t xml:space="preserve"> </w:t>
      </w:r>
      <w:r w:rsidR="008E4C20">
        <w:t>veinte</w:t>
      </w:r>
      <w:r w:rsidR="00B2638D">
        <w:t xml:space="preserve"> </w:t>
      </w:r>
      <w:r w:rsidR="008E4C20">
        <w:t>y</w:t>
      </w:r>
      <w:r w:rsidR="00B2638D">
        <w:t xml:space="preserve"> </w:t>
      </w:r>
      <w:r w:rsidR="008E4C20">
        <w:t>ocho</w:t>
      </w:r>
      <w:r>
        <w:t>,</w:t>
      </w:r>
      <w:r w:rsidR="00B2638D">
        <w:t xml:space="preserve"> </w:t>
      </w:r>
      <w:r>
        <w:t>75/100)</w:t>
      </w:r>
      <w:r w:rsidR="00B2638D">
        <w:t xml:space="preserve"> </w:t>
      </w:r>
      <w:proofErr w:type="gramStart"/>
      <w:r>
        <w:t>Dólares</w:t>
      </w:r>
      <w:proofErr w:type="gramEnd"/>
      <w:r w:rsidR="00B2638D">
        <w:t xml:space="preserve"> </w:t>
      </w:r>
      <w:r>
        <w:t>americanos,</w:t>
      </w:r>
      <w:r w:rsidR="00B2638D">
        <w:t xml:space="preserve"> </w:t>
      </w:r>
      <w:r>
        <w:t>valor</w:t>
      </w:r>
      <w:r w:rsidR="00B2638D">
        <w:t xml:space="preserve"> </w:t>
      </w:r>
      <w:r>
        <w:t>con</w:t>
      </w:r>
      <w:r w:rsidR="00B2638D">
        <w:t xml:space="preserve"> </w:t>
      </w:r>
      <w:r>
        <w:t>IVA</w:t>
      </w:r>
      <w:r w:rsidR="00B2638D">
        <w:t xml:space="preserve"> </w:t>
      </w:r>
      <w:r>
        <w:t>incluido.</w:t>
      </w:r>
    </w:p>
    <w:p w14:paraId="0BE86896" w14:textId="5DF6ABBD" w:rsidR="00BB17F5" w:rsidRDefault="008E4C20" w:rsidP="0042030B">
      <w:pPr>
        <w:jc w:val="both"/>
      </w:pPr>
      <w:r>
        <w:t>(…)</w:t>
      </w:r>
    </w:p>
    <w:p w14:paraId="282A4D75" w14:textId="6051BB5D" w:rsidR="008E4C20" w:rsidRPr="008E4C20" w:rsidRDefault="008E4C20" w:rsidP="008E4C20">
      <w:pPr>
        <w:jc w:val="both"/>
        <w:rPr>
          <w:b/>
        </w:rPr>
      </w:pPr>
      <w:r w:rsidRPr="008E4C20">
        <w:rPr>
          <w:b/>
        </w:rPr>
        <w:t>14</w:t>
      </w:r>
      <w:r w:rsidR="00B2638D">
        <w:rPr>
          <w:b/>
        </w:rPr>
        <w:t xml:space="preserve"> </w:t>
      </w:r>
      <w:proofErr w:type="gramStart"/>
      <w:r w:rsidRPr="008E4C20">
        <w:rPr>
          <w:b/>
        </w:rPr>
        <w:t>Duración</w:t>
      </w:r>
      <w:proofErr w:type="gramEnd"/>
      <w:r w:rsidR="00B2638D">
        <w:rPr>
          <w:b/>
        </w:rPr>
        <w:t xml:space="preserve"> </w:t>
      </w:r>
      <w:r w:rsidRPr="008E4C20">
        <w:rPr>
          <w:b/>
        </w:rPr>
        <w:t>del</w:t>
      </w:r>
      <w:r w:rsidR="00B2638D">
        <w:rPr>
          <w:b/>
        </w:rPr>
        <w:t xml:space="preserve"> </w:t>
      </w:r>
      <w:r w:rsidRPr="008E4C20">
        <w:rPr>
          <w:b/>
        </w:rPr>
        <w:t>proyecto</w:t>
      </w:r>
      <w:r w:rsidR="00B2638D">
        <w:rPr>
          <w:b/>
        </w:rPr>
        <w:t xml:space="preserve"> </w:t>
      </w:r>
      <w:r w:rsidRPr="008E4C20">
        <w:rPr>
          <w:b/>
        </w:rPr>
        <w:t>y</w:t>
      </w:r>
      <w:r w:rsidR="00B2638D">
        <w:rPr>
          <w:b/>
        </w:rPr>
        <w:t xml:space="preserve"> </w:t>
      </w:r>
      <w:r w:rsidRPr="008E4C20">
        <w:rPr>
          <w:b/>
        </w:rPr>
        <w:t>vida</w:t>
      </w:r>
      <w:r w:rsidR="00B2638D">
        <w:rPr>
          <w:b/>
        </w:rPr>
        <w:t xml:space="preserve"> </w:t>
      </w:r>
      <w:r w:rsidRPr="008E4C20">
        <w:rPr>
          <w:b/>
        </w:rPr>
        <w:t>útil</w:t>
      </w:r>
    </w:p>
    <w:p w14:paraId="730D5A26" w14:textId="0F2344A2" w:rsidR="008E4C20" w:rsidRDefault="008E4C20" w:rsidP="008E4C20">
      <w:pPr>
        <w:jc w:val="both"/>
      </w:pP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”,</w:t>
      </w:r>
      <w:r w:rsidR="00B2638D">
        <w:t xml:space="preserve"> </w:t>
      </w:r>
      <w:r>
        <w:t>se</w:t>
      </w:r>
      <w:r w:rsidR="00B2638D">
        <w:t xml:space="preserve"> </w:t>
      </w:r>
      <w:r>
        <w:t>llevará</w:t>
      </w:r>
      <w:r w:rsidR="00B2638D">
        <w:t xml:space="preserve"> </w:t>
      </w:r>
      <w:r>
        <w:t>a</w:t>
      </w:r>
      <w:r w:rsidR="00B2638D">
        <w:t xml:space="preserve"> </w:t>
      </w:r>
      <w:r>
        <w:t>cabo</w:t>
      </w:r>
      <w:r w:rsidR="00B2638D">
        <w:t xml:space="preserve"> </w:t>
      </w:r>
      <w:r>
        <w:t>en</w:t>
      </w:r>
      <w:r w:rsidR="00B2638D">
        <w:t xml:space="preserve"> </w:t>
      </w:r>
      <w:r>
        <w:t>un</w:t>
      </w:r>
      <w:r w:rsidR="00B2638D">
        <w:t xml:space="preserve"> </w:t>
      </w:r>
      <w:r>
        <w:t>plazo</w:t>
      </w:r>
      <w:r w:rsidR="00B2638D">
        <w:t xml:space="preserve"> </w:t>
      </w:r>
      <w:r>
        <w:t>de</w:t>
      </w:r>
      <w:r w:rsidR="00B2638D">
        <w:t xml:space="preserve"> </w:t>
      </w:r>
      <w:r>
        <w:t>90</w:t>
      </w:r>
      <w:r w:rsidR="00B2638D">
        <w:t xml:space="preserve"> </w:t>
      </w:r>
      <w:r>
        <w:t>días,</w:t>
      </w:r>
      <w:r w:rsidR="00B2638D">
        <w:t xml:space="preserve"> </w:t>
      </w:r>
      <w:r>
        <w:t>contados</w:t>
      </w:r>
      <w:r w:rsidR="00B2638D">
        <w:t xml:space="preserve"> </w:t>
      </w:r>
      <w:r>
        <w:t>a</w:t>
      </w:r>
      <w:r w:rsidR="00B2638D">
        <w:t xml:space="preserve"> </w:t>
      </w:r>
      <w:r>
        <w:t>partir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aprobación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diseños</w:t>
      </w:r>
      <w:r w:rsidR="00B2638D">
        <w:t xml:space="preserve"> </w:t>
      </w:r>
      <w:r>
        <w:t>definitivos.</w:t>
      </w:r>
    </w:p>
    <w:p w14:paraId="5B2761AD" w14:textId="66590A29" w:rsidR="008E4C20" w:rsidRDefault="008E4C20" w:rsidP="008E4C20">
      <w:pPr>
        <w:jc w:val="both"/>
      </w:pPr>
      <w:r>
        <w:t>Se</w:t>
      </w:r>
      <w:r w:rsidR="00B2638D">
        <w:t xml:space="preserve"> </w:t>
      </w:r>
      <w:r>
        <w:t>prevé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inicio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obras</w:t>
      </w:r>
      <w:r w:rsidR="00B2638D">
        <w:t xml:space="preserve"> </w:t>
      </w:r>
      <w:r>
        <w:t>se</w:t>
      </w:r>
      <w:r w:rsidR="00B2638D">
        <w:t xml:space="preserve"> </w:t>
      </w:r>
      <w:r>
        <w:t>realice</w:t>
      </w:r>
      <w:r w:rsidR="00B2638D">
        <w:t xml:space="preserve"> </w:t>
      </w:r>
      <w:r>
        <w:t>durante</w:t>
      </w:r>
      <w:r w:rsidR="00B2638D">
        <w:t xml:space="preserve"> </w:t>
      </w:r>
      <w:r>
        <w:t>el</w:t>
      </w:r>
      <w:r w:rsidR="00B2638D">
        <w:t xml:space="preserve"> </w:t>
      </w:r>
      <w:r>
        <w:t>tercer</w:t>
      </w:r>
      <w:r w:rsidR="00B2638D">
        <w:t xml:space="preserve"> </w:t>
      </w:r>
      <w:r>
        <w:t>cuatrimestre</w:t>
      </w:r>
      <w:r w:rsidR="00B2638D">
        <w:t xml:space="preserve"> </w:t>
      </w:r>
      <w:r>
        <w:t>del</w:t>
      </w:r>
      <w:r w:rsidR="00B2638D">
        <w:t xml:space="preserve"> </w:t>
      </w:r>
      <w:r>
        <w:t>año</w:t>
      </w:r>
      <w:r w:rsidR="00B2638D">
        <w:t xml:space="preserve"> </w:t>
      </w:r>
      <w:r>
        <w:t>2026.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proyectada</w:t>
      </w:r>
      <w:r w:rsidR="00B2638D">
        <w:t xml:space="preserve"> </w:t>
      </w:r>
      <w:r>
        <w:t>tendrá</w:t>
      </w:r>
      <w:r w:rsidR="00B2638D">
        <w:t xml:space="preserve"> </w:t>
      </w:r>
      <w:r>
        <w:t>una</w:t>
      </w:r>
      <w:r w:rsidR="00B2638D">
        <w:t xml:space="preserve"> </w:t>
      </w:r>
      <w:r>
        <w:t>vida</w:t>
      </w:r>
      <w:r w:rsidR="00B2638D">
        <w:t xml:space="preserve"> </w:t>
      </w:r>
      <w:r>
        <w:t>útil</w:t>
      </w:r>
      <w:r w:rsidR="00B2638D">
        <w:t xml:space="preserve"> </w:t>
      </w:r>
      <w:r>
        <w:t>estimada</w:t>
      </w:r>
      <w:r w:rsidR="00B2638D">
        <w:t xml:space="preserve"> </w:t>
      </w:r>
      <w:r>
        <w:t>de</w:t>
      </w:r>
      <w:r w:rsidR="00B2638D">
        <w:t xml:space="preserve"> </w:t>
      </w:r>
      <w:r>
        <w:t>25</w:t>
      </w:r>
      <w:r w:rsidR="00B2638D">
        <w:t xml:space="preserve"> </w:t>
      </w:r>
      <w:r>
        <w:t>años,</w:t>
      </w:r>
      <w:r w:rsidR="00B2638D">
        <w:t xml:space="preserve"> </w:t>
      </w:r>
      <w:r>
        <w:t>garantizando</w:t>
      </w:r>
      <w:r w:rsidR="00B2638D">
        <w:t xml:space="preserve"> </w:t>
      </w:r>
      <w:r>
        <w:t>beneficios</w:t>
      </w:r>
      <w:r w:rsidR="00B2638D">
        <w:t xml:space="preserve"> </w:t>
      </w:r>
      <w:r>
        <w:t>sostenidos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integración</w:t>
      </w:r>
      <w:r w:rsidR="00B2638D">
        <w:t xml:space="preserve"> </w:t>
      </w:r>
      <w:r>
        <w:t>comunitaria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poblaciones</w:t>
      </w:r>
      <w:r w:rsidR="00B2638D">
        <w:t xml:space="preserve"> </w:t>
      </w:r>
      <w:r>
        <w:t>beneficiarias.</w:t>
      </w:r>
    </w:p>
    <w:p w14:paraId="7056A84F" w14:textId="0337F5A0" w:rsidR="00BB17F5" w:rsidRDefault="008E4C20" w:rsidP="0042030B">
      <w:pPr>
        <w:jc w:val="both"/>
      </w:pPr>
      <w:r>
        <w:t>(…)</w:t>
      </w:r>
    </w:p>
    <w:p w14:paraId="61B7086E" w14:textId="15DDC100" w:rsidR="008E4C20" w:rsidRPr="008E4C20" w:rsidRDefault="008E4C20" w:rsidP="008E4C20">
      <w:pPr>
        <w:jc w:val="both"/>
        <w:rPr>
          <w:b/>
        </w:rPr>
      </w:pPr>
      <w:r w:rsidRPr="008E4C20">
        <w:rPr>
          <w:b/>
        </w:rPr>
        <w:t>16</w:t>
      </w:r>
      <w:r w:rsidR="00B2638D">
        <w:rPr>
          <w:b/>
        </w:rPr>
        <w:t xml:space="preserve"> </w:t>
      </w:r>
      <w:proofErr w:type="gramStart"/>
      <w:r w:rsidRPr="008E4C20">
        <w:rPr>
          <w:b/>
        </w:rPr>
        <w:t>Autogestión</w:t>
      </w:r>
      <w:proofErr w:type="gramEnd"/>
      <w:r w:rsidR="00B2638D">
        <w:rPr>
          <w:b/>
        </w:rPr>
        <w:t xml:space="preserve"> </w:t>
      </w:r>
      <w:r w:rsidRPr="008E4C20">
        <w:rPr>
          <w:b/>
        </w:rPr>
        <w:t>y</w:t>
      </w:r>
      <w:r w:rsidR="00B2638D">
        <w:rPr>
          <w:b/>
        </w:rPr>
        <w:t xml:space="preserve"> </w:t>
      </w:r>
      <w:r w:rsidRPr="008E4C20">
        <w:rPr>
          <w:b/>
        </w:rPr>
        <w:t>sostenibilidad</w:t>
      </w:r>
    </w:p>
    <w:p w14:paraId="6A1BD58B" w14:textId="0C40C45B" w:rsidR="008E4C20" w:rsidRDefault="008E4C20" w:rsidP="008E4C20">
      <w:pPr>
        <w:jc w:val="both"/>
      </w:pP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incorpora</w:t>
      </w:r>
      <w:r w:rsidR="00B2638D">
        <w:t xml:space="preserve"> </w:t>
      </w:r>
      <w:r>
        <w:t>un</w:t>
      </w:r>
      <w:r w:rsidR="00B2638D">
        <w:t xml:space="preserve"> </w:t>
      </w:r>
      <w:r>
        <w:t>enfoque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autogestión</w:t>
      </w:r>
      <w:r w:rsidR="00B2638D">
        <w:t xml:space="preserve"> </w:t>
      </w:r>
      <w:r>
        <w:t>y</w:t>
      </w:r>
      <w:r w:rsidR="00B2638D">
        <w:t xml:space="preserve"> </w:t>
      </w:r>
      <w:r>
        <w:t>sostenibilidad</w:t>
      </w:r>
      <w:r w:rsidR="00B2638D">
        <w:t xml:space="preserve"> </w:t>
      </w:r>
      <w:r>
        <w:t>que</w:t>
      </w:r>
      <w:r w:rsidR="00B2638D">
        <w:t xml:space="preserve"> </w:t>
      </w:r>
      <w:r>
        <w:t>asegura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obras</w:t>
      </w:r>
      <w:r w:rsidR="00B2638D">
        <w:t xml:space="preserve"> </w:t>
      </w:r>
      <w:r>
        <w:t>no</w:t>
      </w:r>
      <w:r w:rsidR="00B2638D">
        <w:t xml:space="preserve"> </w:t>
      </w:r>
      <w:r>
        <w:t>solo</w:t>
      </w:r>
      <w:r w:rsidR="00B2638D">
        <w:t xml:space="preserve"> </w:t>
      </w:r>
      <w:r>
        <w:t>respondan</w:t>
      </w:r>
      <w:r w:rsidR="00B2638D">
        <w:t xml:space="preserve"> </w:t>
      </w:r>
      <w:r>
        <w:t>a</w:t>
      </w:r>
      <w:r w:rsidR="00B2638D">
        <w:t xml:space="preserve"> </w:t>
      </w:r>
      <w:r>
        <w:t>necesidades</w:t>
      </w:r>
      <w:r w:rsidR="00B2638D">
        <w:t xml:space="preserve"> </w:t>
      </w:r>
      <w:r>
        <w:t>inmediatas,</w:t>
      </w:r>
      <w:r w:rsidR="00B2638D">
        <w:t xml:space="preserve"> </w:t>
      </w:r>
      <w:r>
        <w:t>sino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mantengan</w:t>
      </w:r>
      <w:r w:rsidR="00B2638D">
        <w:t xml:space="preserve"> </w:t>
      </w:r>
      <w:r>
        <w:t>en</w:t>
      </w:r>
      <w:r w:rsidR="00B2638D">
        <w:t xml:space="preserve"> </w:t>
      </w:r>
      <w:r>
        <w:lastRenderedPageBreak/>
        <w:t>el</w:t>
      </w:r>
      <w:r w:rsidR="00B2638D">
        <w:t xml:space="preserve"> </w:t>
      </w:r>
      <w:r>
        <w:t>tiempo</w:t>
      </w:r>
      <w:r w:rsidR="00B2638D">
        <w:t xml:space="preserve"> </w:t>
      </w:r>
      <w:r>
        <w:t>como</w:t>
      </w:r>
      <w:r w:rsidR="00B2638D">
        <w:t xml:space="preserve"> </w:t>
      </w:r>
      <w:r>
        <w:t>espacios</w:t>
      </w:r>
      <w:r w:rsidR="00B2638D">
        <w:t xml:space="preserve"> </w:t>
      </w:r>
      <w:r>
        <w:t>funcionales</w:t>
      </w:r>
      <w:r w:rsidR="00B2638D">
        <w:t xml:space="preserve"> </w:t>
      </w:r>
      <w:r>
        <w:t>y</w:t>
      </w:r>
      <w:r w:rsidR="00B2638D">
        <w:t xml:space="preserve"> </w:t>
      </w:r>
      <w:r>
        <w:t>bien</w:t>
      </w:r>
      <w:r w:rsidR="00B2638D">
        <w:t xml:space="preserve"> </w:t>
      </w:r>
      <w:r>
        <w:t>conservados.</w:t>
      </w:r>
      <w:r w:rsidR="00B2638D">
        <w:t xml:space="preserve"> </w:t>
      </w:r>
      <w:r>
        <w:t>La</w:t>
      </w:r>
      <w:r w:rsidR="00B2638D">
        <w:t xml:space="preserve"> </w:t>
      </w:r>
      <w:r>
        <w:t>participación</w:t>
      </w:r>
      <w:r w:rsidR="00B2638D">
        <w:t xml:space="preserve"> </w:t>
      </w:r>
      <w:r>
        <w:t>activa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>
        <w:t>beneficiarias,</w:t>
      </w:r>
      <w:r w:rsidR="00B2638D">
        <w:t xml:space="preserve"> </w:t>
      </w:r>
      <w:r>
        <w:t>en</w:t>
      </w:r>
      <w:r w:rsidR="00B2638D">
        <w:t xml:space="preserve"> </w:t>
      </w:r>
      <w:r>
        <w:t>especial</w:t>
      </w:r>
      <w:r w:rsidR="00B2638D">
        <w:t xml:space="preserve"> </w:t>
      </w:r>
      <w:r>
        <w:t>la</w:t>
      </w:r>
      <w:r w:rsidR="00B2638D">
        <w:t xml:space="preserve"> </w:t>
      </w:r>
      <w:r>
        <w:t>nacionalidad</w:t>
      </w:r>
      <w:r w:rsidR="00B2638D">
        <w:t xml:space="preserve"> </w:t>
      </w:r>
      <w:proofErr w:type="spellStart"/>
      <w:r>
        <w:t>Kichwa</w:t>
      </w:r>
      <w:proofErr w:type="spellEnd"/>
      <w:r w:rsidR="00B2638D">
        <w:t xml:space="preserve"> </w:t>
      </w:r>
      <w:r>
        <w:t>de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será</w:t>
      </w:r>
      <w:r w:rsidR="00B2638D">
        <w:t xml:space="preserve"> </w:t>
      </w:r>
      <w:r>
        <w:t>clave</w:t>
      </w:r>
      <w:r w:rsidR="00B2638D">
        <w:t xml:space="preserve"> </w:t>
      </w:r>
      <w:r>
        <w:t>para</w:t>
      </w:r>
      <w:r w:rsidR="00B2638D">
        <w:t xml:space="preserve"> </w:t>
      </w:r>
      <w:r>
        <w:t>garantizar</w:t>
      </w:r>
      <w:r w:rsidR="00B2638D">
        <w:t xml:space="preserve"> </w:t>
      </w:r>
      <w:r>
        <w:t>el</w:t>
      </w:r>
      <w:r w:rsidR="00B2638D">
        <w:t xml:space="preserve"> </w:t>
      </w:r>
      <w:r>
        <w:t>cuidado</w:t>
      </w:r>
      <w:r w:rsidR="00B2638D">
        <w:t xml:space="preserve"> </w:t>
      </w:r>
      <w:r>
        <w:t>y</w:t>
      </w:r>
      <w:r w:rsidR="00B2638D">
        <w:t xml:space="preserve"> </w:t>
      </w:r>
      <w:r>
        <w:t>mantenimiento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infraestructura,</w:t>
      </w:r>
      <w:r w:rsidR="00B2638D">
        <w:t xml:space="preserve"> </w:t>
      </w:r>
      <w:r>
        <w:t>fortaleciendo</w:t>
      </w:r>
      <w:r w:rsidR="00B2638D">
        <w:t xml:space="preserve"> </w:t>
      </w:r>
      <w:r>
        <w:t>el</w:t>
      </w:r>
      <w:r w:rsidR="00B2638D">
        <w:t xml:space="preserve"> </w:t>
      </w:r>
      <w:r>
        <w:t>sentido</w:t>
      </w:r>
      <w:r w:rsidR="00B2638D">
        <w:t xml:space="preserve"> </w:t>
      </w:r>
      <w:r>
        <w:t>de</w:t>
      </w:r>
      <w:r w:rsidR="00B2638D">
        <w:t xml:space="preserve"> </w:t>
      </w:r>
      <w:r>
        <w:t>pertenencia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responsabilidad</w:t>
      </w:r>
      <w:r w:rsidR="00B2638D">
        <w:t xml:space="preserve"> </w:t>
      </w:r>
      <w:r>
        <w:t>compartida.</w:t>
      </w:r>
    </w:p>
    <w:p w14:paraId="544C72F5" w14:textId="09731D55" w:rsidR="008E4C20" w:rsidRDefault="008E4C20" w:rsidP="008E4C20">
      <w:pPr>
        <w:jc w:val="both"/>
      </w:pPr>
      <w:r>
        <w:t>Los</w:t>
      </w:r>
      <w:r w:rsidR="00B2638D">
        <w:t xml:space="preserve"> </w:t>
      </w:r>
      <w:r>
        <w:t>padres</w:t>
      </w:r>
      <w:r w:rsidR="00B2638D">
        <w:t xml:space="preserve"> </w:t>
      </w:r>
      <w:r>
        <w:t>de</w:t>
      </w:r>
      <w:r w:rsidR="00B2638D">
        <w:t xml:space="preserve"> </w:t>
      </w:r>
      <w:r>
        <w:t>familia</w:t>
      </w:r>
      <w:r w:rsidR="00B2638D">
        <w:t xml:space="preserve"> </w:t>
      </w:r>
      <w:r>
        <w:t>y</w:t>
      </w:r>
      <w:r w:rsidR="00B2638D">
        <w:t xml:space="preserve"> </w:t>
      </w:r>
      <w:r>
        <w:t>docentes,</w:t>
      </w:r>
      <w:r w:rsidR="00B2638D">
        <w:t xml:space="preserve"> </w:t>
      </w:r>
      <w:r>
        <w:t>organizados</w:t>
      </w:r>
      <w:r w:rsidR="00B2638D">
        <w:t xml:space="preserve"> </w:t>
      </w:r>
      <w:r>
        <w:t>en</w:t>
      </w:r>
      <w:r w:rsidR="00B2638D">
        <w:t xml:space="preserve"> </w:t>
      </w:r>
      <w:r>
        <w:t>comités</w:t>
      </w:r>
      <w:r w:rsidR="00B2638D">
        <w:t xml:space="preserve"> </w:t>
      </w:r>
      <w:r>
        <w:t>escolares,</w:t>
      </w:r>
      <w:r w:rsidR="00B2638D">
        <w:t xml:space="preserve"> </w:t>
      </w:r>
      <w:r>
        <w:t>podrán</w:t>
      </w:r>
      <w:r w:rsidR="00B2638D">
        <w:t xml:space="preserve"> </w:t>
      </w:r>
      <w:r>
        <w:t>supervisar</w:t>
      </w:r>
      <w:r w:rsidR="00B2638D">
        <w:t xml:space="preserve"> </w:t>
      </w:r>
      <w:r>
        <w:t>el</w:t>
      </w:r>
      <w:r w:rsidR="00B2638D">
        <w:t xml:space="preserve"> </w:t>
      </w:r>
      <w:r>
        <w:t>uso</w:t>
      </w:r>
      <w:r w:rsidR="00B2638D">
        <w:t xml:space="preserve"> </w:t>
      </w:r>
      <w:r>
        <w:t>adecuado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sanitarias,</w:t>
      </w:r>
      <w:r w:rsidR="00B2638D">
        <w:t xml:space="preserve"> </w:t>
      </w:r>
      <w:r>
        <w:t>promoviendo</w:t>
      </w:r>
      <w:r w:rsidR="00B2638D">
        <w:t xml:space="preserve"> </w:t>
      </w:r>
      <w:r>
        <w:t>prácticas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conservación,</w:t>
      </w:r>
      <w:r w:rsidR="00B2638D">
        <w:t xml:space="preserve"> </w:t>
      </w:r>
      <w:r>
        <w:t>mientras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Gobierno</w:t>
      </w:r>
      <w:r w:rsidR="00B2638D">
        <w:t xml:space="preserve"> </w:t>
      </w:r>
      <w:r>
        <w:t>Autónomo</w:t>
      </w:r>
      <w:r w:rsidR="00B2638D">
        <w:t xml:space="preserve"> </w:t>
      </w:r>
      <w:r>
        <w:t>Descentralizado</w:t>
      </w:r>
      <w:r w:rsidR="00B2638D">
        <w:t xml:space="preserve"> </w:t>
      </w:r>
      <w:r>
        <w:t>cantonal</w:t>
      </w:r>
      <w:r w:rsidR="00B2638D">
        <w:t xml:space="preserve"> </w:t>
      </w:r>
      <w:r>
        <w:t>y</w:t>
      </w:r>
      <w:r w:rsidR="00B2638D">
        <w:t xml:space="preserve"> </w:t>
      </w:r>
      <w:r>
        <w:t>parroquial</w:t>
      </w:r>
      <w:r w:rsidR="00B2638D">
        <w:t xml:space="preserve"> </w:t>
      </w:r>
      <w:r>
        <w:t>coordinará</w:t>
      </w:r>
      <w:r w:rsidR="00B2638D">
        <w:t xml:space="preserve"> </w:t>
      </w:r>
      <w:r>
        <w:t>acciones</w:t>
      </w:r>
      <w:r w:rsidR="00B2638D">
        <w:t xml:space="preserve"> </w:t>
      </w:r>
      <w:r>
        <w:t>de</w:t>
      </w:r>
      <w:r w:rsidR="00B2638D">
        <w:t xml:space="preserve"> </w:t>
      </w:r>
      <w:r>
        <w:t>seguimiento</w:t>
      </w:r>
      <w:r w:rsidR="00B2638D">
        <w:t xml:space="preserve"> </w:t>
      </w:r>
      <w:r>
        <w:t>y</w:t>
      </w:r>
      <w:r w:rsidR="00B2638D">
        <w:t xml:space="preserve"> </w:t>
      </w:r>
      <w:r>
        <w:t>apoyo</w:t>
      </w:r>
      <w:r w:rsidR="00B2638D">
        <w:t xml:space="preserve"> </w:t>
      </w:r>
      <w:r>
        <w:t>para</w:t>
      </w:r>
      <w:r w:rsidR="00B2638D">
        <w:t xml:space="preserve"> </w:t>
      </w:r>
      <w:r>
        <w:t>asegurar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instalaciones</w:t>
      </w:r>
      <w:r w:rsidR="00B2638D">
        <w:t xml:space="preserve"> </w:t>
      </w:r>
      <w:r>
        <w:t>se</w:t>
      </w:r>
      <w:r w:rsidR="00B2638D">
        <w:t xml:space="preserve"> </w:t>
      </w:r>
      <w:r>
        <w:t>mantengan</w:t>
      </w:r>
      <w:r w:rsidR="00B2638D">
        <w:t xml:space="preserve"> </w:t>
      </w:r>
      <w:r>
        <w:t>en</w:t>
      </w:r>
      <w:r w:rsidR="00B2638D">
        <w:t xml:space="preserve"> </w:t>
      </w:r>
      <w:r>
        <w:t>condiciones</w:t>
      </w:r>
      <w:r w:rsidR="00B2638D">
        <w:t xml:space="preserve"> </w:t>
      </w:r>
      <w:r>
        <w:t>óptimas.</w:t>
      </w:r>
    </w:p>
    <w:p w14:paraId="71887007" w14:textId="4323ED69" w:rsidR="008E4C20" w:rsidRDefault="008E4C20" w:rsidP="008E4C20">
      <w:pPr>
        <w:jc w:val="both"/>
      </w:pPr>
      <w:r>
        <w:t>La</w:t>
      </w:r>
      <w:r w:rsidR="00B2638D">
        <w:t xml:space="preserve"> </w:t>
      </w:r>
      <w:r>
        <w:t>sostenibilidad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se</w:t>
      </w:r>
      <w:r w:rsidR="00B2638D">
        <w:t xml:space="preserve"> </w:t>
      </w:r>
      <w:r>
        <w:t>garantiza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con</w:t>
      </w:r>
      <w:r w:rsidR="00B2638D">
        <w:t xml:space="preserve"> </w:t>
      </w:r>
      <w:r>
        <w:t>materiales</w:t>
      </w:r>
      <w:r w:rsidR="00B2638D">
        <w:t xml:space="preserve"> </w:t>
      </w:r>
      <w:r>
        <w:t>resistentes</w:t>
      </w:r>
      <w:r w:rsidR="00B2638D">
        <w:t xml:space="preserve"> </w:t>
      </w:r>
      <w:r>
        <w:t>y</w:t>
      </w:r>
      <w:r w:rsidR="00B2638D">
        <w:t xml:space="preserve"> </w:t>
      </w:r>
      <w:r>
        <w:t>adecuados</w:t>
      </w:r>
      <w:r w:rsidR="00B2638D">
        <w:t xml:space="preserve"> </w:t>
      </w:r>
      <w:r>
        <w:t>al</w:t>
      </w:r>
      <w:r w:rsidR="00B2638D">
        <w:t xml:space="preserve"> </w:t>
      </w:r>
      <w:r>
        <w:t>clima</w:t>
      </w:r>
      <w:r w:rsidR="00B2638D">
        <w:t xml:space="preserve"> </w:t>
      </w:r>
      <w:r>
        <w:t>amazónico,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asegura</w:t>
      </w:r>
      <w:r w:rsidR="00B2638D">
        <w:t xml:space="preserve"> </w:t>
      </w:r>
      <w:r>
        <w:t>una</w:t>
      </w:r>
      <w:r w:rsidR="00B2638D">
        <w:t xml:space="preserve"> </w:t>
      </w:r>
      <w:r>
        <w:t>vida</w:t>
      </w:r>
      <w:r w:rsidR="00B2638D">
        <w:t xml:space="preserve"> </w:t>
      </w:r>
      <w:r>
        <w:t>útil</w:t>
      </w:r>
      <w:r w:rsidR="00B2638D">
        <w:t xml:space="preserve"> </w:t>
      </w:r>
      <w:r>
        <w:t>prolongada</w:t>
      </w:r>
      <w:r w:rsidR="00B2638D">
        <w:t xml:space="preserve"> </w:t>
      </w:r>
      <w:r>
        <w:t>y</w:t>
      </w:r>
      <w:r w:rsidR="00B2638D">
        <w:t xml:space="preserve"> </w:t>
      </w:r>
      <w:r>
        <w:t>reduce</w:t>
      </w:r>
      <w:r w:rsidR="00B2638D">
        <w:t xml:space="preserve"> </w:t>
      </w:r>
      <w:r>
        <w:t>costos</w:t>
      </w:r>
      <w:r w:rsidR="00B2638D">
        <w:t xml:space="preserve"> </w:t>
      </w:r>
      <w:r>
        <w:t>de</w:t>
      </w:r>
      <w:r w:rsidR="00B2638D">
        <w:t xml:space="preserve"> </w:t>
      </w:r>
      <w:r>
        <w:t>mantenimiento.</w:t>
      </w:r>
      <w:r w:rsidR="00B2638D">
        <w:t xml:space="preserve"> </w:t>
      </w:r>
      <w:r>
        <w:t>Además,</w:t>
      </w:r>
      <w:r w:rsidR="00B2638D">
        <w:t xml:space="preserve"> </w:t>
      </w:r>
      <w:r>
        <w:t>las</w:t>
      </w:r>
      <w:r w:rsidR="00B2638D">
        <w:t xml:space="preserve"> </w:t>
      </w:r>
      <w:r>
        <w:t>nuevas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incorporarán</w:t>
      </w:r>
      <w:r w:rsidR="00B2638D">
        <w:t xml:space="preserve"> </w:t>
      </w:r>
      <w:r>
        <w:t>sistemas</w:t>
      </w:r>
      <w:r w:rsidR="00B2638D">
        <w:t xml:space="preserve"> </w:t>
      </w:r>
      <w:r>
        <w:t>de</w:t>
      </w:r>
      <w:r w:rsidR="00B2638D">
        <w:t xml:space="preserve"> </w:t>
      </w:r>
      <w:r>
        <w:t>ahorro</w:t>
      </w:r>
      <w:r w:rsidR="00B2638D">
        <w:t xml:space="preserve"> </w:t>
      </w:r>
      <w:r>
        <w:t>de</w:t>
      </w:r>
      <w:r w:rsidR="00B2638D">
        <w:t xml:space="preserve"> </w:t>
      </w:r>
      <w:r>
        <w:t>agua,</w:t>
      </w:r>
      <w:r w:rsidR="00B2638D">
        <w:t xml:space="preserve"> </w:t>
      </w:r>
      <w:r>
        <w:t>contribuyendo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sostenibilidad</w:t>
      </w:r>
      <w:r w:rsidR="00B2638D">
        <w:t xml:space="preserve"> </w:t>
      </w:r>
      <w:r>
        <w:t>ambiental</w:t>
      </w:r>
      <w:r w:rsidR="00B2638D">
        <w:t xml:space="preserve"> </w:t>
      </w:r>
      <w:r>
        <w:t>y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reducción</w:t>
      </w:r>
      <w:r w:rsidR="00B2638D">
        <w:t xml:space="preserve"> </w:t>
      </w:r>
      <w:r>
        <w:t>de</w:t>
      </w:r>
      <w:r w:rsidR="00B2638D">
        <w:t xml:space="preserve"> </w:t>
      </w:r>
      <w:r>
        <w:t>gastos</w:t>
      </w:r>
      <w:r w:rsidR="00B2638D">
        <w:t xml:space="preserve"> </w:t>
      </w:r>
      <w:r>
        <w:t>operativos.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</w:t>
      </w:r>
      <w:r w:rsidR="00B2638D">
        <w:t xml:space="preserve"> </w:t>
      </w:r>
      <w:r>
        <w:t>será</w:t>
      </w:r>
      <w:r w:rsidR="00B2638D">
        <w:t xml:space="preserve"> </w:t>
      </w:r>
      <w:r>
        <w:t>parte</w:t>
      </w:r>
      <w:r w:rsidR="00B2638D">
        <w:t xml:space="preserve"> </w:t>
      </w:r>
      <w:r>
        <w:t>activa</w:t>
      </w:r>
      <w:r w:rsidR="00B2638D">
        <w:t xml:space="preserve"> </w:t>
      </w:r>
      <w:r>
        <w:t>de</w:t>
      </w:r>
      <w:r w:rsidR="00B2638D">
        <w:t xml:space="preserve"> </w:t>
      </w:r>
      <w:r>
        <w:t>este</w:t>
      </w:r>
      <w:r w:rsidR="00B2638D">
        <w:t xml:space="preserve"> </w:t>
      </w:r>
      <w:r>
        <w:t>proceso,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los</w:t>
      </w:r>
      <w:r w:rsidR="00B2638D">
        <w:t xml:space="preserve"> </w:t>
      </w:r>
      <w:r>
        <w:t>estudiantes</w:t>
      </w:r>
      <w:r w:rsidR="00B2638D">
        <w:t xml:space="preserve"> </w:t>
      </w:r>
      <w:r>
        <w:t>recibirán</w:t>
      </w:r>
      <w:r w:rsidR="00B2638D">
        <w:t xml:space="preserve"> </w:t>
      </w:r>
      <w:r>
        <w:t>formación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cuidado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espacios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prácticas</w:t>
      </w:r>
      <w:r w:rsidR="00B2638D">
        <w:t xml:space="preserve"> </w:t>
      </w:r>
      <w:r>
        <w:t>responsables</w:t>
      </w:r>
      <w:r w:rsidR="00B2638D">
        <w:t xml:space="preserve"> </w:t>
      </w:r>
      <w:r>
        <w:t>de</w:t>
      </w:r>
      <w:r w:rsidR="00B2638D">
        <w:t xml:space="preserve"> </w:t>
      </w:r>
      <w:r>
        <w:t>higiene,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asegura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se</w:t>
      </w:r>
      <w:r w:rsidR="00B2638D">
        <w:t xml:space="preserve"> </w:t>
      </w:r>
      <w:r>
        <w:t>utilice</w:t>
      </w:r>
      <w:r w:rsidR="00B2638D">
        <w:t xml:space="preserve"> </w:t>
      </w:r>
      <w:r>
        <w:t>de</w:t>
      </w:r>
      <w:r w:rsidR="00B2638D">
        <w:t xml:space="preserve"> </w:t>
      </w:r>
      <w:r>
        <w:t>manera</w:t>
      </w:r>
      <w:r w:rsidR="00B2638D">
        <w:t xml:space="preserve"> </w:t>
      </w:r>
      <w:r>
        <w:t>consciente</w:t>
      </w:r>
      <w:r w:rsidR="00B2638D">
        <w:t xml:space="preserve"> </w:t>
      </w:r>
      <w:r>
        <w:t>y</w:t>
      </w:r>
      <w:r w:rsidR="00B2638D">
        <w:t xml:space="preserve"> </w:t>
      </w:r>
      <w:r>
        <w:t>sostenible.</w:t>
      </w:r>
    </w:p>
    <w:p w14:paraId="55274200" w14:textId="755D70DF" w:rsidR="00BB17F5" w:rsidRDefault="008E4C20" w:rsidP="008E4C20">
      <w:pPr>
        <w:jc w:val="both"/>
      </w:pPr>
      <w:r>
        <w:t>De</w:t>
      </w:r>
      <w:r w:rsidR="00B2638D">
        <w:t xml:space="preserve"> </w:t>
      </w:r>
      <w:r>
        <w:t>esta</w:t>
      </w:r>
      <w:r w:rsidR="00B2638D">
        <w:t xml:space="preserve"> </w:t>
      </w:r>
      <w:r>
        <w:t>manera,</w:t>
      </w:r>
      <w:r w:rsidR="00B2638D">
        <w:t xml:space="preserve"> </w:t>
      </w:r>
      <w:r>
        <w:t>la</w:t>
      </w:r>
      <w:r w:rsidR="00B2638D">
        <w:t xml:space="preserve"> </w:t>
      </w:r>
      <w:r>
        <w:t>autogestión</w:t>
      </w:r>
      <w:r w:rsidR="00B2638D">
        <w:t xml:space="preserve"> </w:t>
      </w:r>
      <w:r>
        <w:t>comunitaria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sostenibilidad</w:t>
      </w:r>
      <w:r w:rsidR="00B2638D">
        <w:t xml:space="preserve"> </w:t>
      </w:r>
      <w:r>
        <w:t>técnica</w:t>
      </w:r>
      <w:r w:rsidR="00B2638D">
        <w:t xml:space="preserve"> </w:t>
      </w:r>
      <w:r>
        <w:t>y</w:t>
      </w:r>
      <w:r w:rsidR="00B2638D">
        <w:t xml:space="preserve"> </w:t>
      </w:r>
      <w:r>
        <w:t>ambiental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garantizan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nuevas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no</w:t>
      </w:r>
      <w:r w:rsidR="00B2638D">
        <w:t xml:space="preserve"> </w:t>
      </w:r>
      <w:r>
        <w:t>solo</w:t>
      </w:r>
      <w:r w:rsidR="00B2638D">
        <w:t xml:space="preserve"> </w:t>
      </w:r>
      <w:r>
        <w:t>representen</w:t>
      </w:r>
      <w:r w:rsidR="00B2638D">
        <w:t xml:space="preserve"> </w:t>
      </w:r>
      <w:r>
        <w:t>una</w:t>
      </w:r>
      <w:r w:rsidR="00B2638D">
        <w:t xml:space="preserve"> </w:t>
      </w:r>
      <w:r>
        <w:t>inversión</w:t>
      </w:r>
      <w:r w:rsidR="00B2638D">
        <w:t xml:space="preserve"> </w:t>
      </w:r>
      <w:r>
        <w:t>en</w:t>
      </w:r>
      <w:r w:rsidR="00B2638D">
        <w:t xml:space="preserve"> </w:t>
      </w:r>
      <w:r>
        <w:t>infraestructura,</w:t>
      </w:r>
      <w:r w:rsidR="00B2638D">
        <w:t xml:space="preserve"> </w:t>
      </w:r>
      <w:r>
        <w:t>sino</w:t>
      </w:r>
      <w:r w:rsidR="00B2638D">
        <w:t xml:space="preserve"> </w:t>
      </w:r>
      <w:r>
        <w:t>también</w:t>
      </w:r>
      <w:r w:rsidR="00B2638D">
        <w:t xml:space="preserve"> </w:t>
      </w:r>
      <w:r>
        <w:t>un</w:t>
      </w:r>
      <w:r w:rsidR="00B2638D">
        <w:t xml:space="preserve"> </w:t>
      </w:r>
      <w:r>
        <w:t>compromiso</w:t>
      </w:r>
      <w:r w:rsidR="00B2638D">
        <w:t xml:space="preserve"> </w:t>
      </w:r>
      <w:r>
        <w:t>colectivo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educación,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futuro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 w:rsidR="00B2638D">
        <w:t xml:space="preserve"> </w:t>
      </w:r>
      <w:r>
        <w:t>y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dentro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cantón</w:t>
      </w:r>
      <w:r w:rsidR="00B2638D">
        <w:t xml:space="preserve"> </w:t>
      </w:r>
      <w:r>
        <w:t>que</w:t>
      </w:r>
      <w:r w:rsidR="00B2638D">
        <w:t xml:space="preserve"> </w:t>
      </w:r>
      <w:r>
        <w:t>busca</w:t>
      </w:r>
      <w:r w:rsidR="00B2638D">
        <w:t xml:space="preserve"> </w:t>
      </w:r>
      <w:r>
        <w:t>equilibrar</w:t>
      </w:r>
      <w:r w:rsidR="00B2638D">
        <w:t xml:space="preserve"> </w:t>
      </w:r>
      <w:r>
        <w:t>su</w:t>
      </w:r>
      <w:r w:rsidR="00B2638D">
        <w:t xml:space="preserve"> </w:t>
      </w:r>
      <w:r>
        <w:t>carácter</w:t>
      </w:r>
      <w:r w:rsidR="00B2638D">
        <w:t xml:space="preserve"> </w:t>
      </w:r>
      <w:r>
        <w:t>petrolero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humano</w:t>
      </w:r>
      <w:r w:rsidR="00B2638D">
        <w:t xml:space="preserve"> </w:t>
      </w:r>
      <w:r>
        <w:t>de</w:t>
      </w:r>
      <w:r w:rsidR="00B2638D">
        <w:t xml:space="preserve"> </w:t>
      </w:r>
      <w:r>
        <w:t>su</w:t>
      </w:r>
      <w:r w:rsidR="00B2638D">
        <w:t xml:space="preserve"> </w:t>
      </w:r>
      <w:r>
        <w:t>población.</w:t>
      </w:r>
    </w:p>
    <w:p w14:paraId="4D85576F" w14:textId="77777777" w:rsidR="00507E48" w:rsidRDefault="00507E48" w:rsidP="008E4C20">
      <w:pPr>
        <w:jc w:val="both"/>
      </w:pPr>
    </w:p>
    <w:p w14:paraId="4C97B330" w14:textId="53DCA283" w:rsidR="00452FDB" w:rsidRDefault="00452FDB" w:rsidP="00452FDB">
      <w:pPr>
        <w:jc w:val="both"/>
      </w:pPr>
      <w:r w:rsidRPr="007B53AC">
        <w:rPr>
          <w:b/>
        </w:rPr>
        <w:t>1.5.-</w:t>
      </w:r>
      <w:r w:rsidR="00B2638D" w:rsidRPr="007B53AC">
        <w:t xml:space="preserve"> </w:t>
      </w:r>
      <w:r w:rsidRPr="007B53AC">
        <w:t>Mediante</w:t>
      </w:r>
      <w:r w:rsidR="00B2638D">
        <w:t xml:space="preserve"> </w:t>
      </w:r>
      <w:r w:rsidRPr="00452FDB">
        <w:t>Informe</w:t>
      </w:r>
      <w:r w:rsidR="00B2638D">
        <w:t xml:space="preserve"> </w:t>
      </w:r>
      <w:proofErr w:type="spellStart"/>
      <w:r w:rsidRPr="00452FDB">
        <w:t>Nº</w:t>
      </w:r>
      <w:proofErr w:type="spellEnd"/>
      <w:r w:rsidR="00B2638D">
        <w:t xml:space="preserve"> </w:t>
      </w:r>
      <w:r w:rsidRPr="00452FDB">
        <w:t>GADMCJS-DGP-UEP-HACP-18-</w:t>
      </w:r>
      <w:r w:rsidR="00B2638D">
        <w:t xml:space="preserve"> </w:t>
      </w:r>
      <w:r w:rsidRPr="00452FDB">
        <w:t>2026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>
        <w:t>27</w:t>
      </w:r>
      <w:r w:rsidR="00B2638D">
        <w:t xml:space="preserve"> </w:t>
      </w:r>
      <w:r>
        <w:t>de</w:t>
      </w:r>
      <w:r w:rsidR="00B2638D">
        <w:t xml:space="preserve"> </w:t>
      </w:r>
      <w:r>
        <w:t>julio</w:t>
      </w:r>
      <w:r w:rsidR="00B2638D">
        <w:t xml:space="preserve"> </w:t>
      </w:r>
      <w:r>
        <w:t>de</w:t>
      </w:r>
      <w:r w:rsidR="00B2638D">
        <w:t xml:space="preserve"> </w:t>
      </w:r>
      <w:r>
        <w:t>2026,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 w:rsidRPr="00452FDB">
        <w:t>Ing.</w:t>
      </w:r>
      <w:r w:rsidR="00B2638D">
        <w:t xml:space="preserve"> </w:t>
      </w:r>
      <w:proofErr w:type="spellStart"/>
      <w:r w:rsidRPr="00452FDB">
        <w:t>Elect</w:t>
      </w:r>
      <w:proofErr w:type="spellEnd"/>
      <w:r w:rsidRPr="00452FDB">
        <w:t>.</w:t>
      </w:r>
      <w:r w:rsidR="00B2638D">
        <w:t xml:space="preserve"> </w:t>
      </w:r>
      <w:r w:rsidRPr="00452FDB">
        <w:t>Abdel</w:t>
      </w:r>
      <w:r w:rsidR="00B2638D">
        <w:t xml:space="preserve"> </w:t>
      </w:r>
      <w:r w:rsidRPr="00452FDB">
        <w:t>Calderón</w:t>
      </w:r>
      <w:r w:rsidR="00B2638D">
        <w:t xml:space="preserve"> </w:t>
      </w:r>
      <w:r w:rsidRPr="00452FDB">
        <w:t>Palma</w:t>
      </w:r>
      <w:r w:rsidR="00B2638D">
        <w:t xml:space="preserve"> </w:t>
      </w:r>
      <w:r w:rsidRPr="00452FDB">
        <w:t>–</w:t>
      </w:r>
      <w:r w:rsidR="00B2638D">
        <w:t xml:space="preserve"> </w:t>
      </w:r>
      <w:r w:rsidRPr="00452FDB">
        <w:t>Técnico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la</w:t>
      </w:r>
      <w:r w:rsidR="00B2638D">
        <w:t xml:space="preserve"> </w:t>
      </w:r>
      <w:r w:rsidRPr="00452FDB">
        <w:t>Unidad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Estudios</w:t>
      </w:r>
      <w:r w:rsidR="00B2638D">
        <w:t xml:space="preserve"> </w:t>
      </w:r>
      <w:r w:rsidRPr="00452FDB">
        <w:t>y</w:t>
      </w:r>
      <w:r w:rsidR="00B2638D">
        <w:t xml:space="preserve"> </w:t>
      </w:r>
      <w:r w:rsidRPr="00452FDB">
        <w:t>Proyectos,</w:t>
      </w:r>
      <w:r w:rsidR="00B2638D">
        <w:t xml:space="preserve"> </w:t>
      </w:r>
      <w:r w:rsidRPr="00452FDB">
        <w:t>del</w:t>
      </w:r>
      <w:r w:rsidR="00B2638D">
        <w:t xml:space="preserve"> </w:t>
      </w:r>
      <w:r w:rsidRPr="00452FDB">
        <w:t>GADMCJS,</w:t>
      </w:r>
      <w:r w:rsidR="00B2638D">
        <w:t xml:space="preserve"> </w:t>
      </w:r>
      <w:r w:rsidRPr="00452FDB">
        <w:t>a</w:t>
      </w:r>
      <w:r w:rsidR="00B2638D">
        <w:t xml:space="preserve"> </w:t>
      </w:r>
      <w:r w:rsidRPr="00452FDB">
        <w:t>través</w:t>
      </w:r>
      <w:r w:rsidR="00B2638D">
        <w:t xml:space="preserve"> </w:t>
      </w:r>
      <w:r w:rsidRPr="00452FDB">
        <w:t>del</w:t>
      </w:r>
      <w:r w:rsidR="00B2638D">
        <w:t xml:space="preserve"> </w:t>
      </w:r>
      <w:r w:rsidRPr="00452FDB">
        <w:t>cual</w:t>
      </w:r>
      <w:r w:rsidR="00B2638D">
        <w:t xml:space="preserve"> </w:t>
      </w:r>
      <w:r w:rsidRPr="00452FDB">
        <w:t>emite</w:t>
      </w:r>
      <w:r w:rsidR="00B2638D">
        <w:t xml:space="preserve"> </w:t>
      </w:r>
      <w:r w:rsidRPr="00452FDB">
        <w:t>al</w:t>
      </w:r>
      <w:r w:rsidR="00B2638D">
        <w:t xml:space="preserve"> </w:t>
      </w:r>
      <w:r w:rsidRPr="00452FDB">
        <w:t>Arq.</w:t>
      </w:r>
      <w:r w:rsidR="00B2638D">
        <w:t xml:space="preserve"> </w:t>
      </w:r>
      <w:r w:rsidRPr="00452FDB">
        <w:t>Miguel</w:t>
      </w:r>
      <w:r w:rsidR="00B2638D">
        <w:t xml:space="preserve"> </w:t>
      </w:r>
      <w:r w:rsidRPr="00452FDB">
        <w:t>Ángel</w:t>
      </w:r>
      <w:r w:rsidR="00B2638D">
        <w:t xml:space="preserve"> </w:t>
      </w:r>
      <w:r w:rsidRPr="00452FDB">
        <w:t>Vanegas</w:t>
      </w:r>
      <w:r w:rsidR="00B2638D">
        <w:t xml:space="preserve"> </w:t>
      </w:r>
      <w:r w:rsidRPr="00452FDB">
        <w:t>Jirón</w:t>
      </w:r>
      <w:r w:rsidR="00B2638D">
        <w:t xml:space="preserve"> </w:t>
      </w:r>
      <w:r w:rsidRPr="00452FDB">
        <w:t>–</w:t>
      </w:r>
      <w:r w:rsidR="00B2638D">
        <w:t xml:space="preserve"> </w:t>
      </w:r>
      <w:r w:rsidRPr="00452FDB">
        <w:t>Jefe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la</w:t>
      </w:r>
      <w:r w:rsidR="00B2638D">
        <w:t xml:space="preserve"> </w:t>
      </w:r>
      <w:r w:rsidRPr="00452FDB">
        <w:t>Unidad</w:t>
      </w:r>
      <w:r w:rsidR="00B2638D">
        <w:t xml:space="preserve"> </w:t>
      </w:r>
      <w:r w:rsidRPr="00452FDB">
        <w:t>de</w:t>
      </w:r>
      <w:r w:rsidR="00B2638D">
        <w:t xml:space="preserve"> </w:t>
      </w:r>
      <w:r w:rsidRPr="00452FDB">
        <w:t>Estudios</w:t>
      </w:r>
      <w:r w:rsidR="00B2638D">
        <w:t xml:space="preserve"> </w:t>
      </w:r>
      <w:r w:rsidRPr="00452FDB">
        <w:t>y</w:t>
      </w:r>
      <w:r w:rsidR="00B2638D">
        <w:t xml:space="preserve"> </w:t>
      </w:r>
      <w:r w:rsidRPr="00452FDB"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GADMCJS,</w:t>
      </w:r>
      <w:r w:rsidR="00B2638D">
        <w:t xml:space="preserve"> </w:t>
      </w:r>
      <w:r>
        <w:t>el</w:t>
      </w:r>
      <w:r w:rsidR="00B2638D">
        <w:t xml:space="preserve"> </w:t>
      </w:r>
      <w:r>
        <w:t>Informe</w:t>
      </w:r>
      <w:r w:rsidR="00B2638D">
        <w:t xml:space="preserve"> </w:t>
      </w:r>
      <w:r>
        <w:t>Técnico</w:t>
      </w:r>
      <w:r w:rsidR="00B2638D">
        <w:t xml:space="preserve"> </w:t>
      </w:r>
      <w:r>
        <w:t>de</w:t>
      </w:r>
      <w:r w:rsidR="00B2638D">
        <w:t xml:space="preserve"> </w:t>
      </w:r>
      <w:r>
        <w:t>Validación</w:t>
      </w:r>
      <w:r w:rsidR="00B2638D">
        <w:t xml:space="preserve"> </w:t>
      </w:r>
      <w:r>
        <w:t>y</w:t>
      </w:r>
      <w:r w:rsidR="00B2638D">
        <w:t xml:space="preserve"> </w:t>
      </w:r>
      <w:r>
        <w:t>Factibilidad</w:t>
      </w:r>
      <w:r w:rsidR="00B2638D">
        <w:t xml:space="preserve"> </w:t>
      </w:r>
      <w:r>
        <w:t>de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EDUCATIVA,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SANITARIAS,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APRENDIZAJE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NIÑOS,</w:t>
      </w:r>
      <w:r w:rsidR="00B2638D">
        <w:t xml:space="preserve"> </w:t>
      </w:r>
      <w:r>
        <w:t>NIÑAS</w:t>
      </w:r>
      <w:r w:rsidR="00B2638D">
        <w:t xml:space="preserve"> </w:t>
      </w:r>
      <w:r>
        <w:t>Y</w:t>
      </w:r>
      <w:r w:rsidR="00B2638D">
        <w:t xml:space="preserve"> </w:t>
      </w:r>
      <w:r>
        <w:t>ADOLESCENTES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ORELLANA"</w:t>
      </w:r>
      <w:r w:rsidR="00B2638D">
        <w:t xml:space="preserve"> </w:t>
      </w:r>
      <w:r>
        <w:t>mismo</w:t>
      </w:r>
      <w:r w:rsidR="00B2638D">
        <w:t xml:space="preserve"> </w:t>
      </w:r>
      <w:r>
        <w:t>que</w:t>
      </w:r>
      <w:r w:rsidR="00B2638D">
        <w:t xml:space="preserve"> </w:t>
      </w:r>
      <w:r>
        <w:t>en</w:t>
      </w:r>
      <w:r w:rsidR="00B2638D">
        <w:t xml:space="preserve"> </w:t>
      </w:r>
      <w:r>
        <w:t>su</w:t>
      </w:r>
      <w:r w:rsidR="00B2638D">
        <w:t xml:space="preserve"> </w:t>
      </w:r>
      <w:r>
        <w:t>parte</w:t>
      </w:r>
      <w:r w:rsidR="00B2638D">
        <w:t xml:space="preserve"> </w:t>
      </w:r>
      <w:r>
        <w:t>pertinente</w:t>
      </w:r>
      <w:r w:rsidR="00B2638D">
        <w:t xml:space="preserve"> </w:t>
      </w:r>
      <w:r>
        <w:t>manifiesta</w:t>
      </w:r>
      <w:r w:rsidR="00B2638D">
        <w:t xml:space="preserve"> </w:t>
      </w:r>
      <w:r>
        <w:t>concluye</w:t>
      </w:r>
      <w:r w:rsidR="00B2638D">
        <w:t xml:space="preserve"> </w:t>
      </w:r>
      <w:r>
        <w:t>y</w:t>
      </w:r>
      <w:r w:rsidR="00B2638D">
        <w:t xml:space="preserve"> </w:t>
      </w:r>
      <w:r>
        <w:t>recomienda:</w:t>
      </w:r>
    </w:p>
    <w:p w14:paraId="17BDF3A7" w14:textId="77777777" w:rsidR="00452FDB" w:rsidRDefault="00452FDB" w:rsidP="00452FDB">
      <w:pPr>
        <w:jc w:val="both"/>
      </w:pPr>
      <w:r>
        <w:t>(…)</w:t>
      </w:r>
    </w:p>
    <w:p w14:paraId="6AB573C1" w14:textId="64F80C7D" w:rsidR="00452FDB" w:rsidRDefault="00452FDB" w:rsidP="00452FDB">
      <w:pPr>
        <w:jc w:val="both"/>
      </w:pPr>
      <w:r>
        <w:t>2.</w:t>
      </w:r>
      <w:r w:rsidR="00B2638D">
        <w:t xml:space="preserve"> </w:t>
      </w:r>
      <w:r>
        <w:t>OBJETIVO</w:t>
      </w:r>
    </w:p>
    <w:p w14:paraId="4E26927F" w14:textId="04E88C48" w:rsidR="00452FDB" w:rsidRDefault="00452FDB" w:rsidP="00452FDB">
      <w:pPr>
        <w:pStyle w:val="Prrafodelista"/>
        <w:numPr>
          <w:ilvl w:val="0"/>
          <w:numId w:val="46"/>
        </w:numPr>
        <w:ind w:left="426"/>
        <w:jc w:val="both"/>
      </w:pPr>
      <w:r>
        <w:t>Objetivo</w:t>
      </w:r>
      <w:r w:rsidR="00B2638D">
        <w:t xml:space="preserve"> </w:t>
      </w:r>
      <w:r>
        <w:t>General:</w:t>
      </w:r>
    </w:p>
    <w:p w14:paraId="0E381AFC" w14:textId="111BDF77" w:rsidR="00452FDB" w:rsidRDefault="00452FDB" w:rsidP="00452FDB">
      <w:pPr>
        <w:jc w:val="both"/>
      </w:pPr>
      <w:r>
        <w:t>Analizar</w:t>
      </w:r>
      <w:r w:rsidR="00B2638D">
        <w:t xml:space="preserve"> </w:t>
      </w:r>
      <w:r>
        <w:t>y</w:t>
      </w:r>
      <w:r w:rsidR="00B2638D">
        <w:t xml:space="preserve"> </w:t>
      </w:r>
      <w:r>
        <w:t>validar</w:t>
      </w:r>
      <w:r w:rsidR="00B2638D">
        <w:t xml:space="preserve"> </w:t>
      </w:r>
      <w:r>
        <w:t>técnicamente</w:t>
      </w:r>
      <w:r w:rsidR="00B2638D">
        <w:t xml:space="preserve"> </w:t>
      </w:r>
      <w:r>
        <w:t>si</w:t>
      </w:r>
      <w:r w:rsidR="00B2638D">
        <w:t xml:space="preserve"> </w:t>
      </w:r>
      <w:r>
        <w:t>los</w:t>
      </w:r>
      <w:r w:rsidR="00B2638D">
        <w:t xml:space="preserve"> </w:t>
      </w:r>
      <w:r>
        <w:t>diseños</w:t>
      </w:r>
      <w:r w:rsidR="00B2638D">
        <w:t xml:space="preserve"> </w:t>
      </w:r>
      <w:r>
        <w:t>eléctricos</w:t>
      </w:r>
      <w:r w:rsidR="00B2638D">
        <w:t xml:space="preserve"> </w:t>
      </w:r>
      <w:r>
        <w:t>desarrollados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EDUCATIVA,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SANITARIAS,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APRENDIZAJE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lastRenderedPageBreak/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NIÑOS,</w:t>
      </w:r>
      <w:r w:rsidR="00B2638D">
        <w:t xml:space="preserve"> </w:t>
      </w:r>
      <w:r>
        <w:t>NIÑAS</w:t>
      </w:r>
      <w:r w:rsidR="00B2638D">
        <w:t xml:space="preserve"> </w:t>
      </w:r>
      <w:r>
        <w:t>Y</w:t>
      </w:r>
      <w:r w:rsidR="00B2638D">
        <w:t xml:space="preserve"> </w:t>
      </w:r>
      <w:r>
        <w:t>ADOLESCENTES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ORELLANA",</w:t>
      </w:r>
      <w:r w:rsidR="00B2638D">
        <w:t xml:space="preserve"> </w:t>
      </w:r>
      <w:r>
        <w:t>permiten</w:t>
      </w:r>
      <w:r w:rsidR="00B2638D">
        <w:t xml:space="preserve"> </w:t>
      </w:r>
      <w:r>
        <w:t>una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existente</w:t>
      </w:r>
      <w:r w:rsidR="00B2638D">
        <w:t xml:space="preserve"> </w:t>
      </w:r>
      <w:r>
        <w:t>220</w:t>
      </w:r>
      <w:r w:rsidR="00B2638D">
        <w:t xml:space="preserve"> </w:t>
      </w:r>
      <w:r>
        <w:t>V,</w:t>
      </w:r>
      <w:r w:rsidR="00B2638D">
        <w:t xml:space="preserve"> </w:t>
      </w:r>
      <w:r>
        <w:t>demostrando</w:t>
      </w:r>
      <w:r w:rsidR="00B2638D">
        <w:t xml:space="preserve"> </w:t>
      </w:r>
      <w:r>
        <w:t>la</w:t>
      </w:r>
      <w:r w:rsidR="00B2638D">
        <w:t xml:space="preserve"> </w:t>
      </w:r>
      <w:r>
        <w:t>viabilidad</w:t>
      </w:r>
      <w:r w:rsidR="00B2638D">
        <w:t xml:space="preserve"> </w:t>
      </w:r>
      <w:r>
        <w:t>de</w:t>
      </w:r>
      <w:r w:rsidR="00B2638D">
        <w:t xml:space="preserve"> </w:t>
      </w:r>
      <w:r>
        <w:t>eximir</w:t>
      </w:r>
      <w:r w:rsidR="00B2638D">
        <w:t xml:space="preserve"> </w:t>
      </w:r>
      <w:r>
        <w:t>la</w:t>
      </w:r>
      <w:r w:rsidR="00B2638D">
        <w:t xml:space="preserve"> </w:t>
      </w:r>
      <w:r>
        <w:t>necesidad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proyecto</w:t>
      </w:r>
      <w:r w:rsidR="00B2638D">
        <w:t xml:space="preserve"> </w:t>
      </w:r>
      <w:r>
        <w:t>eléctrico</w:t>
      </w:r>
      <w:r w:rsidR="00B2638D">
        <w:t xml:space="preserve"> </w:t>
      </w:r>
      <w:r>
        <w:t>avalado</w:t>
      </w:r>
      <w:r w:rsidR="00B2638D">
        <w:t xml:space="preserve"> </w:t>
      </w:r>
      <w:r>
        <w:t>por</w:t>
      </w:r>
      <w:r w:rsidR="00B2638D">
        <w:t xml:space="preserve"> </w:t>
      </w:r>
      <w:r>
        <w:t>CNEL</w:t>
      </w:r>
      <w:r w:rsidR="00B2638D">
        <w:t xml:space="preserve"> </w:t>
      </w:r>
      <w:r>
        <w:t>EP</w:t>
      </w:r>
      <w:r w:rsidR="00B2638D">
        <w:t xml:space="preserve"> </w:t>
      </w:r>
      <w:r>
        <w:t>_UN</w:t>
      </w:r>
      <w:r w:rsidR="00B2638D">
        <w:t xml:space="preserve"> </w:t>
      </w:r>
      <w:r>
        <w:t>SUCUMBIOS.</w:t>
      </w:r>
      <w:r w:rsidR="00B2638D">
        <w:t xml:space="preserve"> </w:t>
      </w:r>
    </w:p>
    <w:p w14:paraId="2BDEC1AA" w14:textId="6AC2659F" w:rsidR="00452FDB" w:rsidRDefault="00452FDB" w:rsidP="00452FDB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05EC3FAA" wp14:editId="53531C12">
            <wp:extent cx="4381500" cy="2390775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170E2" w14:textId="64ADA999" w:rsidR="00452FDB" w:rsidRDefault="00452FDB" w:rsidP="00452FDB">
      <w:pPr>
        <w:jc w:val="center"/>
      </w:pPr>
      <w:r w:rsidRPr="00452FDB">
        <w:t>Ilustración</w:t>
      </w:r>
      <w:r w:rsidR="00B2638D">
        <w:t xml:space="preserve"> </w:t>
      </w:r>
      <w:r w:rsidRPr="00452FDB">
        <w:t>1</w:t>
      </w:r>
      <w:r w:rsidR="00B2638D">
        <w:t xml:space="preserve"> </w:t>
      </w:r>
      <w:r w:rsidRPr="00452FDB">
        <w:t>IMAGEN</w:t>
      </w:r>
      <w:r w:rsidR="00B2638D">
        <w:t xml:space="preserve"> </w:t>
      </w:r>
      <w:r w:rsidRPr="00452FDB">
        <w:t>EXTRAIDA</w:t>
      </w:r>
      <w:r w:rsidR="00B2638D">
        <w:t xml:space="preserve"> </w:t>
      </w:r>
      <w:r w:rsidRPr="00452FDB">
        <w:t>DEL</w:t>
      </w:r>
      <w:r w:rsidR="00B2638D">
        <w:t xml:space="preserve"> </w:t>
      </w:r>
      <w:r w:rsidRPr="00452FDB">
        <w:t>GEO-PORTAL</w:t>
      </w:r>
      <w:r w:rsidR="00B2638D">
        <w:t xml:space="preserve"> </w:t>
      </w:r>
      <w:r w:rsidRPr="00452FDB">
        <w:t>CNEL</w:t>
      </w:r>
      <w:r w:rsidR="00B2638D">
        <w:t xml:space="preserve"> </w:t>
      </w:r>
      <w:r w:rsidRPr="00452FDB">
        <w:t>EP</w:t>
      </w:r>
      <w:r w:rsidR="00B2638D">
        <w:t xml:space="preserve"> </w:t>
      </w:r>
      <w:r w:rsidRPr="00452FDB">
        <w:t>UN-SUCUMBIOS</w:t>
      </w:r>
    </w:p>
    <w:p w14:paraId="4816B596" w14:textId="510A4FB1" w:rsidR="0039519F" w:rsidRDefault="0039519F" w:rsidP="0039519F">
      <w:pPr>
        <w:jc w:val="both"/>
      </w:pPr>
      <w:r>
        <w:t>3.</w:t>
      </w:r>
      <w:r w:rsidR="00B2638D">
        <w:t xml:space="preserve"> </w:t>
      </w:r>
      <w:r>
        <w:t>INSPECCIÓN</w:t>
      </w:r>
      <w:r w:rsidR="00B2638D">
        <w:t xml:space="preserve"> </w:t>
      </w:r>
      <w:r>
        <w:t>TÉCNICA</w:t>
      </w:r>
      <w:r w:rsidR="00B2638D">
        <w:t xml:space="preserve"> </w:t>
      </w:r>
      <w:r>
        <w:t>(LEVANTAMIENTO</w:t>
      </w:r>
      <w:r w:rsidR="00B2638D">
        <w:t xml:space="preserve"> </w:t>
      </w:r>
      <w:r>
        <w:t>DE</w:t>
      </w:r>
      <w:r w:rsidR="00B2638D">
        <w:t xml:space="preserve"> </w:t>
      </w:r>
      <w:r>
        <w:t>CAMPO)</w:t>
      </w:r>
    </w:p>
    <w:p w14:paraId="21F70C98" w14:textId="4CFF3C68" w:rsidR="0039519F" w:rsidRDefault="0039519F" w:rsidP="0039519F">
      <w:pPr>
        <w:jc w:val="both"/>
      </w:pPr>
      <w:r>
        <w:t>Con</w:t>
      </w:r>
      <w:r w:rsidR="00B2638D">
        <w:t xml:space="preserve"> </w:t>
      </w:r>
      <w:r>
        <w:t>fecha</w:t>
      </w:r>
      <w:r w:rsidR="00B2638D">
        <w:t xml:space="preserve"> </w:t>
      </w:r>
      <w:r>
        <w:t>29</w:t>
      </w:r>
      <w:r w:rsidR="00B2638D">
        <w:t xml:space="preserve"> </w:t>
      </w:r>
      <w:r>
        <w:t>de</w:t>
      </w:r>
      <w:r w:rsidR="00B2638D">
        <w:t xml:space="preserve"> </w:t>
      </w:r>
      <w:r>
        <w:t>junio</w:t>
      </w:r>
      <w:r w:rsidR="00B2638D">
        <w:t xml:space="preserve"> </w:t>
      </w:r>
      <w:r>
        <w:t>de</w:t>
      </w:r>
      <w:r w:rsidR="00B2638D">
        <w:t xml:space="preserve"> </w:t>
      </w:r>
      <w:r>
        <w:t>2026,</w:t>
      </w:r>
      <w:r w:rsidR="00B2638D">
        <w:t xml:space="preserve"> </w:t>
      </w:r>
      <w:r>
        <w:t>se</w:t>
      </w:r>
      <w:r w:rsidR="00B2638D">
        <w:t xml:space="preserve"> </w:t>
      </w:r>
      <w:r>
        <w:t>realizó</w:t>
      </w:r>
      <w:r w:rsidR="00B2638D">
        <w:t xml:space="preserve"> </w:t>
      </w:r>
      <w:r>
        <w:t>la</w:t>
      </w:r>
      <w:r w:rsidR="00B2638D">
        <w:t xml:space="preserve"> </w:t>
      </w:r>
      <w:r>
        <w:t>inspección</w:t>
      </w:r>
      <w:r w:rsidR="00B2638D">
        <w:t xml:space="preserve"> </w:t>
      </w:r>
      <w:r>
        <w:t>técnica</w:t>
      </w:r>
      <w:r w:rsidR="00B2638D">
        <w:t xml:space="preserve"> </w:t>
      </w:r>
      <w:r>
        <w:t>en</w:t>
      </w:r>
      <w:r w:rsidR="00B2638D">
        <w:t xml:space="preserve"> </w:t>
      </w:r>
      <w:r>
        <w:t>sitio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sector</w:t>
      </w:r>
      <w:r w:rsidR="00B2638D">
        <w:t xml:space="preserve"> </w:t>
      </w:r>
      <w:r>
        <w:t>de</w:t>
      </w:r>
      <w:r w:rsidR="00B2638D">
        <w:t xml:space="preserve"> </w:t>
      </w:r>
      <w:r>
        <w:t>intervención,</w:t>
      </w:r>
      <w:r w:rsidR="00B2638D">
        <w:t xml:space="preserve"> </w:t>
      </w:r>
      <w:r>
        <w:t>aplicando</w:t>
      </w:r>
      <w:r w:rsidR="00B2638D">
        <w:t xml:space="preserve"> </w:t>
      </w:r>
      <w:r>
        <w:t>una</w:t>
      </w:r>
      <w:r w:rsidR="00B2638D">
        <w:t xml:space="preserve"> </w:t>
      </w:r>
      <w:r>
        <w:t>metodología</w:t>
      </w:r>
      <w:r w:rsidR="00B2638D">
        <w:t xml:space="preserve"> </w:t>
      </w:r>
      <w:r>
        <w:t>de</w:t>
      </w:r>
      <w:r w:rsidR="00B2638D">
        <w:t xml:space="preserve"> </w:t>
      </w:r>
      <w:r>
        <w:t>levantamiento</w:t>
      </w:r>
      <w:r w:rsidR="00B2638D">
        <w:t xml:space="preserve"> </w:t>
      </w:r>
      <w:r>
        <w:t>visual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externa.</w:t>
      </w:r>
      <w:r w:rsidR="00B2638D">
        <w:t xml:space="preserve"> </w:t>
      </w:r>
      <w:r>
        <w:t>Este</w:t>
      </w:r>
      <w:r w:rsidR="00B2638D">
        <w:t xml:space="preserve"> </w:t>
      </w:r>
      <w:r>
        <w:t>procedimiento</w:t>
      </w:r>
      <w:r w:rsidR="00B2638D">
        <w:t xml:space="preserve"> </w:t>
      </w:r>
      <w:r>
        <w:t>es</w:t>
      </w:r>
      <w:r w:rsidR="00B2638D">
        <w:t xml:space="preserve"> </w:t>
      </w:r>
      <w:r>
        <w:t>el</w:t>
      </w:r>
      <w:r w:rsidR="00B2638D">
        <w:t xml:space="preserve"> </w:t>
      </w:r>
      <w:r>
        <w:t>estándar</w:t>
      </w:r>
      <w:r w:rsidR="00B2638D">
        <w:t xml:space="preserve"> </w:t>
      </w:r>
      <w:r>
        <w:t>inicial</w:t>
      </w:r>
      <w:r w:rsidR="00B2638D">
        <w:t xml:space="preserve"> </w:t>
      </w:r>
      <w:r>
        <w:t>y</w:t>
      </w:r>
      <w:r w:rsidR="00B2638D">
        <w:t xml:space="preserve"> </w:t>
      </w:r>
      <w:r>
        <w:t>expedito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validación</w:t>
      </w:r>
      <w:r w:rsidR="00B2638D">
        <w:t xml:space="preserve"> </w:t>
      </w:r>
      <w:r>
        <w:t>de</w:t>
      </w:r>
      <w:r w:rsidR="00B2638D">
        <w:t xml:space="preserve"> </w:t>
      </w:r>
      <w:r>
        <w:t>proyectos</w:t>
      </w:r>
      <w:r w:rsidR="00B2638D">
        <w:t xml:space="preserve"> </w:t>
      </w:r>
      <w:r>
        <w:t>de</w:t>
      </w:r>
      <w:r w:rsidR="00B2638D">
        <w:t xml:space="preserve"> </w:t>
      </w:r>
      <w:r>
        <w:t>optimización</w:t>
      </w:r>
      <w:r w:rsidR="00B2638D">
        <w:t xml:space="preserve"> </w:t>
      </w:r>
      <w:r>
        <w:t>de</w:t>
      </w:r>
      <w:r w:rsidR="00B2638D">
        <w:t xml:space="preserve"> </w:t>
      </w:r>
      <w:r>
        <w:t>recursos</w:t>
      </w:r>
      <w:r w:rsidR="00B2638D">
        <w:t xml:space="preserve"> </w:t>
      </w:r>
      <w:r>
        <w:t>públicos,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permite</w:t>
      </w:r>
      <w:r w:rsidR="00B2638D">
        <w:t xml:space="preserve"> </w:t>
      </w:r>
      <w:r>
        <w:t>constatar</w:t>
      </w:r>
      <w:r w:rsidR="00B2638D">
        <w:t xml:space="preserve"> </w:t>
      </w:r>
      <w:r>
        <w:t>de</w:t>
      </w:r>
      <w:r w:rsidR="00B2638D">
        <w:t xml:space="preserve"> </w:t>
      </w:r>
      <w:r>
        <w:t>forma</w:t>
      </w:r>
      <w:r w:rsidR="00B2638D">
        <w:t xml:space="preserve"> </w:t>
      </w:r>
      <w:r>
        <w:t>directa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físicas,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nominal</w:t>
      </w:r>
      <w:r w:rsidR="00B2638D">
        <w:t xml:space="preserve"> </w:t>
      </w:r>
      <w:r>
        <w:t>del</w:t>
      </w:r>
      <w:r w:rsidR="00B2638D">
        <w:t xml:space="preserve"> </w:t>
      </w:r>
      <w:r>
        <w:t>transformador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disposición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líneas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pública</w:t>
      </w:r>
      <w:r w:rsidR="00B2638D">
        <w:t xml:space="preserve"> </w:t>
      </w:r>
      <w:r>
        <w:t>en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de</w:t>
      </w:r>
      <w:r w:rsidR="00B2638D">
        <w:t xml:space="preserve"> </w:t>
      </w:r>
      <w:r>
        <w:t>CNEL</w:t>
      </w:r>
      <w:r w:rsidR="00B2638D">
        <w:t xml:space="preserve"> </w:t>
      </w:r>
      <w:r>
        <w:t>EP.</w:t>
      </w:r>
    </w:p>
    <w:p w14:paraId="4176543F" w14:textId="4EA41B2B" w:rsidR="0039519F" w:rsidRDefault="0039519F" w:rsidP="0039519F">
      <w:pPr>
        <w:jc w:val="both"/>
      </w:pPr>
      <w:r>
        <w:t>Durante</w:t>
      </w:r>
      <w:r w:rsidR="00B2638D">
        <w:t xml:space="preserve"> </w:t>
      </w:r>
      <w:r>
        <w:t>el</w:t>
      </w:r>
      <w:r w:rsidR="00B2638D">
        <w:t xml:space="preserve"> </w:t>
      </w:r>
      <w:r>
        <w:t>levantamiento</w:t>
      </w:r>
      <w:r w:rsidR="00B2638D">
        <w:t xml:space="preserve"> </w:t>
      </w:r>
      <w:r>
        <w:t>se</w:t>
      </w:r>
      <w:r w:rsidR="00B2638D">
        <w:t xml:space="preserve"> </w:t>
      </w:r>
      <w:r>
        <w:t>registraron</w:t>
      </w:r>
      <w:r w:rsidR="00B2638D">
        <w:t xml:space="preserve"> </w:t>
      </w:r>
      <w:r>
        <w:t>las</w:t>
      </w:r>
      <w:r w:rsidR="00B2638D">
        <w:t xml:space="preserve"> </w:t>
      </w:r>
      <w:r>
        <w:t>siguientes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eléctrica</w:t>
      </w:r>
      <w:r w:rsidR="00B2638D">
        <w:t xml:space="preserve"> </w:t>
      </w:r>
      <w:r>
        <w:t>circundante:</w:t>
      </w:r>
    </w:p>
    <w:p w14:paraId="2D5D9BF0" w14:textId="037F6A49" w:rsidR="0039519F" w:rsidRDefault="0039519F" w:rsidP="0039519F">
      <w:pPr>
        <w:jc w:val="both"/>
      </w:pPr>
      <w:r w:rsidRPr="0039519F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Pr="0039519F">
        <w:rPr>
          <w:b/>
        </w:rPr>
        <w:t>Infraestructura</w:t>
      </w:r>
      <w:r w:rsidR="00B2638D">
        <w:rPr>
          <w:b/>
        </w:rPr>
        <w:t xml:space="preserve"> </w:t>
      </w:r>
      <w:r w:rsidRPr="0039519F">
        <w:rPr>
          <w:b/>
        </w:rPr>
        <w:t>de</w:t>
      </w:r>
      <w:r w:rsidR="00B2638D">
        <w:rPr>
          <w:b/>
        </w:rPr>
        <w:t xml:space="preserve"> </w:t>
      </w:r>
      <w:r w:rsidRPr="0039519F">
        <w:rPr>
          <w:b/>
        </w:rPr>
        <w:t>Baja</w:t>
      </w:r>
      <w:r w:rsidR="00B2638D">
        <w:rPr>
          <w:b/>
        </w:rPr>
        <w:t xml:space="preserve"> </w:t>
      </w:r>
      <w:r w:rsidRPr="0039519F">
        <w:rPr>
          <w:b/>
        </w:rPr>
        <w:t>Tensión:</w:t>
      </w:r>
      <w:r w:rsidR="00B2638D">
        <w:t xml:space="preserve"> </w:t>
      </w:r>
      <w:r>
        <w:t>Se</w:t>
      </w:r>
      <w:r w:rsidR="00B2638D">
        <w:t xml:space="preserve"> </w:t>
      </w:r>
      <w:r>
        <w:t>identificó</w:t>
      </w:r>
      <w:r w:rsidR="00B2638D">
        <w:t xml:space="preserve"> </w:t>
      </w:r>
      <w:r>
        <w:t>una</w:t>
      </w:r>
      <w:r w:rsidR="00B2638D">
        <w:t xml:space="preserve"> </w:t>
      </w:r>
      <w:r>
        <w:t>línea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pública</w:t>
      </w:r>
      <w:r w:rsidR="00B2638D">
        <w:t xml:space="preserve"> </w:t>
      </w:r>
      <w:r>
        <w:t>aérea</w:t>
      </w:r>
      <w:r w:rsidR="00B2638D">
        <w:t xml:space="preserve"> </w:t>
      </w:r>
      <w:r>
        <w:t>en</w:t>
      </w:r>
      <w:r w:rsidR="00B2638D">
        <w:t xml:space="preserve"> </w:t>
      </w:r>
      <w:r>
        <w:t>baja</w:t>
      </w:r>
      <w:r w:rsidR="00B2638D">
        <w:t xml:space="preserve"> </w:t>
      </w:r>
      <w:r>
        <w:t>tensión</w:t>
      </w:r>
      <w:r w:rsidR="00B2638D">
        <w:t xml:space="preserve"> </w:t>
      </w:r>
      <w:r>
        <w:t>a</w:t>
      </w:r>
      <w:r w:rsidR="00B2638D">
        <w:t xml:space="preserve"> </w:t>
      </w:r>
      <w:r>
        <w:t>un</w:t>
      </w:r>
      <w:r w:rsidR="00B2638D">
        <w:t xml:space="preserve"> </w:t>
      </w:r>
      <w:r>
        <w:t>voltaje</w:t>
      </w:r>
      <w:r w:rsidR="00B2638D">
        <w:t xml:space="preserve"> </w:t>
      </w:r>
      <w:r>
        <w:t>nominal</w:t>
      </w:r>
      <w:r w:rsidR="00B2638D">
        <w:t xml:space="preserve"> </w:t>
      </w:r>
      <w:r>
        <w:t>de</w:t>
      </w:r>
      <w:r w:rsidR="00B2638D">
        <w:t xml:space="preserve"> </w:t>
      </w:r>
      <w:r>
        <w:t>220V.</w:t>
      </w:r>
    </w:p>
    <w:p w14:paraId="47CE7E51" w14:textId="3ADE63D6" w:rsidR="0039519F" w:rsidRDefault="0039519F" w:rsidP="0039519F">
      <w:pPr>
        <w:jc w:val="both"/>
      </w:pPr>
      <w:r w:rsidRPr="0039519F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Pr="0039519F">
        <w:rPr>
          <w:b/>
        </w:rPr>
        <w:t>Subestación</w:t>
      </w:r>
      <w:r w:rsidR="00B2638D">
        <w:rPr>
          <w:b/>
        </w:rPr>
        <w:t xml:space="preserve"> </w:t>
      </w:r>
      <w:r w:rsidRPr="0039519F">
        <w:rPr>
          <w:b/>
        </w:rPr>
        <w:t>de</w:t>
      </w:r>
      <w:r w:rsidR="00B2638D">
        <w:rPr>
          <w:b/>
        </w:rPr>
        <w:t xml:space="preserve"> </w:t>
      </w:r>
      <w:r w:rsidRPr="0039519F">
        <w:rPr>
          <w:b/>
        </w:rPr>
        <w:t>Transformación</w:t>
      </w:r>
      <w:r w:rsidR="00B2638D">
        <w:rPr>
          <w:b/>
        </w:rPr>
        <w:t xml:space="preserve"> </w:t>
      </w:r>
      <w:r w:rsidRPr="0039519F">
        <w:rPr>
          <w:b/>
        </w:rPr>
        <w:t>Cercana:</w:t>
      </w:r>
      <w:r w:rsidR="00B2638D">
        <w:t xml:space="preserve"> </w:t>
      </w:r>
      <w:r>
        <w:t>Se</w:t>
      </w:r>
      <w:r w:rsidR="00B2638D">
        <w:t xml:space="preserve"> </w:t>
      </w:r>
      <w:r>
        <w:t>localizó</w:t>
      </w:r>
      <w:r w:rsidR="00B2638D">
        <w:t xml:space="preserve"> </w:t>
      </w:r>
      <w:r>
        <w:t>un</w:t>
      </w:r>
      <w:r w:rsidR="00B2638D">
        <w:t xml:space="preserve"> </w:t>
      </w:r>
      <w:r>
        <w:t>transformador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de</w:t>
      </w:r>
      <w:r w:rsidR="00B2638D">
        <w:t xml:space="preserve"> </w:t>
      </w:r>
      <w:r>
        <w:t>propiedad</w:t>
      </w:r>
      <w:r w:rsidR="00B2638D">
        <w:t xml:space="preserve"> </w:t>
      </w:r>
      <w:r>
        <w:t>de</w:t>
      </w:r>
      <w:r w:rsidR="00B2638D">
        <w:t xml:space="preserve"> </w:t>
      </w:r>
      <w:r>
        <w:t>CNEL</w:t>
      </w:r>
      <w:r w:rsidR="00B2638D">
        <w:t xml:space="preserve"> </w:t>
      </w:r>
      <w:r>
        <w:t>EP,</w:t>
      </w:r>
      <w:r w:rsidR="00B2638D">
        <w:t xml:space="preserve"> </w:t>
      </w:r>
      <w:r>
        <w:t>con</w:t>
      </w:r>
      <w:r w:rsidR="00B2638D">
        <w:t xml:space="preserve"> </w:t>
      </w:r>
      <w:r>
        <w:t>código</w:t>
      </w:r>
      <w:r w:rsidR="00B2638D">
        <w:t xml:space="preserve"> </w:t>
      </w:r>
      <w:r>
        <w:t>de</w:t>
      </w:r>
      <w:r w:rsidR="00B2638D">
        <w:t xml:space="preserve"> </w:t>
      </w:r>
      <w:r>
        <w:t>catastro</w:t>
      </w:r>
      <w:r w:rsidR="00B2638D">
        <w:t xml:space="preserve"> </w:t>
      </w:r>
      <w:r>
        <w:t>poste</w:t>
      </w:r>
      <w:r w:rsidR="00B2638D">
        <w:t xml:space="preserve"> </w:t>
      </w:r>
      <w:proofErr w:type="spellStart"/>
      <w:r>
        <w:t>N°</w:t>
      </w:r>
      <w:proofErr w:type="spellEnd"/>
      <w:r w:rsidR="00B2638D">
        <w:t xml:space="preserve"> </w:t>
      </w:r>
      <w:r>
        <w:t>20045196</w:t>
      </w:r>
      <w:r w:rsidR="00B2638D">
        <w:t xml:space="preserve"> </w:t>
      </w:r>
      <w:r>
        <w:t>y</w:t>
      </w:r>
      <w:r w:rsidR="00B2638D">
        <w:t xml:space="preserve"> </w:t>
      </w:r>
      <w:r>
        <w:t>transformador</w:t>
      </w:r>
      <w:r w:rsidR="00B2638D">
        <w:t xml:space="preserve"> </w:t>
      </w:r>
      <w:proofErr w:type="spellStart"/>
      <w:r>
        <w:t>N°</w:t>
      </w:r>
      <w:proofErr w:type="spellEnd"/>
      <w:r>
        <w:t>.</w:t>
      </w:r>
      <w:r w:rsidR="00B2638D">
        <w:t xml:space="preserve"> </w:t>
      </w:r>
      <w:r>
        <w:t>2012776</w:t>
      </w:r>
      <w:r w:rsidR="00B2638D">
        <w:t xml:space="preserve"> </w:t>
      </w:r>
      <w:r>
        <w:t>de</w:t>
      </w:r>
      <w:r w:rsidR="00B2638D">
        <w:t xml:space="preserve"> </w:t>
      </w:r>
      <w:r>
        <w:t>conexión</w:t>
      </w:r>
      <w:r w:rsidR="00B2638D">
        <w:t xml:space="preserve"> </w:t>
      </w:r>
      <w:r>
        <w:t>Monofásica,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capacidad</w:t>
      </w:r>
      <w:r w:rsidR="00B2638D">
        <w:t xml:space="preserve"> </w:t>
      </w:r>
      <w:r>
        <w:t>nominal</w:t>
      </w:r>
      <w:r w:rsidR="00B2638D">
        <w:t xml:space="preserve"> </w:t>
      </w:r>
      <w:r>
        <w:t>de</w:t>
      </w:r>
      <w:r w:rsidR="00B2638D">
        <w:t xml:space="preserve"> </w:t>
      </w:r>
      <w:r>
        <w:t>25</w:t>
      </w:r>
      <w:r w:rsidR="00B2638D">
        <w:t xml:space="preserve"> </w:t>
      </w:r>
      <w:proofErr w:type="spellStart"/>
      <w:r>
        <w:t>Kva</w:t>
      </w:r>
      <w:proofErr w:type="spellEnd"/>
      <w:r>
        <w:t>.</w:t>
      </w:r>
    </w:p>
    <w:p w14:paraId="64C946CB" w14:textId="0E9F2030" w:rsidR="0039519F" w:rsidRDefault="0039519F" w:rsidP="0039519F">
      <w:pPr>
        <w:jc w:val="both"/>
      </w:pPr>
      <w:r w:rsidRPr="0039519F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Pr="0039519F">
        <w:rPr>
          <w:b/>
        </w:rPr>
        <w:t>Distancia</w:t>
      </w:r>
      <w:r w:rsidR="00B2638D">
        <w:rPr>
          <w:b/>
        </w:rPr>
        <w:t xml:space="preserve"> </w:t>
      </w:r>
      <w:r w:rsidRPr="0039519F">
        <w:rPr>
          <w:b/>
        </w:rPr>
        <w:t>al</w:t>
      </w:r>
      <w:r w:rsidR="00B2638D">
        <w:rPr>
          <w:b/>
        </w:rPr>
        <w:t xml:space="preserve"> </w:t>
      </w:r>
      <w:r w:rsidRPr="0039519F">
        <w:rPr>
          <w:b/>
        </w:rPr>
        <w:t>Punto</w:t>
      </w:r>
      <w:r w:rsidR="00B2638D">
        <w:rPr>
          <w:b/>
        </w:rPr>
        <w:t xml:space="preserve"> </w:t>
      </w:r>
      <w:r w:rsidRPr="0039519F">
        <w:rPr>
          <w:b/>
        </w:rPr>
        <w:t>de</w:t>
      </w:r>
      <w:r w:rsidR="00B2638D">
        <w:rPr>
          <w:b/>
        </w:rPr>
        <w:t xml:space="preserve"> </w:t>
      </w:r>
      <w:r w:rsidRPr="0039519F">
        <w:rPr>
          <w:b/>
        </w:rPr>
        <w:t>Entrega</w:t>
      </w:r>
      <w:r>
        <w:t>:</w:t>
      </w:r>
      <w:r w:rsidR="00B2638D">
        <w:t xml:space="preserve"> </w:t>
      </w:r>
      <w:r>
        <w:t>La</w:t>
      </w:r>
      <w:r w:rsidR="00B2638D">
        <w:t xml:space="preserve"> </w:t>
      </w:r>
      <w:r>
        <w:t>distancia</w:t>
      </w:r>
      <w:r w:rsidR="00B2638D">
        <w:t xml:space="preserve"> </w:t>
      </w:r>
      <w:r>
        <w:t>medida</w:t>
      </w:r>
      <w:r w:rsidR="00B2638D">
        <w:t xml:space="preserve"> </w:t>
      </w:r>
      <w:r>
        <w:t>desde</w:t>
      </w:r>
      <w:r w:rsidR="00B2638D">
        <w:t xml:space="preserve"> </w:t>
      </w:r>
      <w:r>
        <w:t>el</w:t>
      </w:r>
      <w:r w:rsidR="00B2638D">
        <w:t xml:space="preserve"> </w:t>
      </w:r>
      <w:r>
        <w:t>poste</w:t>
      </w:r>
      <w:r w:rsidR="00B2638D">
        <w:t xml:space="preserve"> </w:t>
      </w:r>
      <w:r>
        <w:t>donde</w:t>
      </w:r>
      <w:r w:rsidR="00B2638D">
        <w:t xml:space="preserve"> </w:t>
      </w:r>
      <w:r>
        <w:t>se</w:t>
      </w:r>
      <w:r w:rsidR="00B2638D">
        <w:t xml:space="preserve"> </w:t>
      </w:r>
      <w:r>
        <w:t>ubica</w:t>
      </w:r>
      <w:r w:rsidR="00B2638D">
        <w:t xml:space="preserve"> </w:t>
      </w:r>
      <w:r>
        <w:t>el</w:t>
      </w:r>
      <w:r w:rsidR="00B2638D">
        <w:t xml:space="preserve"> </w:t>
      </w:r>
      <w:r>
        <w:t>transformador</w:t>
      </w:r>
      <w:r w:rsidR="00B2638D">
        <w:t xml:space="preserve"> </w:t>
      </w:r>
      <w:r>
        <w:t>(o</w:t>
      </w:r>
      <w:r w:rsidR="00B2638D">
        <w:t xml:space="preserve"> </w:t>
      </w:r>
      <w:r>
        <w:t>red</w:t>
      </w:r>
      <w:r w:rsidR="00B2638D">
        <w:t xml:space="preserve"> </w:t>
      </w:r>
      <w:r>
        <w:t>pública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tensión)</w:t>
      </w:r>
      <w:r w:rsidR="00B2638D">
        <w:t xml:space="preserve"> </w:t>
      </w:r>
      <w:r>
        <w:t>hasta</w:t>
      </w:r>
      <w:r w:rsidR="00B2638D">
        <w:t xml:space="preserve"> </w:t>
      </w:r>
      <w:r>
        <w:t>el</w:t>
      </w:r>
      <w:r w:rsidR="00B2638D">
        <w:t xml:space="preserve"> </w:t>
      </w:r>
      <w:r>
        <w:t>tablero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principal</w:t>
      </w:r>
      <w:r w:rsidR="00B2638D">
        <w:t xml:space="preserve"> </w:t>
      </w:r>
      <w:r>
        <w:t>(TDP)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es</w:t>
      </w:r>
      <w:r w:rsidR="00B2638D">
        <w:t xml:space="preserve"> </w:t>
      </w:r>
      <w:r>
        <w:t>de</w:t>
      </w:r>
      <w:r w:rsidR="00B2638D">
        <w:t xml:space="preserve"> </w:t>
      </w:r>
      <w:r>
        <w:t>aproximadamente</w:t>
      </w:r>
      <w:r w:rsidR="00B2638D">
        <w:t xml:space="preserve"> </w:t>
      </w:r>
      <w:r>
        <w:t>18</w:t>
      </w:r>
      <w:r w:rsidR="00B2638D">
        <w:t xml:space="preserve"> </w:t>
      </w:r>
      <w:r>
        <w:t>metros.</w:t>
      </w:r>
    </w:p>
    <w:p w14:paraId="18ADC92B" w14:textId="201D3E17" w:rsidR="0039519F" w:rsidRPr="0039519F" w:rsidRDefault="0039519F" w:rsidP="0039519F">
      <w:pPr>
        <w:jc w:val="both"/>
        <w:rPr>
          <w:b/>
        </w:rPr>
      </w:pPr>
      <w:r w:rsidRPr="0039519F">
        <w:rPr>
          <w:b/>
        </w:rPr>
        <w:t>4.</w:t>
      </w:r>
      <w:r w:rsidR="00B2638D">
        <w:rPr>
          <w:b/>
        </w:rPr>
        <w:t xml:space="preserve"> </w:t>
      </w:r>
      <w:r w:rsidRPr="0039519F">
        <w:rPr>
          <w:b/>
        </w:rPr>
        <w:t>ANÁLISIS</w:t>
      </w:r>
      <w:r w:rsidR="00B2638D">
        <w:rPr>
          <w:b/>
        </w:rPr>
        <w:t xml:space="preserve"> </w:t>
      </w:r>
      <w:r w:rsidRPr="0039519F">
        <w:rPr>
          <w:b/>
        </w:rPr>
        <w:t>TÉCNICO</w:t>
      </w:r>
    </w:p>
    <w:p w14:paraId="00183189" w14:textId="61385487" w:rsidR="0039519F" w:rsidRDefault="0039519F" w:rsidP="0039519F">
      <w:pPr>
        <w:jc w:val="both"/>
      </w:pPr>
      <w:r>
        <w:lastRenderedPageBreak/>
        <w:t>La</w:t>
      </w:r>
      <w:r w:rsidR="00B2638D">
        <w:t xml:space="preserve"> </w:t>
      </w:r>
      <w:r>
        <w:t>validación</w:t>
      </w:r>
      <w:r w:rsidR="00B2638D">
        <w:t xml:space="preserve"> </w:t>
      </w:r>
      <w:r>
        <w:t>técnica</w:t>
      </w:r>
      <w:r w:rsidR="00B2638D">
        <w:t xml:space="preserve"> </w:t>
      </w:r>
      <w:r>
        <w:t>presentada</w:t>
      </w:r>
      <w:r w:rsidR="00B2638D">
        <w:t xml:space="preserve"> </w:t>
      </w:r>
      <w:r>
        <w:t>en</w:t>
      </w:r>
      <w:r w:rsidR="00B2638D">
        <w:t xml:space="preserve"> </w:t>
      </w:r>
      <w:r>
        <w:t>este</w:t>
      </w:r>
      <w:r w:rsidR="00B2638D">
        <w:t xml:space="preserve"> </w:t>
      </w:r>
      <w:r>
        <w:t>documento</w:t>
      </w:r>
      <w:r w:rsidR="00B2638D">
        <w:t xml:space="preserve"> </w:t>
      </w:r>
      <w:r>
        <w:t>se</w:t>
      </w:r>
      <w:r w:rsidR="00B2638D">
        <w:t xml:space="preserve"> </w:t>
      </w:r>
      <w:r>
        <w:t>sustenta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análisis</w:t>
      </w:r>
      <w:r w:rsidR="00B2638D">
        <w:t xml:space="preserve"> </w:t>
      </w:r>
      <w:r>
        <w:t>visual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de</w:t>
      </w:r>
      <w:r w:rsidR="00B2638D">
        <w:t xml:space="preserve"> </w:t>
      </w:r>
      <w:r>
        <w:t>distribución</w:t>
      </w:r>
      <w:r w:rsidR="00B2638D">
        <w:t xml:space="preserve"> </w:t>
      </w:r>
      <w:r>
        <w:t>externa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aplicación</w:t>
      </w:r>
      <w:r w:rsidR="00B2638D">
        <w:t xml:space="preserve"> </w:t>
      </w:r>
      <w:r>
        <w:t>de</w:t>
      </w:r>
      <w:r w:rsidR="00B2638D">
        <w:t xml:space="preserve"> </w:t>
      </w:r>
      <w:r>
        <w:t>factores</w:t>
      </w:r>
      <w:r w:rsidR="00B2638D">
        <w:t xml:space="preserve"> </w:t>
      </w:r>
      <w:r>
        <w:t>de</w:t>
      </w:r>
      <w:r w:rsidR="00B2638D">
        <w:t xml:space="preserve"> </w:t>
      </w:r>
      <w:r>
        <w:t>demanda</w:t>
      </w:r>
      <w:r w:rsidR="00B2638D">
        <w:t xml:space="preserve"> </w:t>
      </w:r>
      <w:r>
        <w:t>teóricos</w:t>
      </w:r>
      <w:r w:rsidR="00B2638D">
        <w:t xml:space="preserve"> </w:t>
      </w:r>
      <w:r>
        <w:t>normalizados.</w:t>
      </w:r>
      <w:r w:rsidR="00B2638D">
        <w:t xml:space="preserve"> </w:t>
      </w:r>
      <w:r>
        <w:t>Es</w:t>
      </w:r>
      <w:r w:rsidR="00B2638D">
        <w:t xml:space="preserve"> </w:t>
      </w:r>
      <w:r>
        <w:t>necesario</w:t>
      </w:r>
      <w:r w:rsidR="00B2638D">
        <w:t xml:space="preserve"> </w:t>
      </w:r>
      <w:r>
        <w:t>precisar</w:t>
      </w:r>
      <w:r w:rsidR="00B2638D">
        <w:t xml:space="preserve"> </w:t>
      </w:r>
      <w:r>
        <w:t>que</w:t>
      </w:r>
      <w:r w:rsidR="00B2638D">
        <w:t xml:space="preserve"> </w:t>
      </w:r>
      <w:r>
        <w:t>este</w:t>
      </w:r>
      <w:r w:rsidR="00B2638D">
        <w:t xml:space="preserve"> </w:t>
      </w:r>
      <w:r>
        <w:t>alcance</w:t>
      </w:r>
      <w:r w:rsidR="00B2638D">
        <w:t xml:space="preserve"> </w:t>
      </w:r>
      <w:r>
        <w:t>metodológico</w:t>
      </w:r>
      <w:r w:rsidR="00B2638D">
        <w:t xml:space="preserve"> </w:t>
      </w:r>
      <w:r>
        <w:t>posee</w:t>
      </w:r>
      <w:r w:rsidR="00B2638D">
        <w:t xml:space="preserve"> </w:t>
      </w:r>
      <w:proofErr w:type="spellStart"/>
      <w:r>
        <w:t>unalimitación</w:t>
      </w:r>
      <w:proofErr w:type="spellEnd"/>
      <w:r w:rsidR="00B2638D">
        <w:t xml:space="preserve"> </w:t>
      </w:r>
      <w:r>
        <w:t>intrínseca</w:t>
      </w:r>
      <w:r w:rsidR="00B2638D">
        <w:t xml:space="preserve"> </w:t>
      </w:r>
      <w:r>
        <w:t>compartida</w:t>
      </w:r>
      <w:r w:rsidR="00B2638D">
        <w:t xml:space="preserve"> </w:t>
      </w:r>
      <w:r>
        <w:t>en</w:t>
      </w:r>
      <w:r w:rsidR="00B2638D">
        <w:t xml:space="preserve"> </w:t>
      </w:r>
      <w:r>
        <w:t>proyectos</w:t>
      </w:r>
      <w:r w:rsidR="00B2638D">
        <w:t xml:space="preserve"> </w:t>
      </w:r>
      <w:r>
        <w:t>de</w:t>
      </w:r>
      <w:r w:rsidR="00B2638D">
        <w:t xml:space="preserve"> </w:t>
      </w:r>
      <w:r>
        <w:t>vialidad</w:t>
      </w:r>
      <w:r w:rsidR="00B2638D">
        <w:t xml:space="preserve"> </w:t>
      </w:r>
      <w:r>
        <w:t>y</w:t>
      </w:r>
      <w:r w:rsidR="00B2638D">
        <w:t xml:space="preserve"> </w:t>
      </w:r>
      <w:r>
        <w:t>equipamiento</w:t>
      </w:r>
      <w:r w:rsidR="00B2638D">
        <w:t xml:space="preserve"> </w:t>
      </w:r>
      <w:r>
        <w:t>urbano:</w:t>
      </w:r>
      <w:r w:rsidR="00B2638D">
        <w:t xml:space="preserve"> </w:t>
      </w:r>
      <w:r>
        <w:t>Para</w:t>
      </w:r>
      <w:r w:rsidR="00B2638D">
        <w:t xml:space="preserve"> </w:t>
      </w:r>
      <w:r>
        <w:t>absorber</w:t>
      </w:r>
      <w:r w:rsidR="00B2638D">
        <w:t xml:space="preserve"> </w:t>
      </w:r>
      <w:r>
        <w:t>y</w:t>
      </w:r>
      <w:r w:rsidR="00B2638D">
        <w:t xml:space="preserve"> </w:t>
      </w:r>
      <w:r>
        <w:t>registrar</w:t>
      </w:r>
      <w:r w:rsidR="00B2638D">
        <w:t xml:space="preserve"> </w:t>
      </w:r>
      <w:r>
        <w:t>con</w:t>
      </w:r>
      <w:r w:rsidR="00B2638D">
        <w:t xml:space="preserve"> </w:t>
      </w:r>
      <w:r>
        <w:t>absoluta</w:t>
      </w:r>
      <w:r w:rsidR="00B2638D">
        <w:t xml:space="preserve"> </w:t>
      </w:r>
      <w:r>
        <w:t>exactitud</w:t>
      </w:r>
      <w:r w:rsidR="00B2638D">
        <w:t xml:space="preserve"> </w:t>
      </w:r>
      <w:r>
        <w:t>estas</w:t>
      </w:r>
      <w:r w:rsidR="00B2638D">
        <w:t xml:space="preserve"> </w:t>
      </w:r>
      <w:r>
        <w:t>variaciones</w:t>
      </w:r>
      <w:r w:rsidR="00B2638D">
        <w:t xml:space="preserve"> </w:t>
      </w:r>
      <w:r>
        <w:t>simultáneas</w:t>
      </w:r>
      <w:r w:rsidR="00B2638D">
        <w:t xml:space="preserve"> </w:t>
      </w:r>
      <w:r>
        <w:t>y</w:t>
      </w:r>
      <w:r w:rsidR="00B2638D">
        <w:t xml:space="preserve"> </w:t>
      </w:r>
      <w:r>
        <w:t>"cargas</w:t>
      </w:r>
      <w:r w:rsidR="00B2638D">
        <w:t xml:space="preserve"> </w:t>
      </w:r>
      <w:r>
        <w:t>ocultas"</w:t>
      </w:r>
      <w:r w:rsidR="00B2638D">
        <w:t xml:space="preserve"> </w:t>
      </w:r>
      <w:r>
        <w:t>del</w:t>
      </w:r>
      <w:r w:rsidR="00B2638D">
        <w:t xml:space="preserve"> </w:t>
      </w:r>
      <w:r>
        <w:t>sector,</w:t>
      </w:r>
      <w:r w:rsidR="00B2638D">
        <w:t xml:space="preserve"> </w:t>
      </w:r>
      <w:r>
        <w:t>se</w:t>
      </w:r>
      <w:r w:rsidR="00B2638D">
        <w:t xml:space="preserve"> </w:t>
      </w:r>
      <w:r>
        <w:t>requeriría</w:t>
      </w:r>
      <w:r w:rsidR="00B2638D">
        <w:t xml:space="preserve"> </w:t>
      </w:r>
      <w:r>
        <w:t>el</w:t>
      </w:r>
      <w:r w:rsidR="00B2638D">
        <w:t xml:space="preserve"> </w:t>
      </w:r>
      <w:r>
        <w:t>despliegue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equipo</w:t>
      </w:r>
      <w:r w:rsidR="00B2638D">
        <w:t xml:space="preserve"> </w:t>
      </w:r>
      <w:r>
        <w:t>Analizador</w:t>
      </w:r>
      <w:r w:rsidR="00B2638D">
        <w:t xml:space="preserve"> </w:t>
      </w:r>
      <w:r>
        <w:t>de</w:t>
      </w:r>
      <w:r w:rsidR="00B2638D">
        <w:t xml:space="preserve"> </w:t>
      </w:r>
      <w:r>
        <w:t>Red</w:t>
      </w:r>
      <w:r w:rsidR="00B2638D">
        <w:t xml:space="preserve"> </w:t>
      </w:r>
      <w:r>
        <w:t>(Power</w:t>
      </w:r>
      <w:r w:rsidR="00B2638D">
        <w:t xml:space="preserve"> </w:t>
      </w:r>
      <w:proofErr w:type="spellStart"/>
      <w:r>
        <w:t>Quality</w:t>
      </w:r>
      <w:proofErr w:type="spellEnd"/>
      <w:r w:rsidR="00B2638D">
        <w:t xml:space="preserve"> </w:t>
      </w:r>
      <w:proofErr w:type="spellStart"/>
      <w:r>
        <w:t>Analyzer</w:t>
      </w:r>
      <w:proofErr w:type="spellEnd"/>
      <w:r>
        <w:t>)</w:t>
      </w:r>
      <w:r w:rsidR="00B2638D">
        <w:t xml:space="preserve"> </w:t>
      </w:r>
      <w:r>
        <w:t>instalado</w:t>
      </w:r>
      <w:r w:rsidR="00B2638D">
        <w:t xml:space="preserve"> </w:t>
      </w:r>
      <w:r>
        <w:t>en</w:t>
      </w:r>
      <w:r w:rsidR="00B2638D">
        <w:t xml:space="preserve"> </w:t>
      </w:r>
      <w:r>
        <w:t>las</w:t>
      </w:r>
      <w:r w:rsidR="00B2638D">
        <w:t xml:space="preserve"> </w:t>
      </w:r>
      <w:r>
        <w:t>terminales</w:t>
      </w:r>
      <w:r w:rsidR="00B2638D">
        <w:t xml:space="preserve"> </w:t>
      </w:r>
      <w:r>
        <w:t>del</w:t>
      </w:r>
      <w:r w:rsidR="00B2638D">
        <w:t xml:space="preserve"> </w:t>
      </w:r>
      <w:r>
        <w:t>transformador</w:t>
      </w:r>
      <w:r w:rsidR="00B2638D">
        <w:t xml:space="preserve"> </w:t>
      </w:r>
      <w:r>
        <w:t>durante</w:t>
      </w:r>
      <w:r w:rsidR="00B2638D">
        <w:t xml:space="preserve"> </w:t>
      </w:r>
      <w:r>
        <w:t>un</w:t>
      </w:r>
      <w:r w:rsidR="00B2638D">
        <w:t xml:space="preserve"> </w:t>
      </w:r>
      <w:r>
        <w:t>período</w:t>
      </w:r>
      <w:r w:rsidR="00B2638D">
        <w:t xml:space="preserve"> </w:t>
      </w:r>
      <w:r>
        <w:t>de</w:t>
      </w:r>
      <w:r w:rsidR="00B2638D">
        <w:t xml:space="preserve"> </w:t>
      </w:r>
      <w:r>
        <w:t>medición</w:t>
      </w:r>
      <w:r w:rsidR="00B2638D">
        <w:t xml:space="preserve"> </w:t>
      </w:r>
      <w:r>
        <w:t>normado</w:t>
      </w:r>
      <w:r w:rsidR="00B2638D">
        <w:t xml:space="preserve"> </w:t>
      </w:r>
      <w:r>
        <w:t>(7</w:t>
      </w:r>
      <w:r w:rsidR="00B2638D">
        <w:t xml:space="preserve"> </w:t>
      </w:r>
      <w:r>
        <w:t>días</w:t>
      </w:r>
      <w:r w:rsidR="00B2638D">
        <w:t xml:space="preserve"> </w:t>
      </w:r>
      <w:r>
        <w:t>mínimos).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considerando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carga</w:t>
      </w:r>
      <w:r w:rsidR="00B2638D">
        <w:t xml:space="preserve"> </w:t>
      </w:r>
      <w:r>
        <w:t>proyectada</w:t>
      </w:r>
      <w:r w:rsidR="00B2638D">
        <w:t xml:space="preserve"> </w:t>
      </w:r>
      <w:r>
        <w:t>para</w:t>
      </w:r>
      <w:r w:rsidR="00B2638D">
        <w:t xml:space="preserve"> </w:t>
      </w:r>
      <w:r>
        <w:t>este</w:t>
      </w:r>
      <w:r w:rsidR="00B2638D">
        <w:t xml:space="preserve"> </w:t>
      </w:r>
      <w:r>
        <w:t>objeto</w:t>
      </w:r>
      <w:r w:rsidR="00B2638D">
        <w:t xml:space="preserve"> </w:t>
      </w:r>
      <w:r>
        <w:t>municipal</w:t>
      </w:r>
      <w:r w:rsidR="00B2638D">
        <w:t xml:space="preserve"> </w:t>
      </w:r>
      <w:r>
        <w:t>es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magnitud</w:t>
      </w:r>
      <w:r w:rsidR="00B2638D">
        <w:t xml:space="preserve"> </w:t>
      </w:r>
      <w:r>
        <w:t>y</w:t>
      </w:r>
      <w:r w:rsidR="00B2638D">
        <w:t xml:space="preserve"> </w:t>
      </w:r>
      <w:r>
        <w:t>alta</w:t>
      </w:r>
      <w:r w:rsidR="00B2638D">
        <w:t xml:space="preserve"> </w:t>
      </w:r>
      <w:r>
        <w:t>eficiencia,</w:t>
      </w:r>
      <w:r w:rsidR="00B2638D">
        <w:t xml:space="preserve"> </w:t>
      </w:r>
      <w:r>
        <w:t>el</w:t>
      </w:r>
      <w:r w:rsidR="00B2638D">
        <w:t xml:space="preserve"> </w:t>
      </w:r>
      <w:r>
        <w:t>presente</w:t>
      </w:r>
      <w:r w:rsidR="00B2638D">
        <w:t xml:space="preserve"> </w:t>
      </w:r>
      <w:r>
        <w:t>levantamiento</w:t>
      </w:r>
      <w:r w:rsidR="00B2638D">
        <w:t xml:space="preserve"> </w:t>
      </w:r>
      <w:r>
        <w:t>visual</w:t>
      </w:r>
      <w:r w:rsidR="00B2638D">
        <w:t xml:space="preserve"> </w:t>
      </w:r>
      <w:r>
        <w:t>externo</w:t>
      </w:r>
      <w:r w:rsidR="00B2638D">
        <w:t xml:space="preserve"> </w:t>
      </w:r>
      <w:r>
        <w:t>se</w:t>
      </w:r>
      <w:r w:rsidR="00B2638D">
        <w:t xml:space="preserve"> </w:t>
      </w:r>
      <w:r>
        <w:t>valida</w:t>
      </w:r>
      <w:r w:rsidR="00B2638D">
        <w:t xml:space="preserve"> </w:t>
      </w:r>
      <w:r>
        <w:t>como</w:t>
      </w:r>
      <w:r w:rsidR="00B2638D">
        <w:t xml:space="preserve"> </w:t>
      </w:r>
      <w:r>
        <w:t>técnicamente</w:t>
      </w:r>
      <w:r w:rsidR="00B2638D">
        <w:t xml:space="preserve"> </w:t>
      </w:r>
      <w:r>
        <w:t>suficiente,</w:t>
      </w:r>
      <w:r w:rsidR="00B2638D">
        <w:t xml:space="preserve"> </w:t>
      </w:r>
      <w:r>
        <w:t>idóneo</w:t>
      </w:r>
      <w:r w:rsidR="00B2638D">
        <w:t xml:space="preserve"> </w:t>
      </w:r>
      <w:r>
        <w:t>y</w:t>
      </w:r>
      <w:r w:rsidR="00B2638D">
        <w:t xml:space="preserve"> </w:t>
      </w:r>
      <w:r>
        <w:t>respaldado</w:t>
      </w:r>
      <w:r w:rsidR="00B2638D">
        <w:t xml:space="preserve"> </w:t>
      </w:r>
      <w:r>
        <w:t>para</w:t>
      </w:r>
      <w:r w:rsidR="00B2638D">
        <w:t xml:space="preserve"> </w:t>
      </w:r>
      <w:r>
        <w:t>dictaminar</w:t>
      </w:r>
      <w:r w:rsidR="00B2638D">
        <w:t xml:space="preserve"> </w:t>
      </w:r>
      <w:r>
        <w:t>la</w:t>
      </w:r>
      <w:r w:rsidR="00B2638D">
        <w:t xml:space="preserve"> </w:t>
      </w:r>
      <w:r>
        <w:t>viabilidad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conexión</w:t>
      </w:r>
      <w:r w:rsidR="00B2638D">
        <w:t xml:space="preserve"> </w:t>
      </w:r>
      <w:r>
        <w:t>directa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red</w:t>
      </w:r>
      <w:r w:rsidR="00B2638D">
        <w:t xml:space="preserve"> </w:t>
      </w:r>
      <w:r>
        <w:t>de</w:t>
      </w:r>
      <w:r w:rsidR="00B2638D">
        <w:t xml:space="preserve"> </w:t>
      </w:r>
      <w:r>
        <w:t>baja</w:t>
      </w:r>
      <w:r w:rsidR="00B2638D">
        <w:t xml:space="preserve"> </w:t>
      </w:r>
      <w:r>
        <w:t>tensión,</w:t>
      </w:r>
      <w:r w:rsidR="00B2638D">
        <w:t xml:space="preserve"> </w:t>
      </w:r>
      <w:r>
        <w:t>sin</w:t>
      </w:r>
      <w:r w:rsidR="00B2638D">
        <w:t xml:space="preserve"> </w:t>
      </w:r>
      <w:r>
        <w:t>incurrir</w:t>
      </w:r>
      <w:r w:rsidR="00B2638D">
        <w:t xml:space="preserve"> </w:t>
      </w:r>
      <w:r>
        <w:t>en</w:t>
      </w:r>
      <w:r w:rsidR="00B2638D">
        <w:t xml:space="preserve"> </w:t>
      </w:r>
      <w:r>
        <w:t>retrasos</w:t>
      </w:r>
      <w:r w:rsidR="00B2638D">
        <w:t xml:space="preserve"> </w:t>
      </w:r>
      <w:r>
        <w:t>operativos</w:t>
      </w:r>
      <w:r w:rsidR="00B2638D">
        <w:t xml:space="preserve"> </w:t>
      </w:r>
      <w:r>
        <w:t>ni</w:t>
      </w:r>
      <w:r w:rsidR="00B2638D">
        <w:t xml:space="preserve"> </w:t>
      </w:r>
      <w:r>
        <w:t>gastos</w:t>
      </w:r>
      <w:r w:rsidR="00B2638D">
        <w:t xml:space="preserve"> </w:t>
      </w:r>
      <w:r>
        <w:t>innecesarios</w:t>
      </w:r>
      <w:r w:rsidR="00B2638D">
        <w:t xml:space="preserve"> </w:t>
      </w:r>
      <w:r>
        <w:t>de</w:t>
      </w:r>
      <w:r w:rsidR="00B2638D">
        <w:t xml:space="preserve"> </w:t>
      </w:r>
      <w:r>
        <w:t>instrumentación</w:t>
      </w:r>
      <w:r w:rsidR="00B2638D">
        <w:t xml:space="preserve"> </w:t>
      </w:r>
      <w:r>
        <w:t>en</w:t>
      </w:r>
      <w:r w:rsidR="00B2638D">
        <w:t xml:space="preserve"> </w:t>
      </w:r>
      <w:r>
        <w:t>esta</w:t>
      </w:r>
      <w:r w:rsidR="00B2638D">
        <w:t xml:space="preserve"> </w:t>
      </w:r>
      <w:r>
        <w:t>etapa.</w:t>
      </w:r>
    </w:p>
    <w:p w14:paraId="22D1D1B4" w14:textId="2FEFC2AA" w:rsidR="00452FDB" w:rsidRDefault="0039519F" w:rsidP="0039519F">
      <w:pPr>
        <w:jc w:val="both"/>
      </w:pPr>
      <w:r>
        <w:t>Por</w:t>
      </w:r>
      <w:r w:rsidR="00B2638D">
        <w:t xml:space="preserve"> </w:t>
      </w:r>
      <w:r>
        <w:t>consiguiente,</w:t>
      </w:r>
      <w:r w:rsidR="00B2638D">
        <w:t xml:space="preserve"> </w:t>
      </w:r>
      <w:r>
        <w:t>existe</w:t>
      </w:r>
      <w:r w:rsidR="00B2638D">
        <w:t xml:space="preserve"> </w:t>
      </w:r>
      <w:r>
        <w:t>la</w:t>
      </w:r>
      <w:r w:rsidR="00B2638D">
        <w:t xml:space="preserve"> </w:t>
      </w:r>
      <w:r>
        <w:t>posibilidad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variación</w:t>
      </w:r>
      <w:r w:rsidR="00B2638D">
        <w:t xml:space="preserve"> </w:t>
      </w:r>
      <w:r>
        <w:t>entre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teórica</w:t>
      </w:r>
      <w:r w:rsidR="00B2638D">
        <w:t xml:space="preserve"> </w:t>
      </w:r>
      <w:r>
        <w:t>remanente</w:t>
      </w:r>
      <w:r w:rsidR="00B2638D">
        <w:t xml:space="preserve"> </w:t>
      </w:r>
      <w:r>
        <w:t>calculado</w:t>
      </w:r>
      <w:r w:rsidR="00B2638D">
        <w:t xml:space="preserve"> </w:t>
      </w:r>
      <w:r>
        <w:t>visualmente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comportamiento</w:t>
      </w:r>
      <w:r w:rsidR="00B2638D">
        <w:t xml:space="preserve"> </w:t>
      </w:r>
      <w:r>
        <w:t>dinámico</w:t>
      </w:r>
      <w:r w:rsidR="00B2638D">
        <w:t xml:space="preserve"> </w:t>
      </w:r>
      <w:r>
        <w:t>real</w:t>
      </w:r>
      <w:r w:rsidR="00B2638D">
        <w:t xml:space="preserve"> </w:t>
      </w:r>
      <w:r>
        <w:t>del</w:t>
      </w:r>
      <w:r w:rsidR="00B2638D">
        <w:t xml:space="preserve"> </w:t>
      </w:r>
      <w:r>
        <w:t>transformador,</w:t>
      </w:r>
      <w:r w:rsidR="00B2638D">
        <w:t xml:space="preserve"> </w:t>
      </w:r>
      <w:r>
        <w:t>puesto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consumo</w:t>
      </w:r>
      <w:r w:rsidR="00B2638D">
        <w:t xml:space="preserve"> </w:t>
      </w:r>
      <w:r>
        <w:t>actual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familias</w:t>
      </w:r>
      <w:r w:rsidR="00B2638D">
        <w:t xml:space="preserve"> </w:t>
      </w:r>
      <w:r>
        <w:t>(uso</w:t>
      </w:r>
      <w:r w:rsidR="00B2638D">
        <w:t xml:space="preserve"> </w:t>
      </w:r>
      <w:r>
        <w:t>de</w:t>
      </w:r>
      <w:r w:rsidR="00B2638D">
        <w:t xml:space="preserve"> </w:t>
      </w:r>
      <w:r>
        <w:t>aires</w:t>
      </w:r>
      <w:r w:rsidR="00B2638D">
        <w:t xml:space="preserve"> </w:t>
      </w:r>
      <w:r>
        <w:t>acondicionados,</w:t>
      </w:r>
      <w:r w:rsidR="00B2638D">
        <w:t xml:space="preserve"> </w:t>
      </w:r>
      <w:r>
        <w:t>duchas</w:t>
      </w:r>
      <w:r w:rsidR="00B2638D">
        <w:t xml:space="preserve"> </w:t>
      </w:r>
      <w:r>
        <w:t>eléctricas,</w:t>
      </w:r>
      <w:r w:rsidR="00B2638D">
        <w:t xml:space="preserve"> </w:t>
      </w:r>
      <w:r>
        <w:t>sistemas</w:t>
      </w:r>
      <w:r w:rsidR="00B2638D">
        <w:t xml:space="preserve"> </w:t>
      </w:r>
      <w:r>
        <w:t>de</w:t>
      </w:r>
      <w:r w:rsidR="00B2638D">
        <w:t xml:space="preserve"> </w:t>
      </w:r>
      <w:r>
        <w:t>bombeo,</w:t>
      </w:r>
      <w:r w:rsidR="00B2638D">
        <w:t xml:space="preserve"> </w:t>
      </w:r>
      <w:r>
        <w:t>etc.)</w:t>
      </w:r>
      <w:r w:rsidR="00B2638D">
        <w:t xml:space="preserve"> </w:t>
      </w:r>
      <w:r>
        <w:t>fluctúa</w:t>
      </w:r>
      <w:r w:rsidR="00B2638D">
        <w:t xml:space="preserve"> </w:t>
      </w:r>
      <w:r>
        <w:t>constantemente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no</w:t>
      </w:r>
      <w:r w:rsidR="00B2638D">
        <w:t xml:space="preserve"> </w:t>
      </w:r>
      <w:r>
        <w:t>es</w:t>
      </w:r>
      <w:r w:rsidR="00B2638D">
        <w:t xml:space="preserve"> </w:t>
      </w:r>
      <w:r>
        <w:t>una</w:t>
      </w:r>
      <w:r w:rsidR="00B2638D">
        <w:t xml:space="preserve"> </w:t>
      </w:r>
      <w:r>
        <w:t>carga</w:t>
      </w:r>
      <w:r w:rsidR="00B2638D">
        <w:t xml:space="preserve"> </w:t>
      </w:r>
      <w:r>
        <w:t>real</w:t>
      </w:r>
      <w:r w:rsidR="00B2638D">
        <w:t xml:space="preserve"> </w:t>
      </w:r>
      <w:r>
        <w:t>y</w:t>
      </w:r>
      <w:r w:rsidR="00B2638D">
        <w:t xml:space="preserve"> </w:t>
      </w:r>
      <w:r>
        <w:t>constante.</w:t>
      </w:r>
    </w:p>
    <w:p w14:paraId="2C906142" w14:textId="69E186F7" w:rsidR="00452FDB" w:rsidRPr="0039519F" w:rsidRDefault="0039519F" w:rsidP="0039519F">
      <w:pPr>
        <w:jc w:val="both"/>
        <w:rPr>
          <w:b/>
        </w:rPr>
      </w:pPr>
      <w:r w:rsidRPr="0039519F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Pr="0039519F">
        <w:rPr>
          <w:rStyle w:val="fontstyle01"/>
          <w:b/>
        </w:rPr>
        <w:t>4.1.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Cuadro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de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Cargas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Simplificado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del</w:t>
      </w:r>
      <w:r w:rsidR="00B2638D">
        <w:rPr>
          <w:rStyle w:val="fontstyle01"/>
          <w:b/>
        </w:rPr>
        <w:t xml:space="preserve"> </w:t>
      </w:r>
      <w:r w:rsidRPr="0039519F">
        <w:rPr>
          <w:rStyle w:val="fontstyle01"/>
          <w:b/>
        </w:rPr>
        <w:t>Proyecto:</w:t>
      </w:r>
    </w:p>
    <w:p w14:paraId="011205FF" w14:textId="1BFFFEED" w:rsidR="00452FDB" w:rsidRDefault="0039519F" w:rsidP="0042030B">
      <w:pPr>
        <w:jc w:val="both"/>
      </w:pPr>
      <w:r>
        <w:rPr>
          <w:noProof/>
          <w:lang w:val="en-US" w:eastAsia="en-US"/>
        </w:rPr>
        <w:drawing>
          <wp:inline distT="0" distB="0" distL="0" distR="0" wp14:anchorId="46E38E48" wp14:editId="22D6453D">
            <wp:extent cx="5000625" cy="1104900"/>
            <wp:effectExtent l="0" t="0" r="952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E8466" w14:textId="64601BD4" w:rsidR="0039519F" w:rsidRPr="003879F1" w:rsidRDefault="0039519F" w:rsidP="003879F1">
      <w:pPr>
        <w:jc w:val="both"/>
        <w:rPr>
          <w:b/>
          <w:bCs/>
        </w:rPr>
      </w:pPr>
      <w:r w:rsidRPr="003879F1">
        <w:sym w:font="Symbol" w:char="F0B7"/>
      </w:r>
      <w:r w:rsidR="00B2638D">
        <w:t xml:space="preserve"> </w:t>
      </w:r>
      <w:r w:rsidRPr="003879F1">
        <w:t>4.2.</w:t>
      </w:r>
      <w:r w:rsidR="00B2638D">
        <w:t xml:space="preserve"> </w:t>
      </w:r>
      <w:r w:rsidRPr="003879F1">
        <w:t>Determinación</w:t>
      </w:r>
      <w:r w:rsidR="00B2638D">
        <w:t xml:space="preserve"> </w:t>
      </w:r>
      <w:r w:rsidRPr="003879F1">
        <w:t>de</w:t>
      </w:r>
      <w:r w:rsidR="00B2638D">
        <w:t xml:space="preserve"> </w:t>
      </w:r>
      <w:r w:rsidRPr="003879F1">
        <w:t>la</w:t>
      </w:r>
      <w:r w:rsidR="00B2638D">
        <w:t xml:space="preserve"> </w:t>
      </w:r>
      <w:r w:rsidRPr="003879F1">
        <w:t>Demanda</w:t>
      </w:r>
      <w:r w:rsidR="00B2638D">
        <w:t xml:space="preserve"> </w:t>
      </w:r>
      <w:r w:rsidRPr="003879F1">
        <w:t>Máxima</w:t>
      </w:r>
      <w:r w:rsidR="00B2638D">
        <w:t xml:space="preserve"> </w:t>
      </w:r>
      <w:r w:rsidRPr="003879F1">
        <w:t>Diversificada</w:t>
      </w:r>
      <w:r w:rsidR="00B2638D">
        <w:t xml:space="preserve"> </w:t>
      </w:r>
      <w:r w:rsidRPr="003879F1">
        <w:rPr>
          <w:b/>
          <w:bCs/>
        </w:rPr>
        <w:separator/>
      </w:r>
      <w:r w:rsidRPr="003879F1">
        <w:rPr>
          <w:b/>
          <w:bCs/>
        </w:rPr>
        <w:continuationSeparator/>
      </w:r>
    </w:p>
    <w:p w14:paraId="04CA0F41" w14:textId="77777777" w:rsidR="0039519F" w:rsidRPr="003879F1" w:rsidRDefault="0039519F" w:rsidP="003879F1">
      <w:pPr>
        <w:jc w:val="both"/>
      </w:pPr>
      <w:r w:rsidRPr="003879F1">
        <w:t>Proyectada.</w:t>
      </w:r>
    </w:p>
    <w:p w14:paraId="6BE8C833" w14:textId="5ADB4377" w:rsidR="00452FDB" w:rsidRDefault="0039519F" w:rsidP="0039519F">
      <w:pPr>
        <w:jc w:val="both"/>
      </w:pPr>
      <w:r w:rsidRPr="003879F1">
        <w:t>Aplicando</w:t>
      </w:r>
      <w:r w:rsidR="00B2638D">
        <w:t xml:space="preserve"> </w:t>
      </w:r>
      <w:r w:rsidRPr="003879F1">
        <w:t>un</w:t>
      </w:r>
      <w:r w:rsidR="00B2638D">
        <w:t xml:space="preserve"> </w:t>
      </w:r>
      <w:r w:rsidRPr="003879F1">
        <w:t>factor</w:t>
      </w:r>
      <w:r w:rsidR="00B2638D">
        <w:t xml:space="preserve"> </w:t>
      </w:r>
      <w:r w:rsidRPr="003879F1">
        <w:t>de</w:t>
      </w:r>
      <w:r w:rsidR="00B2638D">
        <w:t xml:space="preserve"> </w:t>
      </w:r>
      <w:r w:rsidRPr="003879F1">
        <w:t>demanda</w:t>
      </w:r>
      <w:r w:rsidR="00B2638D">
        <w:t xml:space="preserve"> </w:t>
      </w:r>
      <w:r w:rsidRPr="003879F1">
        <w:t>ponderado</w:t>
      </w:r>
      <w:r w:rsidR="00B2638D">
        <w:t xml:space="preserve"> </w:t>
      </w:r>
      <w:r w:rsidRPr="003879F1">
        <w:t>de</w:t>
      </w:r>
      <w:r w:rsidR="00B2638D">
        <w:t xml:space="preserve"> </w:t>
      </w:r>
      <w:r w:rsidRPr="003879F1">
        <w:t>0.85</w:t>
      </w:r>
      <w:r w:rsidR="00B2638D">
        <w:t xml:space="preserve"> </w:t>
      </w:r>
      <w:r w:rsidRPr="003879F1">
        <w:t>según</w:t>
      </w:r>
      <w:r w:rsidR="00B2638D">
        <w:t xml:space="preserve"> </w:t>
      </w:r>
      <w:r w:rsidRPr="003879F1">
        <w:t>las</w:t>
      </w:r>
      <w:r w:rsidR="00B2638D">
        <w:t xml:space="preserve"> </w:t>
      </w:r>
      <w:r w:rsidRPr="003879F1">
        <w:t>características</w:t>
      </w:r>
      <w:r w:rsidR="00B2638D">
        <w:t xml:space="preserve"> </w:t>
      </w:r>
      <w:r w:rsidRPr="003879F1">
        <w:t>de</w:t>
      </w:r>
      <w:r w:rsidR="00B2638D">
        <w:t xml:space="preserve"> </w:t>
      </w:r>
      <w:r w:rsidRPr="003879F1">
        <w:t>uso</w:t>
      </w:r>
      <w:r w:rsidR="00B2638D">
        <w:t xml:space="preserve"> </w:t>
      </w:r>
      <w:r w:rsidRPr="003879F1">
        <w:t>del</w:t>
      </w:r>
      <w:r w:rsidR="00B2638D">
        <w:t xml:space="preserve"> </w:t>
      </w:r>
      <w:r w:rsidRPr="003879F1">
        <w:t>espacio</w:t>
      </w:r>
      <w:r w:rsidR="00B2638D">
        <w:t xml:space="preserve"> </w:t>
      </w:r>
      <w:r w:rsidRPr="003879F1">
        <w:t>público,</w:t>
      </w:r>
      <w:r w:rsidR="00B2638D">
        <w:t xml:space="preserve"> </w:t>
      </w:r>
      <w:r w:rsidRPr="003879F1">
        <w:t>se</w:t>
      </w:r>
      <w:r w:rsidR="00B2638D">
        <w:t xml:space="preserve"> </w:t>
      </w:r>
      <w:r w:rsidRPr="003879F1">
        <w:t>determina</w:t>
      </w:r>
      <w:r w:rsidR="00B2638D">
        <w:t xml:space="preserve"> </w:t>
      </w:r>
      <w:r w:rsidRPr="003879F1">
        <w:t>que:</w:t>
      </w:r>
    </w:p>
    <w:p w14:paraId="14823E18" w14:textId="4AA0965F" w:rsidR="00452FDB" w:rsidRDefault="0039519F" w:rsidP="0039519F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0DB5A4D7" wp14:editId="0C8175EB">
            <wp:extent cx="4038600" cy="504825"/>
            <wp:effectExtent l="0" t="0" r="0" b="952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94FDB" w14:textId="03D35364" w:rsidR="00452FDB" w:rsidRDefault="0039519F" w:rsidP="0042030B">
      <w:pPr>
        <w:jc w:val="both"/>
      </w:pPr>
      <w:r>
        <w:t>(…)</w:t>
      </w:r>
    </w:p>
    <w:p w14:paraId="1AD5F68C" w14:textId="398DF287" w:rsidR="0039519F" w:rsidRPr="003879F1" w:rsidRDefault="0039519F" w:rsidP="0039519F">
      <w:pPr>
        <w:jc w:val="both"/>
        <w:rPr>
          <w:b/>
        </w:rPr>
      </w:pPr>
      <w:r w:rsidRPr="003879F1">
        <w:rPr>
          <w:b/>
        </w:rPr>
        <w:t>6.</w:t>
      </w:r>
      <w:r w:rsidR="00B2638D">
        <w:rPr>
          <w:b/>
        </w:rPr>
        <w:t xml:space="preserve"> </w:t>
      </w:r>
      <w:r w:rsidRPr="003879F1">
        <w:rPr>
          <w:b/>
        </w:rPr>
        <w:t>CONCLUSIONES</w:t>
      </w:r>
    </w:p>
    <w:p w14:paraId="46623150" w14:textId="61F00BF5" w:rsidR="0039519F" w:rsidRDefault="003879F1" w:rsidP="0039519F">
      <w:pPr>
        <w:jc w:val="both"/>
      </w:pPr>
      <w:r w:rsidRPr="003879F1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="0039519F">
        <w:t>6.1.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verificó</w:t>
      </w:r>
      <w:r w:rsidR="00B2638D">
        <w:t xml:space="preserve"> </w:t>
      </w:r>
      <w:r w:rsidR="0039519F">
        <w:t>en</w:t>
      </w:r>
      <w:r w:rsidR="00B2638D">
        <w:t xml:space="preserve"> </w:t>
      </w:r>
      <w:r w:rsidR="0039519F">
        <w:t>campo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proyecto</w:t>
      </w:r>
      <w:r w:rsidR="00B2638D">
        <w:t xml:space="preserve"> </w:t>
      </w:r>
      <w:r w:rsidR="0039519F">
        <w:t>“FORTALECIMIENTO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INFRAESTRUCTURA</w:t>
      </w:r>
      <w:r w:rsidR="00B2638D">
        <w:t xml:space="preserve"> </w:t>
      </w:r>
      <w:r w:rsidR="0039519F">
        <w:t>EDUCATIVA,</w:t>
      </w:r>
      <w:r w:rsidR="00B2638D">
        <w:t xml:space="preserve"> </w:t>
      </w:r>
      <w:r w:rsidR="0039519F">
        <w:t>MEDIANTE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CONSTRUCCIÓN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BATERÍAS</w:t>
      </w:r>
      <w:r w:rsidR="00B2638D">
        <w:t xml:space="preserve"> </w:t>
      </w:r>
      <w:r w:rsidR="0039519F">
        <w:t>SANITARIAS,</w:t>
      </w:r>
      <w:r w:rsidR="00B2638D">
        <w:t xml:space="preserve"> </w:t>
      </w:r>
      <w:r w:rsidR="0039519F">
        <w:t>CON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FIN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MEJORAR</w:t>
      </w:r>
      <w:r w:rsidR="00B2638D">
        <w:t xml:space="preserve"> </w:t>
      </w:r>
      <w:r w:rsidR="0039519F">
        <w:t>LAS</w:t>
      </w:r>
      <w:r w:rsidR="00B2638D">
        <w:t xml:space="preserve"> </w:t>
      </w:r>
      <w:r w:rsidR="0039519F">
        <w:t>CONDICIONES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APRENDIZAJE</w:t>
      </w:r>
      <w:r w:rsidR="00B2638D">
        <w:t xml:space="preserve"> </w:t>
      </w:r>
      <w:r w:rsidR="0039519F">
        <w:t>Y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DESARROLLO</w:t>
      </w:r>
      <w:r w:rsidR="00B2638D">
        <w:t xml:space="preserve"> </w:t>
      </w:r>
      <w:r w:rsidR="0039519F">
        <w:t>INTEGRAL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NIÑOS,</w:t>
      </w:r>
      <w:r w:rsidR="00B2638D">
        <w:t xml:space="preserve"> </w:t>
      </w:r>
      <w:r w:rsidR="0039519F">
        <w:t>NIÑAS</w:t>
      </w:r>
      <w:r w:rsidR="00B2638D">
        <w:t xml:space="preserve"> </w:t>
      </w:r>
      <w:r w:rsidR="0039519F">
        <w:t>YADOLESCENTES</w:t>
      </w:r>
      <w:r w:rsidR="00B2638D">
        <w:t xml:space="preserve"> </w:t>
      </w:r>
      <w:r w:rsidR="0039519F">
        <w:t>DEL</w:t>
      </w:r>
      <w:r w:rsidR="00B2638D">
        <w:t xml:space="preserve"> </w:t>
      </w:r>
      <w:r w:rsidR="0039519F">
        <w:t>CANTÓN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JOYA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LOS</w:t>
      </w:r>
      <w:r w:rsidR="00B2638D">
        <w:t xml:space="preserve"> </w:t>
      </w:r>
      <w:r w:rsidR="0039519F">
        <w:t>SACHAS</w:t>
      </w:r>
      <w:r w:rsidR="00B2638D">
        <w:t xml:space="preserve"> </w:t>
      </w:r>
      <w:r w:rsidR="0039519F">
        <w:t>PROVINCIA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ORELLANA</w:t>
      </w:r>
      <w:r w:rsidR="00B2638D">
        <w:t xml:space="preserve"> </w:t>
      </w:r>
      <w:r w:rsidR="0039519F">
        <w:t>",</w:t>
      </w:r>
      <w:r w:rsidR="00B2638D">
        <w:t xml:space="preserve"> </w:t>
      </w:r>
      <w:r w:rsidR="0039519F">
        <w:t>cuenta</w:t>
      </w:r>
      <w:r w:rsidR="00B2638D">
        <w:t xml:space="preserve"> </w:t>
      </w:r>
      <w:r w:rsidR="0039519F">
        <w:t>con</w:t>
      </w:r>
      <w:r w:rsidR="00B2638D">
        <w:t xml:space="preserve"> </w:t>
      </w:r>
      <w:r w:rsidR="0039519F">
        <w:t>una</w:t>
      </w:r>
      <w:r w:rsidR="00B2638D">
        <w:t xml:space="preserve"> </w:t>
      </w:r>
      <w:r w:rsidR="0039519F">
        <w:t>red</w:t>
      </w:r>
      <w:r w:rsidR="00B2638D">
        <w:t xml:space="preserve"> </w:t>
      </w:r>
      <w:r w:rsidR="0039519F">
        <w:t>pública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baja</w:t>
      </w:r>
      <w:r w:rsidR="00B2638D">
        <w:t xml:space="preserve"> </w:t>
      </w:r>
      <w:r w:rsidR="0039519F">
        <w:t>tensión</w:t>
      </w:r>
      <w:r w:rsidR="00B2638D">
        <w:t xml:space="preserve"> </w:t>
      </w:r>
      <w:r w:rsidR="0039519F">
        <w:t>a</w:t>
      </w:r>
      <w:r w:rsidR="00B2638D">
        <w:t xml:space="preserve"> </w:t>
      </w:r>
      <w:r w:rsidR="0039519F">
        <w:t>220V</w:t>
      </w:r>
      <w:r w:rsidR="00B2638D">
        <w:t xml:space="preserve"> </w:t>
      </w:r>
      <w:r w:rsidR="0039519F">
        <w:t>apta</w:t>
      </w:r>
      <w:r w:rsidR="00B2638D">
        <w:t xml:space="preserve"> </w:t>
      </w:r>
      <w:r w:rsidR="0039519F">
        <w:t>y</w:t>
      </w:r>
      <w:r w:rsidR="00B2638D">
        <w:t xml:space="preserve"> </w:t>
      </w:r>
      <w:r w:rsidR="0039519F">
        <w:t>accesible</w:t>
      </w:r>
      <w:r w:rsidR="00B2638D">
        <w:t xml:space="preserve"> </w:t>
      </w:r>
      <w:r w:rsidR="0039519F">
        <w:t>a</w:t>
      </w:r>
      <w:r w:rsidR="00B2638D">
        <w:t xml:space="preserve"> </w:t>
      </w:r>
      <w:r w:rsidR="0039519F">
        <w:t>una</w:t>
      </w:r>
      <w:r w:rsidR="00B2638D">
        <w:t xml:space="preserve"> </w:t>
      </w:r>
      <w:r w:rsidR="0039519F">
        <w:t>distancia</w:t>
      </w:r>
      <w:r w:rsidR="00B2638D">
        <w:t xml:space="preserve"> </w:t>
      </w:r>
      <w:r w:rsidR="0039519F">
        <w:t>técnica</w:t>
      </w:r>
      <w:r w:rsidR="00B2638D">
        <w:t xml:space="preserve"> </w:t>
      </w:r>
      <w:r w:rsidR="0039519F">
        <w:t>viable.</w:t>
      </w:r>
    </w:p>
    <w:p w14:paraId="7AD5A7AD" w14:textId="55418D50" w:rsidR="0039519F" w:rsidRDefault="003879F1" w:rsidP="0039519F">
      <w:pPr>
        <w:jc w:val="both"/>
      </w:pPr>
      <w:r w:rsidRPr="003879F1">
        <w:rPr>
          <w:rFonts w:ascii="Symbol" w:hAnsi="Symbol"/>
          <w:color w:val="000000"/>
          <w:sz w:val="20"/>
          <w:szCs w:val="20"/>
        </w:rPr>
        <w:lastRenderedPageBreak/>
        <w:sym w:font="Symbol" w:char="F0B7"/>
      </w:r>
      <w:r w:rsidR="00B2638D">
        <w:t xml:space="preserve"> </w:t>
      </w:r>
      <w:r w:rsidR="0039519F">
        <w:t>6.2.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transformador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distribución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CNEL</w:t>
      </w:r>
      <w:r w:rsidR="00B2638D">
        <w:t xml:space="preserve"> </w:t>
      </w:r>
      <w:r w:rsidR="0039519F">
        <w:t>EP</w:t>
      </w:r>
      <w:r w:rsidR="00B2638D">
        <w:t xml:space="preserve"> </w:t>
      </w:r>
      <w:r w:rsidR="0039519F">
        <w:t>existente</w:t>
      </w:r>
      <w:r w:rsidR="00B2638D">
        <w:t xml:space="preserve"> </w:t>
      </w:r>
      <w:r w:rsidR="0039519F">
        <w:t>en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zona</w:t>
      </w:r>
      <w:r w:rsidR="00B2638D">
        <w:t xml:space="preserve"> </w:t>
      </w:r>
      <w:r w:rsidR="0039519F">
        <w:t>posee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capacidad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reserva</w:t>
      </w:r>
      <w:r w:rsidR="00B2638D">
        <w:t xml:space="preserve"> </w:t>
      </w:r>
      <w:r w:rsidR="0039519F">
        <w:t>requerida</w:t>
      </w:r>
      <w:r w:rsidR="00B2638D">
        <w:t xml:space="preserve"> </w:t>
      </w:r>
      <w:r w:rsidR="0039519F">
        <w:t>para</w:t>
      </w:r>
      <w:r w:rsidR="00B2638D">
        <w:t xml:space="preserve"> </w:t>
      </w:r>
      <w:r w:rsidR="0039519F">
        <w:t>absorber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Demanda</w:t>
      </w:r>
      <w:r w:rsidR="00B2638D">
        <w:t xml:space="preserve"> </w:t>
      </w:r>
      <w:r w:rsidR="0039519F">
        <w:t>Máxima</w:t>
      </w:r>
      <w:r w:rsidR="00B2638D">
        <w:t xml:space="preserve"> </w:t>
      </w:r>
      <w:r w:rsidR="0039519F">
        <w:t>del</w:t>
      </w:r>
      <w:r w:rsidR="00B2638D">
        <w:t xml:space="preserve"> </w:t>
      </w:r>
      <w:r w:rsidR="0039519F">
        <w:t>proyecto,</w:t>
      </w:r>
      <w:r w:rsidR="00B2638D">
        <w:t xml:space="preserve"> </w:t>
      </w:r>
      <w:r w:rsidR="0039519F">
        <w:t>descartando</w:t>
      </w:r>
      <w:r w:rsidR="00B2638D">
        <w:t xml:space="preserve"> </w:t>
      </w:r>
      <w:r w:rsidR="0039519F">
        <w:t>afectaciones</w:t>
      </w:r>
      <w:r w:rsidR="00B2638D">
        <w:t xml:space="preserve"> </w:t>
      </w:r>
      <w:r w:rsidR="0039519F">
        <w:t>al</w:t>
      </w:r>
      <w:r w:rsidR="00B2638D">
        <w:t xml:space="preserve"> </w:t>
      </w:r>
      <w:r w:rsidR="0039519F">
        <w:t>vecindario.</w:t>
      </w:r>
    </w:p>
    <w:p w14:paraId="0D1E4945" w14:textId="68470D46" w:rsidR="0039519F" w:rsidRDefault="003879F1" w:rsidP="0039519F">
      <w:pPr>
        <w:jc w:val="both"/>
      </w:pPr>
      <w:r w:rsidRPr="003879F1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="0039519F">
        <w:t>6.3.</w:t>
      </w:r>
      <w:r w:rsidR="00B2638D">
        <w:t xml:space="preserve"> </w:t>
      </w:r>
      <w:r w:rsidR="0039519F">
        <w:t>Técnicamente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demuestra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NO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requiere</w:t>
      </w:r>
      <w:r w:rsidR="00B2638D">
        <w:t xml:space="preserve"> </w:t>
      </w:r>
      <w:r w:rsidR="0039519F">
        <w:t>un</w:t>
      </w:r>
      <w:r w:rsidR="00B2638D">
        <w:t xml:space="preserve"> </w:t>
      </w:r>
      <w:r w:rsidR="0039519F">
        <w:t>proyecto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media</w:t>
      </w:r>
      <w:r w:rsidR="00B2638D">
        <w:t xml:space="preserve"> </w:t>
      </w:r>
      <w:r w:rsidR="0039519F">
        <w:t>tensión</w:t>
      </w:r>
      <w:r w:rsidR="00B2638D">
        <w:t xml:space="preserve"> </w:t>
      </w:r>
      <w:r w:rsidR="0039519F">
        <w:t>ni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instalación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un</w:t>
      </w:r>
      <w:r w:rsidR="00B2638D">
        <w:t xml:space="preserve"> </w:t>
      </w:r>
      <w:r w:rsidR="0039519F">
        <w:t>transformador</w:t>
      </w:r>
      <w:r w:rsidR="00B2638D">
        <w:t xml:space="preserve"> </w:t>
      </w:r>
      <w:r w:rsidR="0039519F">
        <w:t>exclusivo,</w:t>
      </w:r>
      <w:r w:rsidR="00B2638D">
        <w:t xml:space="preserve"> </w:t>
      </w:r>
      <w:r w:rsidR="0039519F">
        <w:t>siendo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conexión</w:t>
      </w:r>
      <w:r w:rsidR="00B2638D">
        <w:t xml:space="preserve"> </w:t>
      </w:r>
      <w:r w:rsidR="0039519F">
        <w:t>directa</w:t>
      </w:r>
      <w:r w:rsidR="00B2638D">
        <w:t xml:space="preserve"> </w:t>
      </w:r>
      <w:r w:rsidR="0039519F">
        <w:t>a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red</w:t>
      </w:r>
      <w:r w:rsidR="00B2638D">
        <w:t xml:space="preserve"> </w:t>
      </w:r>
      <w:r w:rsidR="0039519F">
        <w:t>pública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solución</w:t>
      </w:r>
      <w:r w:rsidR="00B2638D">
        <w:t xml:space="preserve"> </w:t>
      </w:r>
      <w:r w:rsidR="0039519F">
        <w:t>más</w:t>
      </w:r>
      <w:r w:rsidR="00B2638D">
        <w:t xml:space="preserve"> </w:t>
      </w:r>
      <w:r w:rsidR="0039519F">
        <w:t>eficiente,</w:t>
      </w:r>
      <w:r w:rsidR="00B2638D">
        <w:t xml:space="preserve"> </w:t>
      </w:r>
      <w:r w:rsidR="0039519F">
        <w:t>segura</w:t>
      </w:r>
      <w:r w:rsidR="00B2638D">
        <w:t xml:space="preserve"> </w:t>
      </w:r>
      <w:r w:rsidR="0039519F">
        <w:t>y</w:t>
      </w:r>
      <w:r w:rsidR="00B2638D">
        <w:t xml:space="preserve"> </w:t>
      </w:r>
      <w:r w:rsidR="0039519F">
        <w:t>económica</w:t>
      </w:r>
      <w:r w:rsidR="00B2638D">
        <w:t xml:space="preserve"> </w:t>
      </w:r>
      <w:r w:rsidR="0039519F">
        <w:t>para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GAD</w:t>
      </w:r>
      <w:r w:rsidR="00B2638D">
        <w:t xml:space="preserve"> </w:t>
      </w:r>
      <w:r w:rsidR="0039519F">
        <w:t>Municipal.</w:t>
      </w:r>
    </w:p>
    <w:p w14:paraId="4C93ADA5" w14:textId="1355DA6C" w:rsidR="0039519F" w:rsidRDefault="003879F1" w:rsidP="0039519F">
      <w:pPr>
        <w:jc w:val="both"/>
      </w:pPr>
      <w:r w:rsidRPr="003879F1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="0039519F">
        <w:t>6.4.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establece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presente</w:t>
      </w:r>
      <w:r w:rsidR="00B2638D">
        <w:t xml:space="preserve"> </w:t>
      </w:r>
      <w:r w:rsidR="0039519F">
        <w:t>informe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ejecutó</w:t>
      </w:r>
      <w:r w:rsidR="00B2638D">
        <w:t xml:space="preserve"> </w:t>
      </w:r>
      <w:r w:rsidR="0039519F">
        <w:t>con</w:t>
      </w:r>
      <w:r w:rsidR="00B2638D">
        <w:t xml:space="preserve"> </w:t>
      </w:r>
      <w:r w:rsidR="0039519F">
        <w:t>un</w:t>
      </w:r>
      <w:r w:rsidR="00B2638D">
        <w:t xml:space="preserve"> </w:t>
      </w:r>
      <w:r w:rsidR="0039519F">
        <w:t>profesional</w:t>
      </w:r>
      <w:r w:rsidR="00B2638D">
        <w:t xml:space="preserve"> </w:t>
      </w:r>
      <w:r w:rsidR="0039519F">
        <w:t>técnico</w:t>
      </w:r>
      <w:r w:rsidR="00B2638D">
        <w:t xml:space="preserve"> </w:t>
      </w:r>
      <w:r w:rsidR="0039519F">
        <w:t>bajo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modalidad</w:t>
      </w:r>
      <w:r w:rsidR="00B2638D">
        <w:t xml:space="preserve"> </w:t>
      </w:r>
      <w:r w:rsidR="0039519F">
        <w:t>visual</w:t>
      </w:r>
      <w:r w:rsidR="00B2638D">
        <w:t xml:space="preserve"> </w:t>
      </w:r>
      <w:r w:rsidR="0039519F">
        <w:t>externo,</w:t>
      </w:r>
      <w:r w:rsidR="00B2638D">
        <w:t xml:space="preserve"> </w:t>
      </w:r>
      <w:r w:rsidR="0039519F">
        <w:t>método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cuenta</w:t>
      </w:r>
      <w:r w:rsidR="00B2638D">
        <w:t xml:space="preserve"> </w:t>
      </w:r>
      <w:r w:rsidR="0039519F">
        <w:t>con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validez</w:t>
      </w:r>
      <w:r w:rsidR="00B2638D">
        <w:t xml:space="preserve"> </w:t>
      </w:r>
      <w:r w:rsidR="0039519F">
        <w:t>técnica</w:t>
      </w:r>
      <w:r w:rsidR="00B2638D">
        <w:t xml:space="preserve"> </w:t>
      </w:r>
      <w:r w:rsidR="0039519F">
        <w:t>requerida</w:t>
      </w:r>
      <w:r w:rsidR="00B2638D">
        <w:t xml:space="preserve"> </w:t>
      </w:r>
      <w:r w:rsidR="0039519F">
        <w:t>para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dimensionamiento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infraestructura</w:t>
      </w:r>
      <w:r w:rsidR="00B2638D">
        <w:t xml:space="preserve"> </w:t>
      </w:r>
      <w:r w:rsidR="0039519F">
        <w:t>pública.</w:t>
      </w:r>
      <w:r w:rsidR="00B2638D">
        <w:t xml:space="preserve"> </w:t>
      </w:r>
      <w:r w:rsidR="0039519F">
        <w:t>Se</w:t>
      </w:r>
      <w:r w:rsidR="00B2638D">
        <w:t xml:space="preserve"> </w:t>
      </w:r>
      <w:r w:rsidR="0039519F">
        <w:t>deja</w:t>
      </w:r>
      <w:r w:rsidR="00B2638D">
        <w:t xml:space="preserve"> </w:t>
      </w:r>
      <w:r w:rsidR="0039519F">
        <w:t>constancia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los</w:t>
      </w:r>
      <w:r w:rsidR="00B2638D">
        <w:t xml:space="preserve"> </w:t>
      </w:r>
      <w:r w:rsidR="0039519F">
        <w:t>patrones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consumo</w:t>
      </w:r>
      <w:r w:rsidR="00B2638D">
        <w:t xml:space="preserve"> </w:t>
      </w:r>
      <w:r w:rsidR="0039519F">
        <w:t>interno</w:t>
      </w:r>
      <w:r w:rsidR="00B2638D">
        <w:t xml:space="preserve"> </w:t>
      </w:r>
      <w:r w:rsidR="0039519F">
        <w:t>y</w:t>
      </w:r>
      <w:r w:rsidR="00B2638D">
        <w:t xml:space="preserve"> </w:t>
      </w:r>
      <w:r w:rsidR="0039519F">
        <w:t>electrodomésticos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las</w:t>
      </w:r>
      <w:r w:rsidR="00B2638D">
        <w:t xml:space="preserve"> </w:t>
      </w:r>
      <w:r w:rsidR="0039519F">
        <w:t>viviendas</w:t>
      </w:r>
      <w:r w:rsidR="00B2638D">
        <w:t xml:space="preserve"> </w:t>
      </w:r>
      <w:r w:rsidR="0039519F">
        <w:t>aledañas</w:t>
      </w:r>
      <w:r w:rsidR="00B2638D">
        <w:t xml:space="preserve"> </w:t>
      </w:r>
      <w:r w:rsidR="0039519F">
        <w:t>no</w:t>
      </w:r>
      <w:r w:rsidR="00B2638D">
        <w:t xml:space="preserve"> </w:t>
      </w:r>
      <w:r w:rsidR="0039519F">
        <w:t>son</w:t>
      </w:r>
      <w:r w:rsidR="00B2638D">
        <w:t xml:space="preserve"> </w:t>
      </w:r>
      <w:r w:rsidR="0039519F">
        <w:t>accesibles</w:t>
      </w:r>
      <w:r w:rsidR="00B2638D">
        <w:t xml:space="preserve"> </w:t>
      </w:r>
      <w:r w:rsidR="0039519F">
        <w:t>para</w:t>
      </w:r>
      <w:r w:rsidR="00B2638D">
        <w:t xml:space="preserve"> </w:t>
      </w:r>
      <w:r w:rsidR="0039519F">
        <w:t>inspección,</w:t>
      </w:r>
      <w:r w:rsidR="00B2638D">
        <w:t xml:space="preserve"> </w:t>
      </w:r>
      <w:r w:rsidR="0039519F">
        <w:t>por</w:t>
      </w:r>
      <w:r w:rsidR="00B2638D">
        <w:t xml:space="preserve"> </w:t>
      </w:r>
      <w:r w:rsidR="0039519F">
        <w:t>lo</w:t>
      </w:r>
      <w:r w:rsidR="00B2638D">
        <w:t xml:space="preserve"> </w:t>
      </w:r>
      <w:r w:rsidR="0039519F">
        <w:t>que</w:t>
      </w:r>
      <w:r w:rsidR="00B2638D">
        <w:t xml:space="preserve"> </w:t>
      </w:r>
      <w:r w:rsidR="0039519F">
        <w:t>cualquier</w:t>
      </w:r>
      <w:r w:rsidR="00B2638D">
        <w:t xml:space="preserve"> </w:t>
      </w:r>
      <w:r w:rsidR="0039519F">
        <w:t>variación</w:t>
      </w:r>
      <w:r w:rsidR="00B2638D">
        <w:t xml:space="preserve"> </w:t>
      </w:r>
      <w:r w:rsidR="0039519F">
        <w:t>posterior</w:t>
      </w:r>
      <w:r w:rsidR="00B2638D">
        <w:t xml:space="preserve"> </w:t>
      </w:r>
      <w:r w:rsidR="0039519F">
        <w:t>en</w:t>
      </w:r>
      <w:r w:rsidR="00B2638D">
        <w:t xml:space="preserve"> </w:t>
      </w:r>
      <w:r w:rsidR="0039519F">
        <w:t>el</w:t>
      </w:r>
      <w:r w:rsidR="00B2638D">
        <w:t xml:space="preserve"> </w:t>
      </w:r>
      <w:r w:rsidR="0039519F">
        <w:t>perfil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carga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red</w:t>
      </w:r>
      <w:r w:rsidR="00B2638D">
        <w:t xml:space="preserve"> </w:t>
      </w:r>
      <w:r w:rsidR="0039519F">
        <w:t>pública</w:t>
      </w:r>
      <w:r w:rsidR="00B2638D">
        <w:t xml:space="preserve"> </w:t>
      </w:r>
      <w:r w:rsidR="0039519F">
        <w:t>solo</w:t>
      </w:r>
      <w:r w:rsidR="00B2638D">
        <w:t xml:space="preserve"> </w:t>
      </w:r>
      <w:r w:rsidR="0039519F">
        <w:t>podrá</w:t>
      </w:r>
      <w:r w:rsidR="00B2638D">
        <w:t xml:space="preserve"> </w:t>
      </w:r>
      <w:r w:rsidR="0039519F">
        <w:t>ser</w:t>
      </w:r>
      <w:r w:rsidR="00B2638D">
        <w:t xml:space="preserve"> </w:t>
      </w:r>
      <w:r w:rsidR="0039519F">
        <w:t>determinada</w:t>
      </w:r>
      <w:r w:rsidR="00B2638D">
        <w:t xml:space="preserve"> </w:t>
      </w:r>
      <w:r w:rsidR="0039519F">
        <w:t>con</w:t>
      </w:r>
      <w:r w:rsidR="00B2638D">
        <w:t xml:space="preserve"> </w:t>
      </w:r>
      <w:r w:rsidR="0039519F">
        <w:t>precisión</w:t>
      </w:r>
      <w:r w:rsidR="00B2638D">
        <w:t xml:space="preserve"> </w:t>
      </w:r>
      <w:r w:rsidR="0039519F">
        <w:t>mediante</w:t>
      </w:r>
      <w:r w:rsidR="00B2638D">
        <w:t xml:space="preserve"> </w:t>
      </w:r>
      <w:r w:rsidR="0039519F">
        <w:t>un</w:t>
      </w:r>
      <w:r w:rsidR="00B2638D">
        <w:t xml:space="preserve"> </w:t>
      </w:r>
      <w:r w:rsidR="0039519F">
        <w:t>analizador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>
        <w:t>red.</w:t>
      </w:r>
    </w:p>
    <w:p w14:paraId="587978FE" w14:textId="76C9DD7D" w:rsidR="0039519F" w:rsidRPr="003879F1" w:rsidRDefault="0039519F" w:rsidP="0039519F">
      <w:pPr>
        <w:jc w:val="both"/>
        <w:rPr>
          <w:b/>
        </w:rPr>
      </w:pPr>
      <w:r w:rsidRPr="003879F1">
        <w:rPr>
          <w:b/>
        </w:rPr>
        <w:t>7.</w:t>
      </w:r>
      <w:r w:rsidR="00B2638D">
        <w:rPr>
          <w:b/>
        </w:rPr>
        <w:t xml:space="preserve"> </w:t>
      </w:r>
      <w:r w:rsidRPr="003879F1">
        <w:rPr>
          <w:b/>
        </w:rPr>
        <w:t>RECOMENDACIONES</w:t>
      </w:r>
    </w:p>
    <w:p w14:paraId="5D32DDB2" w14:textId="39F515E4" w:rsidR="0039519F" w:rsidRPr="003879F1" w:rsidRDefault="003879F1" w:rsidP="0039519F">
      <w:pPr>
        <w:jc w:val="both"/>
        <w:rPr>
          <w:b/>
        </w:rPr>
      </w:pPr>
      <w:r w:rsidRPr="003879F1">
        <w:rPr>
          <w:rFonts w:ascii="Symbol" w:hAnsi="Symbol"/>
          <w:color w:val="000000"/>
          <w:sz w:val="20"/>
          <w:szCs w:val="20"/>
        </w:rPr>
        <w:sym w:font="Symbol" w:char="F0B7"/>
      </w:r>
      <w:r w:rsidR="00B2638D">
        <w:t xml:space="preserve"> </w:t>
      </w:r>
      <w:r w:rsidR="0039519F">
        <w:t>7.1.</w:t>
      </w:r>
      <w:r w:rsidR="00B2638D">
        <w:t xml:space="preserve"> </w:t>
      </w:r>
      <w:r w:rsidR="0039519F">
        <w:t>Declarar</w:t>
      </w:r>
      <w:r w:rsidR="00B2638D">
        <w:t xml:space="preserve"> </w:t>
      </w:r>
      <w:r w:rsidR="0039519F">
        <w:t>procedente</w:t>
      </w:r>
      <w:r w:rsidR="00B2638D">
        <w:t xml:space="preserve"> </w:t>
      </w:r>
      <w:r w:rsidR="0039519F">
        <w:t>y</w:t>
      </w:r>
      <w:r w:rsidR="00B2638D">
        <w:t xml:space="preserve"> </w:t>
      </w:r>
      <w:r w:rsidR="0039519F">
        <w:t>viable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ejecución</w:t>
      </w:r>
      <w:r w:rsidR="00B2638D">
        <w:t xml:space="preserve"> </w:t>
      </w:r>
      <w:r w:rsidR="0039519F">
        <w:t>del</w:t>
      </w:r>
      <w:r w:rsidR="00B2638D">
        <w:t xml:space="preserve"> </w:t>
      </w:r>
      <w:r w:rsidR="0039519F">
        <w:t>proyecto</w:t>
      </w:r>
      <w:r w:rsidR="00B2638D">
        <w:t xml:space="preserve"> </w:t>
      </w:r>
      <w:r w:rsidR="0039519F">
        <w:t>eléctrico</w:t>
      </w:r>
      <w:r w:rsidR="00B2638D">
        <w:t xml:space="preserve"> </w:t>
      </w:r>
      <w:r w:rsidR="0039519F">
        <w:t>bajo</w:t>
      </w:r>
      <w:r w:rsidR="00B2638D">
        <w:t xml:space="preserve"> </w:t>
      </w:r>
      <w:r w:rsidR="0039519F">
        <w:t>la</w:t>
      </w:r>
      <w:r w:rsidR="00B2638D">
        <w:t xml:space="preserve"> </w:t>
      </w:r>
      <w:r w:rsidR="0039519F">
        <w:t>modalidad</w:t>
      </w:r>
      <w:r w:rsidR="00B2638D">
        <w:t xml:space="preserve"> </w:t>
      </w:r>
      <w:r w:rsidR="0039519F">
        <w:t>de</w:t>
      </w:r>
      <w:r w:rsidR="00B2638D">
        <w:t xml:space="preserve"> </w:t>
      </w:r>
      <w:r w:rsidR="0039519F" w:rsidRPr="003879F1">
        <w:rPr>
          <w:b/>
        </w:rPr>
        <w:t>Conexión</w:t>
      </w:r>
      <w:r w:rsidR="00B2638D">
        <w:rPr>
          <w:b/>
        </w:rPr>
        <w:t xml:space="preserve"> </w:t>
      </w:r>
      <w:r w:rsidR="0039519F" w:rsidRPr="003879F1">
        <w:rPr>
          <w:b/>
        </w:rPr>
        <w:t>Directa</w:t>
      </w:r>
      <w:r w:rsidR="00B2638D">
        <w:rPr>
          <w:b/>
        </w:rPr>
        <w:t xml:space="preserve"> </w:t>
      </w:r>
      <w:r w:rsidR="0039519F" w:rsidRPr="003879F1">
        <w:rPr>
          <w:b/>
        </w:rPr>
        <w:t>a</w:t>
      </w:r>
      <w:r w:rsidR="00B2638D">
        <w:rPr>
          <w:b/>
        </w:rPr>
        <w:t xml:space="preserve"> </w:t>
      </w:r>
      <w:r w:rsidR="0039519F" w:rsidRPr="003879F1">
        <w:rPr>
          <w:b/>
        </w:rPr>
        <w:t>la</w:t>
      </w:r>
      <w:r w:rsidR="00B2638D">
        <w:rPr>
          <w:b/>
        </w:rPr>
        <w:t xml:space="preserve"> </w:t>
      </w:r>
      <w:r w:rsidR="0039519F" w:rsidRPr="003879F1">
        <w:rPr>
          <w:b/>
        </w:rPr>
        <w:t>Red</w:t>
      </w:r>
      <w:r w:rsidR="00B2638D">
        <w:rPr>
          <w:b/>
        </w:rPr>
        <w:t xml:space="preserve"> </w:t>
      </w:r>
      <w:r w:rsidR="0039519F" w:rsidRPr="003879F1">
        <w:rPr>
          <w:b/>
        </w:rPr>
        <w:t>de</w:t>
      </w:r>
      <w:r w:rsidR="00B2638D">
        <w:rPr>
          <w:b/>
        </w:rPr>
        <w:t xml:space="preserve"> </w:t>
      </w:r>
      <w:r w:rsidR="0039519F" w:rsidRPr="003879F1">
        <w:rPr>
          <w:b/>
        </w:rPr>
        <w:t>Baja</w:t>
      </w:r>
      <w:r w:rsidR="00B2638D">
        <w:rPr>
          <w:b/>
        </w:rPr>
        <w:t xml:space="preserve"> </w:t>
      </w:r>
      <w:r w:rsidR="0039519F" w:rsidRPr="003879F1">
        <w:rPr>
          <w:b/>
        </w:rPr>
        <w:t>Tensión.</w:t>
      </w:r>
    </w:p>
    <w:p w14:paraId="0D790686" w14:textId="53A130A6" w:rsidR="003879F1" w:rsidRDefault="003879F1" w:rsidP="003879F1">
      <w:pPr>
        <w:spacing w:after="0" w:line="240" w:lineRule="auto"/>
        <w:jc w:val="both"/>
      </w:pPr>
      <w:r w:rsidRPr="007B53AC">
        <w:rPr>
          <w:b/>
        </w:rPr>
        <w:t>1.6.-</w:t>
      </w:r>
      <w:r w:rsidR="00B2638D">
        <w:t xml:space="preserve"> </w:t>
      </w:r>
      <w:r>
        <w:t>Mediante</w:t>
      </w:r>
      <w:r w:rsidR="00B2638D">
        <w:t xml:space="preserve"> </w:t>
      </w:r>
      <w:r>
        <w:t>Informe</w:t>
      </w:r>
      <w:r w:rsidR="00B2638D">
        <w:t xml:space="preserve"> </w:t>
      </w:r>
      <w:r>
        <w:t>Técnico</w:t>
      </w:r>
      <w:r w:rsidR="00B2638D">
        <w:t xml:space="preserve"> </w:t>
      </w:r>
      <w:proofErr w:type="spellStart"/>
      <w:r>
        <w:t>Nº</w:t>
      </w:r>
      <w:proofErr w:type="spellEnd"/>
      <w:r w:rsidR="00B2638D">
        <w:t xml:space="preserve"> </w:t>
      </w:r>
      <w:r>
        <w:t>GADMCJS-UEP-JG-13-2026,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>
        <w:rPr>
          <w:rStyle w:val="fontstyle01"/>
        </w:rPr>
        <w:t>11</w:t>
      </w:r>
      <w:r w:rsidR="00B2638D">
        <w:rPr>
          <w:rStyle w:val="fontstyle01"/>
        </w:rPr>
        <w:t xml:space="preserve"> </w:t>
      </w:r>
      <w:r>
        <w:rPr>
          <w:rStyle w:val="fontstyle01"/>
        </w:rPr>
        <w:t>de</w:t>
      </w:r>
      <w:r w:rsidR="00B2638D">
        <w:rPr>
          <w:rStyle w:val="fontstyle01"/>
        </w:rPr>
        <w:t xml:space="preserve"> </w:t>
      </w:r>
      <w:r>
        <w:rPr>
          <w:rStyle w:val="fontstyle01"/>
        </w:rPr>
        <w:t>agosto</w:t>
      </w:r>
      <w:r w:rsidR="00B2638D">
        <w:rPr>
          <w:rStyle w:val="fontstyle01"/>
        </w:rPr>
        <w:t xml:space="preserve"> </w:t>
      </w:r>
      <w:r>
        <w:rPr>
          <w:rStyle w:val="fontstyle01"/>
        </w:rPr>
        <w:t>de</w:t>
      </w:r>
      <w:r w:rsidR="00B2638D">
        <w:rPr>
          <w:rStyle w:val="fontstyle01"/>
        </w:rPr>
        <w:t xml:space="preserve"> </w:t>
      </w:r>
      <w:r>
        <w:rPr>
          <w:rStyle w:val="fontstyle01"/>
        </w:rPr>
        <w:t>2026,</w:t>
      </w:r>
      <w:r w:rsidR="00B2638D">
        <w:rPr>
          <w:rStyle w:val="fontstyle01"/>
        </w:rPr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la</w:t>
      </w:r>
      <w:r w:rsidR="00B2638D">
        <w:t xml:space="preserve"> </w:t>
      </w:r>
      <w:r w:rsidRPr="003879F1">
        <w:t>Arq.</w:t>
      </w:r>
      <w:r w:rsidR="00B2638D">
        <w:t xml:space="preserve"> </w:t>
      </w:r>
      <w:r w:rsidRPr="003879F1">
        <w:t>Jessenia</w:t>
      </w:r>
      <w:r w:rsidR="00B2638D">
        <w:t xml:space="preserve"> </w:t>
      </w:r>
      <w:r w:rsidRPr="003879F1">
        <w:t>García</w:t>
      </w:r>
      <w:r w:rsidR="00B2638D">
        <w:t xml:space="preserve"> </w:t>
      </w:r>
      <w:r w:rsidRPr="003879F1">
        <w:t>Analista</w:t>
      </w:r>
      <w:r w:rsidR="00B2638D">
        <w:t xml:space="preserve"> </w:t>
      </w:r>
      <w:r w:rsidRPr="003879F1">
        <w:t>de</w:t>
      </w:r>
      <w:r w:rsidR="00B2638D">
        <w:t xml:space="preserve"> </w:t>
      </w:r>
      <w:r w:rsidRPr="003879F1"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r>
        <w:t>cual</w:t>
      </w:r>
      <w:r w:rsidR="00B2638D">
        <w:t xml:space="preserve"> </w:t>
      </w:r>
      <w:r>
        <w:t>remite</w:t>
      </w:r>
      <w:r w:rsidR="00B2638D">
        <w:t xml:space="preserve"> </w:t>
      </w:r>
      <w:r>
        <w:t>al</w:t>
      </w:r>
      <w:r w:rsidR="00B2638D">
        <w:t xml:space="preserve"> </w:t>
      </w:r>
      <w:r>
        <w:t>Arq.</w:t>
      </w:r>
      <w:r w:rsidR="00B2638D">
        <w:t xml:space="preserve"> </w:t>
      </w:r>
      <w:r>
        <w:t>Miguel</w:t>
      </w:r>
      <w:r w:rsidR="00B2638D">
        <w:t xml:space="preserve"> </w:t>
      </w:r>
      <w:r>
        <w:t>Vanegas</w:t>
      </w:r>
      <w:r w:rsidR="00B2638D">
        <w:t xml:space="preserve"> </w:t>
      </w:r>
      <w:r>
        <w:t>Jefe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de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Informe</w:t>
      </w:r>
      <w:r w:rsidR="00B2638D">
        <w:t xml:space="preserve"> </w:t>
      </w:r>
      <w:r>
        <w:t>Técnico</w:t>
      </w:r>
      <w:r w:rsidR="00B2638D">
        <w:t xml:space="preserve"> </w:t>
      </w:r>
      <w:r>
        <w:t>de</w:t>
      </w:r>
      <w:r w:rsidR="00B2638D">
        <w:t xml:space="preserve"> </w:t>
      </w:r>
      <w:r>
        <w:t>Prefactibilidad</w:t>
      </w:r>
      <w:r w:rsidR="00B2638D">
        <w:t xml:space="preserve"> </w:t>
      </w:r>
      <w:r>
        <w:t>del</w:t>
      </w:r>
      <w:r w:rsidR="00B2638D">
        <w:t xml:space="preserve"> </w:t>
      </w:r>
      <w:r>
        <w:t>proyecto: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r>
        <w:t>Abril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enseñanza-aprendizaje”</w:t>
      </w:r>
      <w:r w:rsidR="00B2638D">
        <w:t xml:space="preserve"> </w:t>
      </w:r>
      <w:r>
        <w:t>el</w:t>
      </w:r>
      <w:r w:rsidR="00B2638D">
        <w:t xml:space="preserve"> </w:t>
      </w:r>
      <w:r>
        <w:t>mismo</w:t>
      </w:r>
      <w:r w:rsidR="00B2638D">
        <w:t xml:space="preserve"> </w:t>
      </w:r>
      <w:r>
        <w:t>que</w:t>
      </w:r>
      <w:r w:rsidR="00B2638D">
        <w:t xml:space="preserve"> </w:t>
      </w:r>
      <w:r>
        <w:t>manifiesta</w:t>
      </w:r>
      <w:r w:rsidR="00B2638D">
        <w:t xml:space="preserve"> </w:t>
      </w:r>
      <w:r>
        <w:t>y</w:t>
      </w:r>
      <w:r w:rsidR="00B2638D">
        <w:t xml:space="preserve"> </w:t>
      </w:r>
      <w:r>
        <w:t>concluye:</w:t>
      </w:r>
    </w:p>
    <w:p w14:paraId="2FE1D13F" w14:textId="77777777" w:rsidR="003879F1" w:rsidRPr="003879F1" w:rsidRDefault="003879F1" w:rsidP="003879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US"/>
        </w:rPr>
      </w:pPr>
    </w:p>
    <w:p w14:paraId="47F20B14" w14:textId="6EE8B9A0" w:rsidR="00452FDB" w:rsidRDefault="003879F1" w:rsidP="0042030B">
      <w:pPr>
        <w:jc w:val="both"/>
      </w:pPr>
      <w:r>
        <w:t>(…)</w:t>
      </w:r>
    </w:p>
    <w:p w14:paraId="4E996D3B" w14:textId="0A30ECD3" w:rsidR="009236A5" w:rsidRDefault="009236A5" w:rsidP="009236A5">
      <w:pPr>
        <w:spacing w:after="0"/>
        <w:jc w:val="both"/>
      </w:pPr>
      <w:r>
        <w:t>3.-</w:t>
      </w:r>
      <w:r w:rsidR="00B2638D">
        <w:t xml:space="preserve"> </w:t>
      </w:r>
      <w:r>
        <w:t>UBICACIÓN</w:t>
      </w:r>
    </w:p>
    <w:p w14:paraId="6F0054E9" w14:textId="4324C0D4" w:rsidR="009236A5" w:rsidRDefault="009236A5" w:rsidP="009236A5">
      <w:pPr>
        <w:spacing w:after="0"/>
        <w:jc w:val="both"/>
      </w:pPr>
      <w:r>
        <w:t>Provincia:</w:t>
      </w:r>
      <w:r w:rsidR="00B2638D">
        <w:t xml:space="preserve"> </w:t>
      </w:r>
      <w:r>
        <w:t>Orellana</w:t>
      </w:r>
    </w:p>
    <w:p w14:paraId="7AC65EBC" w14:textId="2C891568" w:rsidR="009236A5" w:rsidRDefault="009236A5" w:rsidP="009236A5">
      <w:pPr>
        <w:spacing w:after="0"/>
        <w:jc w:val="both"/>
      </w:pPr>
      <w:r>
        <w:t>Cantón: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</w:p>
    <w:p w14:paraId="6C10AD8E" w14:textId="01DC4F0B" w:rsidR="00452FDB" w:rsidRDefault="009236A5" w:rsidP="009236A5">
      <w:pPr>
        <w:spacing w:after="0"/>
        <w:jc w:val="both"/>
      </w:pPr>
      <w:r>
        <w:t>Parroquia:</w:t>
      </w:r>
      <w:r w:rsidR="00B2638D">
        <w:t xml:space="preserve"> </w:t>
      </w:r>
      <w:proofErr w:type="spellStart"/>
      <w:r>
        <w:t>Enokanqui</w:t>
      </w:r>
      <w:proofErr w:type="spellEnd"/>
    </w:p>
    <w:p w14:paraId="3015DF61" w14:textId="51576CB9" w:rsidR="00452FDB" w:rsidRDefault="009236A5" w:rsidP="009236A5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21F2D7BD" wp14:editId="7C4B4207">
            <wp:extent cx="4391025" cy="1009650"/>
            <wp:effectExtent l="0" t="0" r="9525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222C0" w14:textId="02D65B21" w:rsidR="009236A5" w:rsidRDefault="009236A5" w:rsidP="009236A5">
      <w:pPr>
        <w:jc w:val="both"/>
      </w:pPr>
      <w:r>
        <w:t>4.-</w:t>
      </w:r>
      <w:r w:rsidR="00B2638D">
        <w:t xml:space="preserve"> </w:t>
      </w:r>
      <w:r>
        <w:t>JUSTIFICACIÓN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</w:p>
    <w:p w14:paraId="012165FB" w14:textId="4C7F8778" w:rsidR="009236A5" w:rsidRDefault="009236A5" w:rsidP="009236A5">
      <w:pPr>
        <w:jc w:val="both"/>
      </w:pP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se</w:t>
      </w:r>
      <w:r w:rsidR="00B2638D">
        <w:t xml:space="preserve"> </w:t>
      </w:r>
      <w:r>
        <w:t>caracteriza</w:t>
      </w:r>
      <w:r w:rsidR="00B2638D">
        <w:t xml:space="preserve"> </w:t>
      </w:r>
      <w:r>
        <w:t>por</w:t>
      </w:r>
      <w:r w:rsidR="00B2638D">
        <w:t xml:space="preserve"> </w:t>
      </w:r>
      <w:r>
        <w:t>ser</w:t>
      </w:r>
      <w:r w:rsidR="00B2638D">
        <w:t xml:space="preserve"> </w:t>
      </w:r>
      <w:r>
        <w:t>un</w:t>
      </w:r>
      <w:r w:rsidR="00B2638D">
        <w:t xml:space="preserve"> </w:t>
      </w:r>
      <w:r>
        <w:t>territorio</w:t>
      </w:r>
      <w:r w:rsidR="00B2638D">
        <w:t xml:space="preserve"> </w:t>
      </w:r>
      <w:r>
        <w:t>netamente</w:t>
      </w:r>
      <w:r w:rsidR="00B2638D">
        <w:t xml:space="preserve"> </w:t>
      </w:r>
      <w:r>
        <w:t>petrolero,</w:t>
      </w:r>
      <w:r w:rsidR="00B2638D">
        <w:t xml:space="preserve"> </w:t>
      </w:r>
      <w:r>
        <w:t>donde</w:t>
      </w:r>
      <w:r w:rsidR="00B2638D">
        <w:t xml:space="preserve"> </w:t>
      </w:r>
      <w:r>
        <w:t>la</w:t>
      </w:r>
      <w:r w:rsidR="00B2638D">
        <w:t xml:space="preserve"> </w:t>
      </w:r>
      <w:r>
        <w:t>presencia</w:t>
      </w:r>
      <w:r w:rsidR="00B2638D">
        <w:t xml:space="preserve"> </w:t>
      </w:r>
      <w:r>
        <w:t>de</w:t>
      </w:r>
      <w:r w:rsidR="00B2638D">
        <w:t xml:space="preserve"> </w:t>
      </w:r>
      <w:r>
        <w:t>empresas</w:t>
      </w:r>
      <w:r w:rsidR="00B2638D">
        <w:t xml:space="preserve"> </w:t>
      </w:r>
      <w:r>
        <w:t>dedicadas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extracción</w:t>
      </w:r>
      <w:r w:rsidR="00B2638D">
        <w:t xml:space="preserve"> </w:t>
      </w:r>
      <w:r>
        <w:t>de</w:t>
      </w:r>
      <w:r w:rsidR="00B2638D">
        <w:t xml:space="preserve"> </w:t>
      </w:r>
      <w:r>
        <w:t>hidrocarburos</w:t>
      </w:r>
      <w:r w:rsidR="00B2638D">
        <w:t xml:space="preserve"> </w:t>
      </w:r>
      <w:r>
        <w:t>ha</w:t>
      </w:r>
      <w:r w:rsidR="00B2638D">
        <w:t xml:space="preserve"> </w:t>
      </w:r>
      <w:r>
        <w:t>impulsado</w:t>
      </w:r>
      <w:r w:rsidR="00B2638D">
        <w:t xml:space="preserve"> </w:t>
      </w:r>
      <w:r>
        <w:t>el</w:t>
      </w:r>
      <w:r w:rsidR="00B2638D">
        <w:t xml:space="preserve"> </w:t>
      </w:r>
      <w:r>
        <w:t>crecimiento</w:t>
      </w:r>
      <w:r w:rsidR="00B2638D">
        <w:t xml:space="preserve"> </w:t>
      </w:r>
      <w:r>
        <w:t>económico</w:t>
      </w:r>
      <w:r w:rsidR="00B2638D">
        <w:t xml:space="preserve"> </w:t>
      </w:r>
      <w:r>
        <w:t>y</w:t>
      </w:r>
      <w:r w:rsidR="00B2638D">
        <w:t xml:space="preserve"> </w:t>
      </w:r>
      <w:r>
        <w:t>poblacional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parroquias.</w:t>
      </w:r>
      <w:r w:rsidR="00B2638D">
        <w:t xml:space="preserve"> </w:t>
      </w:r>
      <w:r>
        <w:t>Sin</w:t>
      </w:r>
      <w:r w:rsidR="00B2638D">
        <w:t xml:space="preserve"> </w:t>
      </w:r>
      <w:r>
        <w:lastRenderedPageBreak/>
        <w:t>embargo,</w:t>
      </w:r>
      <w:r w:rsidR="00B2638D">
        <w:t xml:space="preserve"> </w:t>
      </w:r>
      <w:r>
        <w:t>este</w:t>
      </w:r>
      <w:r w:rsidR="00B2638D">
        <w:t xml:space="preserve"> </w:t>
      </w:r>
      <w:r>
        <w:t>desarrollo</w:t>
      </w:r>
      <w:r w:rsidR="00B2638D">
        <w:t xml:space="preserve"> </w:t>
      </w:r>
      <w:r>
        <w:t>ha</w:t>
      </w:r>
      <w:r w:rsidR="00B2638D">
        <w:t xml:space="preserve"> </w:t>
      </w:r>
      <w:r>
        <w:t>generado</w:t>
      </w:r>
      <w:r w:rsidR="00B2638D">
        <w:t xml:space="preserve"> </w:t>
      </w:r>
      <w:r>
        <w:t>una</w:t>
      </w:r>
      <w:r w:rsidR="00B2638D">
        <w:t xml:space="preserve"> </w:t>
      </w:r>
      <w:r>
        <w:t>presión</w:t>
      </w:r>
      <w:r w:rsidR="00B2638D">
        <w:t xml:space="preserve"> </w:t>
      </w:r>
      <w:r>
        <w:t>significativa</w:t>
      </w:r>
      <w:r w:rsidR="00B2638D">
        <w:t xml:space="preserve"> </w:t>
      </w:r>
      <w:r>
        <w:t>sobre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comunitaria,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aumento</w:t>
      </w:r>
      <w:r w:rsidR="00B2638D">
        <w:t xml:space="preserve"> </w:t>
      </w:r>
      <w:r>
        <w:t>de</w:t>
      </w:r>
      <w:r w:rsidR="00B2638D">
        <w:t xml:space="preserve"> </w:t>
      </w:r>
      <w:r>
        <w:t>habitantes</w:t>
      </w:r>
      <w:r w:rsidR="00B2638D">
        <w:t xml:space="preserve"> </w:t>
      </w:r>
      <w:r>
        <w:t>y</w:t>
      </w:r>
      <w:r w:rsidR="00B2638D">
        <w:t xml:space="preserve"> </w:t>
      </w:r>
      <w:r>
        <w:t>actividades</w:t>
      </w:r>
      <w:r w:rsidR="00B2638D">
        <w:t xml:space="preserve"> </w:t>
      </w:r>
      <w:r>
        <w:t>productivas</w:t>
      </w:r>
      <w:r w:rsidR="00B2638D">
        <w:t xml:space="preserve"> </w:t>
      </w:r>
      <w:r>
        <w:t>no</w:t>
      </w:r>
      <w:r w:rsidR="00B2638D">
        <w:t xml:space="preserve"> </w:t>
      </w:r>
      <w:r>
        <w:t>siempre</w:t>
      </w:r>
      <w:r w:rsidR="00B2638D">
        <w:t xml:space="preserve"> </w:t>
      </w:r>
      <w:r>
        <w:t>ha</w:t>
      </w:r>
      <w:r w:rsidR="00B2638D">
        <w:t xml:space="preserve"> </w:t>
      </w:r>
      <w:r>
        <w:t>sido</w:t>
      </w:r>
      <w:r w:rsidR="00B2638D">
        <w:t xml:space="preserve"> </w:t>
      </w:r>
      <w:r>
        <w:t>acompañado</w:t>
      </w:r>
      <w:r w:rsidR="00B2638D">
        <w:t xml:space="preserve"> </w:t>
      </w:r>
      <w:r>
        <w:t>de</w:t>
      </w:r>
      <w:r w:rsidR="00B2638D">
        <w:t xml:space="preserve"> </w:t>
      </w:r>
      <w:r>
        <w:t>inversiones</w:t>
      </w:r>
      <w:r w:rsidR="00B2638D">
        <w:t xml:space="preserve"> </w:t>
      </w:r>
      <w:r>
        <w:t>proporcionales</w:t>
      </w:r>
      <w:r w:rsidR="00B2638D">
        <w:t xml:space="preserve"> </w:t>
      </w:r>
      <w:r>
        <w:t>en</w:t>
      </w:r>
      <w:r w:rsidR="00B2638D">
        <w:t xml:space="preserve"> </w:t>
      </w:r>
      <w:r>
        <w:t>educación,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saneamiento.</w:t>
      </w:r>
    </w:p>
    <w:p w14:paraId="4E511D05" w14:textId="637B3234" w:rsidR="009236A5" w:rsidRDefault="009236A5" w:rsidP="009236A5">
      <w:pPr>
        <w:jc w:val="both"/>
      </w:pP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ubicada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constituye</w:t>
      </w:r>
      <w:r w:rsidR="00B2638D">
        <w:t xml:space="preserve"> </w:t>
      </w:r>
      <w:r>
        <w:t>el</w:t>
      </w:r>
      <w:r w:rsidR="00B2638D">
        <w:t xml:space="preserve"> </w:t>
      </w:r>
      <w:r>
        <w:t>principal</w:t>
      </w:r>
      <w:r w:rsidR="00B2638D">
        <w:t xml:space="preserve"> </w:t>
      </w:r>
      <w:r>
        <w:t>referente</w:t>
      </w:r>
      <w:r w:rsidR="00B2638D">
        <w:t xml:space="preserve"> </w:t>
      </w:r>
      <w:r>
        <w:t>educativo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zona,</w:t>
      </w:r>
      <w:r w:rsidR="00B2638D">
        <w:t xml:space="preserve"> </w:t>
      </w:r>
      <w:r>
        <w:t>atendiendo</w:t>
      </w:r>
      <w:r w:rsidR="00B2638D">
        <w:t xml:space="preserve"> </w:t>
      </w:r>
      <w:r>
        <w:t>actualmente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población</w:t>
      </w:r>
      <w:r w:rsidR="00B2638D">
        <w:t xml:space="preserve"> </w:t>
      </w:r>
      <w:r>
        <w:t>estudiantil</w:t>
      </w:r>
      <w:r w:rsidR="00B2638D">
        <w:t xml:space="preserve"> </w:t>
      </w:r>
      <w:r>
        <w:t>de</w:t>
      </w:r>
      <w:r w:rsidR="00B2638D">
        <w:t xml:space="preserve"> </w:t>
      </w:r>
      <w:r>
        <w:t>532</w:t>
      </w:r>
      <w:r w:rsidR="00B2638D">
        <w:t xml:space="preserve"> </w:t>
      </w:r>
      <w:r>
        <w:t>alumnos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niveles</w:t>
      </w:r>
      <w:r w:rsidR="00B2638D">
        <w:t xml:space="preserve"> </w:t>
      </w:r>
      <w:r>
        <w:t>de</w:t>
      </w:r>
      <w:r w:rsidR="00B2638D">
        <w:t xml:space="preserve"> </w:t>
      </w:r>
      <w:r>
        <w:t>educación</w:t>
      </w:r>
      <w:r w:rsidR="00B2638D">
        <w:t xml:space="preserve"> </w:t>
      </w:r>
      <w:r>
        <w:t>inicial,</w:t>
      </w:r>
      <w:r w:rsidR="00B2638D">
        <w:t xml:space="preserve"> </w:t>
      </w:r>
      <w:r>
        <w:t>básica</w:t>
      </w:r>
      <w:r w:rsidR="00B2638D">
        <w:t xml:space="preserve"> </w:t>
      </w:r>
      <w:r>
        <w:t>y</w:t>
      </w:r>
      <w:r w:rsidR="00B2638D">
        <w:t xml:space="preserve"> </w:t>
      </w:r>
      <w:r>
        <w:t>bachillerato.</w:t>
      </w:r>
      <w:r w:rsidR="00B2638D">
        <w:t xml:space="preserve"> </w:t>
      </w:r>
      <w:r>
        <w:t>Su</w:t>
      </w:r>
      <w:r w:rsidR="00B2638D">
        <w:t xml:space="preserve"> </w:t>
      </w:r>
      <w:r>
        <w:t>rol</w:t>
      </w:r>
      <w:r w:rsidR="00B2638D">
        <w:t xml:space="preserve"> </w:t>
      </w:r>
      <w:r>
        <w:t>es</w:t>
      </w:r>
      <w:r w:rsidR="00B2638D">
        <w:t xml:space="preserve"> </w:t>
      </w:r>
      <w:r>
        <w:t>fundamental</w:t>
      </w:r>
      <w:r w:rsidR="00B2638D">
        <w:t xml:space="preserve"> </w:t>
      </w:r>
      <w:r>
        <w:t>para</w:t>
      </w:r>
      <w:r w:rsidR="00B2638D">
        <w:t xml:space="preserve"> </w:t>
      </w:r>
      <w:r>
        <w:t>garantizar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formal</w:t>
      </w:r>
      <w:r w:rsidR="00B2638D">
        <w:t xml:space="preserve"> </w:t>
      </w:r>
      <w:r>
        <w:t>en</w:t>
      </w:r>
      <w:r w:rsidR="00B2638D">
        <w:t xml:space="preserve"> </w:t>
      </w:r>
      <w:r>
        <w:t>una</w:t>
      </w:r>
      <w:r w:rsidR="00B2638D">
        <w:t xml:space="preserve"> </w:t>
      </w:r>
      <w:r>
        <w:t>comunidad</w:t>
      </w:r>
      <w:r w:rsidR="00B2638D">
        <w:t xml:space="preserve"> </w:t>
      </w:r>
      <w:r>
        <w:t>que</w:t>
      </w:r>
      <w:r w:rsidR="00B2638D">
        <w:t xml:space="preserve"> </w:t>
      </w:r>
      <w:r>
        <w:t>ha</w:t>
      </w:r>
      <w:r w:rsidR="00B2638D">
        <w:t xml:space="preserve"> </w:t>
      </w:r>
      <w:r>
        <w:t>experimentado</w:t>
      </w:r>
      <w:r w:rsidR="00B2638D">
        <w:t xml:space="preserve"> </w:t>
      </w:r>
      <w:r>
        <w:t>un</w:t>
      </w:r>
      <w:r w:rsidR="00B2638D">
        <w:t xml:space="preserve"> </w:t>
      </w:r>
      <w:r>
        <w:t>crecimiento</w:t>
      </w:r>
      <w:r w:rsidR="00B2638D">
        <w:t xml:space="preserve"> </w:t>
      </w:r>
      <w:r>
        <w:t>sostenido</w:t>
      </w:r>
      <w:r w:rsidR="00B2638D">
        <w:t xml:space="preserve"> </w:t>
      </w:r>
      <w:r>
        <w:t>de</w:t>
      </w:r>
      <w:r w:rsidR="00B2638D">
        <w:t xml:space="preserve"> </w:t>
      </w:r>
      <w:r>
        <w:t>estudiantes,</w:t>
      </w:r>
      <w:r w:rsidR="00B2638D">
        <w:t xml:space="preserve"> </w:t>
      </w:r>
      <w:r>
        <w:t>lo</w:t>
      </w:r>
      <w:r w:rsidR="00B2638D">
        <w:t xml:space="preserve"> </w:t>
      </w:r>
      <w:r>
        <w:t>que</w:t>
      </w:r>
      <w:r w:rsidR="00B2638D">
        <w:t xml:space="preserve"> </w:t>
      </w:r>
      <w:r>
        <w:t>ha</w:t>
      </w:r>
      <w:r w:rsidR="00B2638D">
        <w:t xml:space="preserve"> </w:t>
      </w:r>
      <w:r>
        <w:t>generado</w:t>
      </w:r>
      <w:r w:rsidR="00B2638D">
        <w:t xml:space="preserve"> </w:t>
      </w:r>
      <w:r>
        <w:t>una</w:t>
      </w:r>
      <w:r w:rsidR="00B2638D">
        <w:t xml:space="preserve"> </w:t>
      </w:r>
      <w:r>
        <w:t>presión</w:t>
      </w:r>
      <w:r w:rsidR="00B2638D">
        <w:t xml:space="preserve"> </w:t>
      </w:r>
      <w:r>
        <w:t>significativa</w:t>
      </w:r>
      <w:r w:rsidR="00B2638D">
        <w:t xml:space="preserve"> </w:t>
      </w:r>
      <w:r>
        <w:t>sobre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existente.</w:t>
      </w:r>
      <w:r w:rsidR="00B2638D">
        <w:t xml:space="preserve"> </w:t>
      </w:r>
      <w:r>
        <w:t>En</w:t>
      </w:r>
      <w:r w:rsidR="00B2638D">
        <w:t xml:space="preserve"> </w:t>
      </w:r>
      <w:r>
        <w:t>particular,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  <w:r w:rsidR="00B2638D">
        <w:t xml:space="preserve"> </w:t>
      </w:r>
      <w:r>
        <w:t>como</w:t>
      </w:r>
      <w:r w:rsidR="00B2638D">
        <w:t xml:space="preserve"> </w:t>
      </w:r>
      <w:r>
        <w:t>las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resultan</w:t>
      </w:r>
      <w:r w:rsidR="00B2638D">
        <w:t xml:space="preserve"> </w:t>
      </w:r>
      <w:r>
        <w:t>insuficientes</w:t>
      </w:r>
      <w:r w:rsidR="00B2638D">
        <w:t xml:space="preserve"> </w:t>
      </w:r>
      <w:r>
        <w:t>para</w:t>
      </w:r>
      <w:r w:rsidR="00B2638D">
        <w:t xml:space="preserve"> </w:t>
      </w:r>
      <w:r>
        <w:t>atender</w:t>
      </w:r>
      <w:r w:rsidR="00B2638D">
        <w:t xml:space="preserve"> </w:t>
      </w:r>
      <w:r>
        <w:t>la</w:t>
      </w:r>
      <w:r w:rsidR="00B2638D">
        <w:t xml:space="preserve"> </w:t>
      </w:r>
      <w:r>
        <w:t>demanda,</w:t>
      </w:r>
      <w:r w:rsidR="00B2638D">
        <w:t xml:space="preserve"> </w:t>
      </w:r>
      <w:r>
        <w:t>afectando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seguridad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estudiantes.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nueva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se</w:t>
      </w:r>
      <w:r w:rsidR="00B2638D">
        <w:t xml:space="preserve"> </w:t>
      </w:r>
      <w:r>
        <w:t>presenta</w:t>
      </w:r>
      <w:r w:rsidR="00B2638D">
        <w:t xml:space="preserve"> </w:t>
      </w:r>
      <w:r>
        <w:t>como</w:t>
      </w:r>
      <w:r w:rsidR="00B2638D">
        <w:t xml:space="preserve"> </w:t>
      </w:r>
      <w:r>
        <w:t>una</w:t>
      </w:r>
      <w:r w:rsidR="00B2638D">
        <w:t xml:space="preserve"> </w:t>
      </w:r>
      <w:r>
        <w:t>necesidad</w:t>
      </w:r>
      <w:r w:rsidR="00B2638D">
        <w:t xml:space="preserve"> </w:t>
      </w:r>
      <w:r>
        <w:t>urgente</w:t>
      </w:r>
      <w:r w:rsidR="00B2638D">
        <w:t xml:space="preserve"> </w:t>
      </w:r>
      <w:r>
        <w:t>para</w:t>
      </w:r>
      <w:r w:rsidR="00B2638D">
        <w:t xml:space="preserve"> </w:t>
      </w:r>
      <w:r>
        <w:t>asegurar</w:t>
      </w:r>
      <w:r w:rsidR="00B2638D">
        <w:t xml:space="preserve"> </w:t>
      </w:r>
      <w:r>
        <w:t>un</w:t>
      </w:r>
      <w:r w:rsidR="00B2638D">
        <w:t xml:space="preserve"> </w:t>
      </w:r>
      <w:r>
        <w:t>entorno</w:t>
      </w:r>
      <w:r w:rsidR="00B2638D">
        <w:t xml:space="preserve"> </w:t>
      </w:r>
      <w:r>
        <w:t>escolar</w:t>
      </w:r>
      <w:r w:rsidR="00B2638D">
        <w:t xml:space="preserve"> </w:t>
      </w:r>
      <w:r>
        <w:t>saludable</w:t>
      </w:r>
      <w:r w:rsidR="00B2638D">
        <w:t xml:space="preserve"> </w:t>
      </w:r>
      <w:r>
        <w:t>y</w:t>
      </w:r>
      <w:r w:rsidR="00B2638D">
        <w:t xml:space="preserve"> </w:t>
      </w:r>
      <w:r>
        <w:t>digno,</w:t>
      </w:r>
      <w:r w:rsidR="00B2638D">
        <w:t xml:space="preserve"> </w:t>
      </w:r>
      <w:r>
        <w:t>que</w:t>
      </w:r>
      <w:r w:rsidR="00B2638D">
        <w:t xml:space="preserve"> </w:t>
      </w:r>
      <w:r>
        <w:t>favorezca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</w:t>
      </w:r>
      <w:r w:rsidR="00B2638D">
        <w:t xml:space="preserve"> </w:t>
      </w:r>
      <w:r>
        <w:t>y</w:t>
      </w:r>
      <w:r w:rsidR="00B2638D">
        <w:t xml:space="preserve"> </w:t>
      </w:r>
      <w:r>
        <w:t>contribuya</w:t>
      </w:r>
      <w:r w:rsidR="00B2638D">
        <w:t xml:space="preserve"> </w:t>
      </w:r>
      <w:r>
        <w:t>al</w:t>
      </w:r>
      <w:r w:rsidR="00B2638D">
        <w:t xml:space="preserve"> </w:t>
      </w:r>
      <w:r>
        <w:t>bienestar</w:t>
      </w:r>
      <w:r w:rsidR="00B2638D">
        <w:t xml:space="preserve"> </w:t>
      </w:r>
      <w:r>
        <w:t>de</w:t>
      </w:r>
      <w:r w:rsidR="00B2638D">
        <w:t xml:space="preserve"> </w:t>
      </w:r>
      <w:r>
        <w:t>toda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</w:p>
    <w:p w14:paraId="5487B7F6" w14:textId="3DBEF4A1" w:rsidR="009236A5" w:rsidRDefault="009236A5" w:rsidP="009236A5">
      <w:pPr>
        <w:jc w:val="both"/>
      </w:pP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estudiantes,</w:t>
      </w:r>
      <w:r w:rsidR="00B2638D">
        <w:t xml:space="preserve"> </w:t>
      </w:r>
      <w:r>
        <w:t>ha</w:t>
      </w:r>
      <w:r w:rsidR="00B2638D">
        <w:t xml:space="preserve"> </w:t>
      </w:r>
      <w:r>
        <w:t>sobrepasado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existentes,</w:t>
      </w:r>
      <w:r w:rsidR="00B2638D">
        <w:t xml:space="preserve"> </w:t>
      </w:r>
      <w:r>
        <w:t>generando</w:t>
      </w:r>
      <w:r w:rsidR="00B2638D">
        <w:t xml:space="preserve"> </w:t>
      </w:r>
      <w:r>
        <w:t>condiciones</w:t>
      </w:r>
      <w:r w:rsidR="00B2638D">
        <w:t xml:space="preserve"> </w:t>
      </w:r>
      <w:r>
        <w:t>que</w:t>
      </w:r>
      <w:r w:rsidR="00B2638D">
        <w:t xml:space="preserve"> </w:t>
      </w:r>
      <w:r>
        <w:t>ponen</w:t>
      </w:r>
      <w:r w:rsidR="00B2638D">
        <w:t xml:space="preserve"> </w:t>
      </w:r>
      <w:r>
        <w:t>en</w:t>
      </w:r>
      <w:r w:rsidR="00B2638D">
        <w:t xml:space="preserve"> </w:t>
      </w:r>
      <w:r>
        <w:t>riesgo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seguridad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nueva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permitirá</w:t>
      </w:r>
      <w:r w:rsidR="00B2638D">
        <w:t xml:space="preserve"> </w:t>
      </w:r>
      <w:r>
        <w:t>garantizar</w:t>
      </w:r>
      <w:r w:rsidR="00B2638D">
        <w:t xml:space="preserve"> </w:t>
      </w:r>
      <w:r>
        <w:t>ambientes</w:t>
      </w:r>
      <w:r w:rsidR="00B2638D">
        <w:t xml:space="preserve"> </w:t>
      </w:r>
      <w:r>
        <w:t>higiénicos</w:t>
      </w:r>
      <w:r w:rsidR="00B2638D">
        <w:t xml:space="preserve"> </w:t>
      </w:r>
      <w:r>
        <w:t>y</w:t>
      </w:r>
      <w:r w:rsidR="00B2638D">
        <w:t xml:space="preserve"> </w:t>
      </w:r>
      <w:r>
        <w:t>adecuados,</w:t>
      </w:r>
      <w:r w:rsidR="00B2638D">
        <w:t xml:space="preserve"> </w:t>
      </w:r>
      <w:r>
        <w:t>contribuyendo</w:t>
      </w:r>
      <w:r w:rsidR="00B2638D">
        <w:t xml:space="preserve"> </w:t>
      </w:r>
      <w:r>
        <w:t>al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niños</w:t>
      </w:r>
      <w:r w:rsidR="00B2638D">
        <w:t xml:space="preserve"> </w:t>
      </w:r>
      <w:r>
        <w:t>y</w:t>
      </w:r>
      <w:r w:rsidR="00B2638D">
        <w:t xml:space="preserve"> </w:t>
      </w:r>
      <w:r>
        <w:t>jóvenes.</w:t>
      </w:r>
    </w:p>
    <w:p w14:paraId="75A93341" w14:textId="7AB8BF80" w:rsidR="009236A5" w:rsidRDefault="009236A5" w:rsidP="009236A5">
      <w:pPr>
        <w:jc w:val="both"/>
      </w:pPr>
      <w:r>
        <w:t>En</w:t>
      </w:r>
      <w:r w:rsidR="00B2638D">
        <w:t xml:space="preserve"> </w:t>
      </w:r>
      <w:r>
        <w:t>conjunto,</w:t>
      </w:r>
      <w:r w:rsidR="00B2638D">
        <w:t xml:space="preserve"> </w:t>
      </w:r>
      <w:r>
        <w:t>esta</w:t>
      </w:r>
      <w:r w:rsidR="00B2638D">
        <w:t xml:space="preserve"> </w:t>
      </w:r>
      <w:r>
        <w:t>intervención</w:t>
      </w:r>
      <w:r w:rsidR="00B2638D">
        <w:t xml:space="preserve"> </w:t>
      </w:r>
      <w:r>
        <w:t>se</w:t>
      </w:r>
      <w:r w:rsidR="00B2638D">
        <w:t xml:space="preserve"> </w:t>
      </w:r>
      <w:r>
        <w:t>justifica</w:t>
      </w:r>
      <w:r w:rsidR="00B2638D">
        <w:t xml:space="preserve"> </w:t>
      </w:r>
      <w:r>
        <w:t>porque</w:t>
      </w:r>
      <w:r w:rsidR="00B2638D">
        <w:t xml:space="preserve"> </w:t>
      </w:r>
      <w:r>
        <w:t>garantiza:</w:t>
      </w:r>
    </w:p>
    <w:p w14:paraId="77202B1D" w14:textId="2E0C53F6" w:rsidR="009236A5" w:rsidRDefault="009236A5" w:rsidP="009236A5">
      <w:pPr>
        <w:spacing w:after="0"/>
        <w:jc w:val="both"/>
      </w:pPr>
      <w:r>
        <w:t>•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seguridad:</w:t>
      </w:r>
      <w:r w:rsidR="00B2638D">
        <w:t xml:space="preserve"> </w:t>
      </w:r>
      <w:r>
        <w:t>al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y</w:t>
      </w:r>
      <w:r w:rsidR="00B2638D">
        <w:t xml:space="preserve"> </w:t>
      </w:r>
      <w:r>
        <w:t>reducir</w:t>
      </w:r>
      <w:r w:rsidR="00B2638D">
        <w:t xml:space="preserve"> </w:t>
      </w:r>
      <w:r>
        <w:t>riesgos</w:t>
      </w:r>
      <w:r w:rsidR="00B2638D">
        <w:t xml:space="preserve"> </w:t>
      </w:r>
      <w:r>
        <w:t>sanitarios.</w:t>
      </w:r>
    </w:p>
    <w:p w14:paraId="2822E3F5" w14:textId="554919FB" w:rsidR="009236A5" w:rsidRDefault="009236A5" w:rsidP="009236A5">
      <w:pPr>
        <w:spacing w:after="0"/>
        <w:jc w:val="both"/>
      </w:pPr>
      <w:r>
        <w:t>•</w:t>
      </w:r>
      <w:r w:rsidR="00B2638D">
        <w:t xml:space="preserve"> </w:t>
      </w:r>
      <w:r>
        <w:t>Calidad</w:t>
      </w:r>
      <w:r w:rsidR="00B2638D">
        <w:t xml:space="preserve"> </w:t>
      </w:r>
      <w:r>
        <w:t>educativa:</w:t>
      </w:r>
      <w:r w:rsidR="00B2638D">
        <w:t xml:space="preserve"> </w:t>
      </w:r>
      <w:r>
        <w:t>al</w:t>
      </w:r>
      <w:r w:rsidR="00B2638D">
        <w:t xml:space="preserve"> </w:t>
      </w:r>
      <w:r>
        <w:t>ofrecer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aprendizaje.</w:t>
      </w:r>
    </w:p>
    <w:p w14:paraId="5D90018C" w14:textId="3D2907F3" w:rsidR="009236A5" w:rsidRDefault="009236A5" w:rsidP="009236A5">
      <w:pPr>
        <w:spacing w:after="0"/>
        <w:jc w:val="both"/>
      </w:pPr>
      <w:r>
        <w:t>•</w:t>
      </w:r>
      <w:r w:rsidR="00B2638D">
        <w:t xml:space="preserve"> </w:t>
      </w:r>
      <w:r>
        <w:t>Equidad</w:t>
      </w:r>
      <w:r w:rsidR="00B2638D">
        <w:t xml:space="preserve"> </w:t>
      </w:r>
      <w:r>
        <w:t>social:</w:t>
      </w:r>
      <w:r w:rsidR="00B2638D">
        <w:t xml:space="preserve"> </w:t>
      </w:r>
      <w:r>
        <w:t>al</w:t>
      </w:r>
      <w:r w:rsidR="00B2638D">
        <w:t xml:space="preserve"> </w:t>
      </w:r>
      <w:r>
        <w:t>atender</w:t>
      </w:r>
      <w:r w:rsidR="00B2638D">
        <w:t xml:space="preserve"> </w:t>
      </w:r>
      <w:r>
        <w:t>tanto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institución</w:t>
      </w:r>
      <w:r w:rsidR="00B2638D">
        <w:t xml:space="preserve"> </w:t>
      </w:r>
      <w:r>
        <w:t>con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estudiantes</w:t>
      </w:r>
    </w:p>
    <w:p w14:paraId="78984600" w14:textId="2104DC68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Pertinencia</w:t>
      </w:r>
      <w:r w:rsidR="00B2638D">
        <w:t xml:space="preserve"> </w:t>
      </w:r>
      <w:r>
        <w:t>cultural:</w:t>
      </w:r>
      <w:r w:rsidR="00B2638D">
        <w:t xml:space="preserve"> </w:t>
      </w:r>
      <w:r>
        <w:t>al</w:t>
      </w:r>
      <w:r w:rsidR="00B2638D">
        <w:t xml:space="preserve"> </w:t>
      </w:r>
      <w:r>
        <w:t>fortalecer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intercultural</w:t>
      </w:r>
      <w:r w:rsidR="00B2638D">
        <w:t xml:space="preserve"> </w:t>
      </w:r>
      <w:r>
        <w:t>bilingüe.</w:t>
      </w:r>
    </w:p>
    <w:p w14:paraId="1AFE4DBA" w14:textId="17F41E6C" w:rsidR="009236A5" w:rsidRDefault="009236A5" w:rsidP="009236A5">
      <w:pPr>
        <w:jc w:val="both"/>
      </w:pPr>
      <w:r>
        <w:t>De</w:t>
      </w:r>
      <w:r w:rsidR="00B2638D">
        <w:t xml:space="preserve"> </w:t>
      </w:r>
      <w:r>
        <w:t>esta</w:t>
      </w:r>
      <w:r w:rsidR="00B2638D">
        <w:t xml:space="preserve"> </w:t>
      </w:r>
      <w:r>
        <w:t>manera,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contribuye</w:t>
      </w:r>
      <w:r w:rsidR="00B2638D">
        <w:t xml:space="preserve"> </w:t>
      </w:r>
      <w:r>
        <w:t>al</w:t>
      </w:r>
      <w:r w:rsidR="00B2638D">
        <w:t xml:space="preserve"> </w:t>
      </w:r>
      <w:r>
        <w:t>cumplimiento</w:t>
      </w:r>
      <w:r w:rsidR="00B2638D">
        <w:t xml:space="preserve"> </w:t>
      </w:r>
      <w:r>
        <w:t>del</w:t>
      </w:r>
      <w:r w:rsidR="00B2638D">
        <w:t xml:space="preserve"> </w:t>
      </w:r>
      <w:r>
        <w:t>derecho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en</w:t>
      </w:r>
      <w:r w:rsidR="00B2638D">
        <w:t xml:space="preserve"> </w:t>
      </w:r>
      <w:r>
        <w:t>condiciones</w:t>
      </w:r>
      <w:r w:rsidR="00B2638D">
        <w:t xml:space="preserve"> </w:t>
      </w:r>
      <w:r>
        <w:t>dignas,</w:t>
      </w:r>
      <w:r w:rsidR="00B2638D">
        <w:t xml:space="preserve"> </w:t>
      </w:r>
      <w:r>
        <w:t>seguras</w:t>
      </w:r>
      <w:r w:rsidR="00B2638D">
        <w:t xml:space="preserve"> </w:t>
      </w:r>
      <w:r>
        <w:t>y</w:t>
      </w:r>
      <w:r w:rsidR="00B2638D">
        <w:t xml:space="preserve"> </w:t>
      </w:r>
      <w:r>
        <w:t>saludables,</w:t>
      </w:r>
      <w:r w:rsidR="00B2638D">
        <w:t xml:space="preserve"> </w:t>
      </w:r>
      <w:r>
        <w:t>alineándose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objetivos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y</w:t>
      </w:r>
      <w:r w:rsidR="00B2638D">
        <w:t xml:space="preserve"> </w:t>
      </w:r>
      <w:r>
        <w:t>respondiendo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demandas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comunidades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urbanas.</w:t>
      </w:r>
    </w:p>
    <w:p w14:paraId="28F88FA5" w14:textId="6EE6E018" w:rsidR="009236A5" w:rsidRDefault="009236A5" w:rsidP="009236A5">
      <w:pPr>
        <w:jc w:val="both"/>
      </w:pPr>
      <w:r>
        <w:t>Proyectos</w:t>
      </w:r>
      <w:r w:rsidR="00B2638D">
        <w:t xml:space="preserve"> </w:t>
      </w:r>
      <w:r>
        <w:t>relacionados</w:t>
      </w:r>
      <w:r w:rsidR="00B2638D">
        <w:t xml:space="preserve"> </w:t>
      </w:r>
      <w:r>
        <w:t>y/competencias:</w:t>
      </w:r>
    </w:p>
    <w:p w14:paraId="62AB73D2" w14:textId="0D690EAE" w:rsidR="009236A5" w:rsidRDefault="009236A5" w:rsidP="009236A5">
      <w:pPr>
        <w:jc w:val="both"/>
      </w:pPr>
      <w:r>
        <w:t>Entre</w:t>
      </w:r>
      <w:r w:rsidR="00B2638D">
        <w:t xml:space="preserve"> </w:t>
      </w:r>
      <w:r>
        <w:t>los</w:t>
      </w:r>
      <w:r w:rsidR="00B2638D">
        <w:t xml:space="preserve"> </w:t>
      </w:r>
      <w:r>
        <w:t>proyectos</w:t>
      </w:r>
      <w:r w:rsidR="00B2638D">
        <w:t xml:space="preserve"> </w:t>
      </w:r>
      <w:r>
        <w:t>relacionados,</w:t>
      </w:r>
      <w:r w:rsidR="00B2638D">
        <w:t xml:space="preserve"> </w:t>
      </w:r>
      <w:r>
        <w:t>se</w:t>
      </w:r>
      <w:r w:rsidR="00B2638D">
        <w:t xml:space="preserve"> </w:t>
      </w:r>
      <w:r>
        <w:t>pueden</w:t>
      </w:r>
      <w:r w:rsidR="00B2638D">
        <w:t xml:space="preserve"> </w:t>
      </w:r>
      <w:r>
        <w:t>mencionar:</w:t>
      </w:r>
    </w:p>
    <w:p w14:paraId="6CA46191" w14:textId="7107D346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Planes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del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Educación,</w:t>
      </w:r>
      <w:r w:rsidR="00B2638D">
        <w:t xml:space="preserve"> </w:t>
      </w:r>
      <w:r>
        <w:t>que</w:t>
      </w:r>
      <w:r w:rsidR="00B2638D">
        <w:t xml:space="preserve"> </w:t>
      </w:r>
      <w:r>
        <w:t>priorizan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en</w:t>
      </w:r>
      <w:r w:rsidR="00B2638D">
        <w:t xml:space="preserve"> </w:t>
      </w:r>
      <w:r>
        <w:t>zonas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</w:t>
      </w:r>
      <w:r w:rsidR="00B2638D">
        <w:t xml:space="preserve"> </w:t>
      </w:r>
      <w:r>
        <w:t>con</w:t>
      </w:r>
      <w:r w:rsidR="00B2638D">
        <w:t xml:space="preserve"> </w:t>
      </w:r>
      <w:r>
        <w:t>alta</w:t>
      </w:r>
      <w:r w:rsidR="00B2638D">
        <w:t xml:space="preserve"> </w:t>
      </w:r>
      <w:r>
        <w:t>demanda.</w:t>
      </w:r>
    </w:p>
    <w:p w14:paraId="5CC51476" w14:textId="748966CE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Proyectos</w:t>
      </w:r>
      <w:r w:rsidR="00B2638D">
        <w:t xml:space="preserve"> </w:t>
      </w:r>
      <w:r>
        <w:t>cantonales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comunitario,</w:t>
      </w:r>
      <w:r w:rsidR="00B2638D">
        <w:t xml:space="preserve"> </w:t>
      </w:r>
      <w:r>
        <w:t>impulsados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Gobierno</w:t>
      </w:r>
      <w:r w:rsidR="00B2638D">
        <w:t xml:space="preserve"> </w:t>
      </w:r>
      <w:r>
        <w:t>Autónomo</w:t>
      </w:r>
      <w:r w:rsidR="00B2638D">
        <w:t xml:space="preserve"> </w:t>
      </w:r>
      <w:r>
        <w:t>Descentralizado</w:t>
      </w:r>
      <w:r w:rsidR="00B2638D">
        <w:t xml:space="preserve"> </w:t>
      </w:r>
      <w:r>
        <w:t>(GAD)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que</w:t>
      </w:r>
      <w:r w:rsidR="00B2638D">
        <w:t xml:space="preserve"> </w:t>
      </w:r>
      <w:r>
        <w:t>incluyen</w:t>
      </w:r>
      <w:r w:rsidR="00B2638D">
        <w:t xml:space="preserve"> </w:t>
      </w:r>
      <w:r>
        <w:t>la</w:t>
      </w:r>
      <w:r w:rsidR="00B2638D">
        <w:t xml:space="preserve"> </w:t>
      </w:r>
      <w:r>
        <w:t>mejora</w:t>
      </w:r>
      <w:r w:rsidR="00B2638D">
        <w:t xml:space="preserve"> </w:t>
      </w:r>
      <w:r>
        <w:t>de</w:t>
      </w:r>
      <w:r w:rsidR="00B2638D">
        <w:t xml:space="preserve"> </w:t>
      </w:r>
      <w:r>
        <w:t>espacios</w:t>
      </w:r>
      <w:r w:rsidR="00B2638D">
        <w:t xml:space="preserve"> </w:t>
      </w:r>
      <w:r>
        <w:t>educativos,</w:t>
      </w:r>
      <w:r w:rsidR="00B2638D">
        <w:t xml:space="preserve"> </w:t>
      </w:r>
      <w:r>
        <w:t>recreativos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convivencia</w:t>
      </w:r>
      <w:r w:rsidR="00B2638D">
        <w:t xml:space="preserve"> </w:t>
      </w:r>
      <w:r>
        <w:t>como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su</w:t>
      </w:r>
      <w:r w:rsidR="00B2638D">
        <w:t xml:space="preserve"> </w:t>
      </w:r>
      <w:r>
        <w:t>planificación</w:t>
      </w:r>
      <w:r w:rsidR="00B2638D">
        <w:t xml:space="preserve"> </w:t>
      </w:r>
      <w:r>
        <w:t>territorial.</w:t>
      </w:r>
    </w:p>
    <w:p w14:paraId="7B4BEA53" w14:textId="718C1BC1" w:rsidR="009236A5" w:rsidRDefault="009236A5" w:rsidP="009236A5">
      <w:pPr>
        <w:jc w:val="both"/>
      </w:pPr>
      <w:r>
        <w:lastRenderedPageBreak/>
        <w:t>•</w:t>
      </w:r>
      <w:r w:rsidR="00B2638D">
        <w:t xml:space="preserve"> </w:t>
      </w:r>
      <w:r>
        <w:t>Iniciativas</w:t>
      </w:r>
      <w:r w:rsidR="00B2638D">
        <w:t xml:space="preserve"> </w:t>
      </w:r>
      <w:r>
        <w:t>de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saneamiento</w:t>
      </w:r>
      <w:r w:rsidR="00B2638D">
        <w:t xml:space="preserve"> </w:t>
      </w:r>
      <w:r>
        <w:t>básico,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articulan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instituciones</w:t>
      </w:r>
      <w:r w:rsidR="00B2638D">
        <w:t xml:space="preserve"> </w:t>
      </w:r>
      <w:r>
        <w:t>educativas,</w:t>
      </w:r>
      <w:r w:rsidR="00B2638D">
        <w:t xml:space="preserve"> </w:t>
      </w:r>
      <w:r>
        <w:t>contribuyendo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prevención</w:t>
      </w:r>
      <w:r w:rsidR="00B2638D">
        <w:t xml:space="preserve"> </w:t>
      </w:r>
      <w:r>
        <w:t>de</w:t>
      </w:r>
      <w:r w:rsidR="00B2638D">
        <w:t xml:space="preserve"> </w:t>
      </w:r>
      <w:r>
        <w:t>enfermedades</w:t>
      </w:r>
      <w:r w:rsidR="00B2638D">
        <w:t xml:space="preserve"> </w:t>
      </w:r>
      <w:r>
        <w:t>y</w:t>
      </w:r>
      <w:r w:rsidR="00B2638D">
        <w:t xml:space="preserve"> </w:t>
      </w:r>
      <w:r>
        <w:t>al</w:t>
      </w:r>
      <w:r w:rsidR="00B2638D">
        <w:t xml:space="preserve"> </w:t>
      </w:r>
      <w:r>
        <w:t>bienestar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población</w:t>
      </w:r>
      <w:r w:rsidR="00B2638D">
        <w:t xml:space="preserve"> </w:t>
      </w:r>
      <w:r>
        <w:t>escolar.</w:t>
      </w:r>
    </w:p>
    <w:p w14:paraId="2A697760" w14:textId="2A374D2F" w:rsidR="009236A5" w:rsidRDefault="009236A5" w:rsidP="009236A5">
      <w:pPr>
        <w:jc w:val="both"/>
      </w:pPr>
      <w:r>
        <w:t>En</w:t>
      </w:r>
      <w:r w:rsidR="00B2638D">
        <w:t xml:space="preserve"> </w:t>
      </w:r>
      <w:r>
        <w:t>cuanto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competencias</w:t>
      </w:r>
      <w:r w:rsidR="00B2638D">
        <w:t xml:space="preserve"> </w:t>
      </w:r>
      <w:r>
        <w:t>institucionales,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se</w:t>
      </w:r>
      <w:r w:rsidR="00B2638D">
        <w:t xml:space="preserve"> </w:t>
      </w:r>
      <w:r>
        <w:t>enmarca</w:t>
      </w:r>
      <w:r w:rsidR="00B2638D">
        <w:t xml:space="preserve"> </w:t>
      </w:r>
      <w:r>
        <w:t>en</w:t>
      </w:r>
      <w:r w:rsidR="00B2638D">
        <w:t xml:space="preserve"> </w:t>
      </w:r>
      <w:r>
        <w:t>las</w:t>
      </w:r>
      <w:r w:rsidR="00B2638D">
        <w:t xml:space="preserve"> </w:t>
      </w:r>
      <w:r>
        <w:t>responsabilidades</w:t>
      </w:r>
      <w:r w:rsidR="00B2638D">
        <w:t xml:space="preserve"> </w:t>
      </w:r>
      <w:r>
        <w:t>de:</w:t>
      </w:r>
    </w:p>
    <w:p w14:paraId="4A1A60BE" w14:textId="280C5C9B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Gobiernos</w:t>
      </w:r>
      <w:r w:rsidR="00B2638D">
        <w:t xml:space="preserve"> </w:t>
      </w:r>
      <w:r>
        <w:t>Autónomos</w:t>
      </w:r>
      <w:r w:rsidR="00B2638D">
        <w:t xml:space="preserve"> </w:t>
      </w:r>
      <w:r>
        <w:t>Descentralizados</w:t>
      </w:r>
      <w:r w:rsidR="00B2638D">
        <w:t xml:space="preserve"> </w:t>
      </w:r>
      <w:r>
        <w:t>(</w:t>
      </w:r>
      <w:proofErr w:type="spellStart"/>
      <w:r>
        <w:t>GADs</w:t>
      </w:r>
      <w:proofErr w:type="spellEnd"/>
      <w:r>
        <w:t>),</w:t>
      </w:r>
      <w:r w:rsidR="00B2638D">
        <w:t xml:space="preserve"> </w:t>
      </w:r>
      <w:r>
        <w:t>que</w:t>
      </w:r>
      <w:r w:rsidR="00B2638D">
        <w:t xml:space="preserve"> </w:t>
      </w:r>
      <w:r>
        <w:t>tienen</w:t>
      </w:r>
      <w:r w:rsidR="00B2638D">
        <w:t xml:space="preserve"> </w:t>
      </w:r>
      <w:r>
        <w:t>la</w:t>
      </w:r>
      <w:r w:rsidR="00B2638D">
        <w:t xml:space="preserve"> </w:t>
      </w:r>
      <w:r>
        <w:t>competencia</w:t>
      </w:r>
      <w:r w:rsidR="00B2638D">
        <w:t xml:space="preserve"> </w:t>
      </w:r>
      <w:r>
        <w:t>de</w:t>
      </w:r>
      <w:r w:rsidR="00B2638D">
        <w:t xml:space="preserve"> </w:t>
      </w:r>
      <w:r>
        <w:t>promover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educativo</w:t>
      </w:r>
      <w:r w:rsidR="00B2638D">
        <w:t xml:space="preserve"> </w:t>
      </w:r>
      <w:r>
        <w:t>en</w:t>
      </w:r>
      <w:r w:rsidR="00B2638D">
        <w:t xml:space="preserve"> </w:t>
      </w:r>
      <w:r>
        <w:t>sus</w:t>
      </w:r>
      <w:r w:rsidR="00B2638D">
        <w:t xml:space="preserve"> </w:t>
      </w:r>
      <w:r>
        <w:t>territorios,</w:t>
      </w:r>
      <w:r w:rsidR="00B2638D">
        <w:t xml:space="preserve"> </w:t>
      </w:r>
      <w:r>
        <w:t>gestionando</w:t>
      </w:r>
      <w:r w:rsidR="00B2638D">
        <w:t xml:space="preserve"> </w:t>
      </w:r>
      <w:r>
        <w:t>recursos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que</w:t>
      </w:r>
      <w:r w:rsidR="00B2638D">
        <w:t xml:space="preserve"> </w:t>
      </w:r>
      <w:r>
        <w:t>beneficien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comunidades.</w:t>
      </w:r>
    </w:p>
    <w:p w14:paraId="1FD15D30" w14:textId="69580AD1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Educación,</w:t>
      </w:r>
      <w:r w:rsidR="00B2638D">
        <w:t xml:space="preserve"> </w:t>
      </w:r>
      <w:r>
        <w:t>como</w:t>
      </w:r>
      <w:r w:rsidR="00B2638D">
        <w:t xml:space="preserve"> </w:t>
      </w:r>
      <w:r>
        <w:t>ente</w:t>
      </w:r>
      <w:r w:rsidR="00B2638D">
        <w:t xml:space="preserve"> </w:t>
      </w:r>
      <w:r>
        <w:t>rector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política</w:t>
      </w:r>
      <w:r w:rsidR="00B2638D">
        <w:t xml:space="preserve"> </w:t>
      </w:r>
      <w:r>
        <w:t>educativa</w:t>
      </w:r>
      <w:r w:rsidR="00B2638D">
        <w:t xml:space="preserve"> </w:t>
      </w:r>
      <w:r>
        <w:t>nacional,</w:t>
      </w:r>
      <w:r w:rsidR="00B2638D">
        <w:t xml:space="preserve"> </w:t>
      </w:r>
      <w:r>
        <w:t>encargado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instituciones</w:t>
      </w:r>
      <w:r w:rsidR="00B2638D">
        <w:t xml:space="preserve"> </w:t>
      </w:r>
      <w:r>
        <w:t>cuenten</w:t>
      </w:r>
      <w:r w:rsidR="00B2638D">
        <w:t xml:space="preserve"> </w:t>
      </w:r>
      <w:r>
        <w:t>con</w:t>
      </w:r>
      <w:r w:rsidR="00B2638D">
        <w:t xml:space="preserve"> </w:t>
      </w:r>
      <w:r>
        <w:t>infraestructura</w:t>
      </w:r>
      <w:r w:rsidR="00B2638D">
        <w:t xml:space="preserve"> </w:t>
      </w:r>
      <w:r>
        <w:t>adecuada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aprendizaje.</w:t>
      </w:r>
    </w:p>
    <w:p w14:paraId="4C50C577" w14:textId="03568C97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Salud</w:t>
      </w:r>
      <w:r w:rsidR="00B2638D">
        <w:t xml:space="preserve"> </w:t>
      </w:r>
      <w:r>
        <w:t>Pública,</w:t>
      </w:r>
      <w:r w:rsidR="00B2638D">
        <w:t xml:space="preserve"> </w:t>
      </w:r>
      <w:r>
        <w:t>que</w:t>
      </w:r>
      <w:r w:rsidR="00B2638D">
        <w:t xml:space="preserve"> </w:t>
      </w:r>
      <w:r>
        <w:t>aporta</w:t>
      </w:r>
      <w:r w:rsidR="00B2638D">
        <w:t xml:space="preserve"> </w:t>
      </w:r>
      <w:r>
        <w:t>lineamientos</w:t>
      </w:r>
      <w:r w:rsidR="00B2638D">
        <w:t xml:space="preserve"> </w:t>
      </w:r>
      <w:r>
        <w:t>sobre</w:t>
      </w:r>
      <w:r w:rsidR="00B2638D">
        <w:t xml:space="preserve"> </w:t>
      </w:r>
      <w:r>
        <w:t>condiciones</w:t>
      </w:r>
      <w:r w:rsidR="00B2638D">
        <w:t xml:space="preserve"> </w:t>
      </w:r>
      <w:r>
        <w:t>sanitarias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en</w:t>
      </w:r>
      <w:r w:rsidR="00B2638D">
        <w:t xml:space="preserve"> </w:t>
      </w:r>
      <w:r>
        <w:t>espacios</w:t>
      </w:r>
      <w:r w:rsidR="00B2638D">
        <w:t xml:space="preserve"> </w:t>
      </w:r>
      <w:r>
        <w:t>escolares,</w:t>
      </w:r>
      <w:r w:rsidR="00B2638D">
        <w:t xml:space="preserve"> </w:t>
      </w:r>
      <w:r>
        <w:t>asegurando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obras</w:t>
      </w:r>
      <w:r w:rsidR="00B2638D">
        <w:t xml:space="preserve"> </w:t>
      </w:r>
      <w:r>
        <w:t>cumplan</w:t>
      </w:r>
      <w:r w:rsidR="00B2638D">
        <w:t xml:space="preserve"> </w:t>
      </w:r>
      <w:r>
        <w:t>con</w:t>
      </w:r>
      <w:r w:rsidR="00B2638D">
        <w:t xml:space="preserve"> </w:t>
      </w:r>
      <w:r>
        <w:t>estándares</w:t>
      </w:r>
      <w:r w:rsidR="00B2638D">
        <w:t xml:space="preserve"> </w:t>
      </w:r>
      <w:r>
        <w:t>de</w:t>
      </w:r>
      <w:r w:rsidR="00B2638D">
        <w:t xml:space="preserve"> </w:t>
      </w:r>
      <w:r>
        <w:t>salubridad.</w:t>
      </w:r>
    </w:p>
    <w:p w14:paraId="7847D140" w14:textId="06CBD94F" w:rsidR="009236A5" w:rsidRDefault="009236A5" w:rsidP="009236A5">
      <w:pPr>
        <w:jc w:val="both"/>
      </w:pPr>
      <w:r>
        <w:t>•</w:t>
      </w:r>
      <w:r w:rsidR="00B2638D">
        <w:t xml:space="preserve"> </w:t>
      </w:r>
      <w:r>
        <w:t>Comunidades</w:t>
      </w:r>
      <w:r w:rsidR="00B2638D">
        <w:t xml:space="preserve"> </w:t>
      </w:r>
      <w:r>
        <w:t>locales</w:t>
      </w:r>
      <w:r w:rsidR="00B2638D">
        <w:t xml:space="preserve"> </w:t>
      </w:r>
      <w:r>
        <w:t>y</w:t>
      </w:r>
      <w:r w:rsidR="00B2638D">
        <w:t xml:space="preserve"> </w:t>
      </w:r>
      <w:r>
        <w:t>organizaciones</w:t>
      </w:r>
      <w:r w:rsidR="00B2638D">
        <w:t xml:space="preserve"> </w:t>
      </w:r>
      <w:r>
        <w:t>sociales,</w:t>
      </w:r>
      <w:r w:rsidR="00B2638D">
        <w:t xml:space="preserve"> </w:t>
      </w:r>
      <w:r>
        <w:t>que</w:t>
      </w:r>
      <w:r w:rsidR="00B2638D">
        <w:t xml:space="preserve"> </w:t>
      </w:r>
      <w:r>
        <w:t>participan</w:t>
      </w:r>
      <w:r w:rsidR="00B2638D">
        <w:t xml:space="preserve"> </w:t>
      </w:r>
      <w:r>
        <w:t>activamente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gestión</w:t>
      </w:r>
      <w:r w:rsidR="00B2638D">
        <w:t xml:space="preserve"> </w:t>
      </w:r>
      <w:r>
        <w:t>y</w:t>
      </w:r>
      <w:r w:rsidR="00B2638D">
        <w:t xml:space="preserve"> </w:t>
      </w:r>
      <w:r>
        <w:t>vigilancia</w:t>
      </w:r>
      <w:r w:rsidR="00B2638D">
        <w:t xml:space="preserve"> </w:t>
      </w:r>
      <w:r>
        <w:t>de</w:t>
      </w:r>
      <w:r w:rsidR="00B2638D">
        <w:t xml:space="preserve"> </w:t>
      </w:r>
      <w:r>
        <w:t>proyectos,</w:t>
      </w:r>
      <w:r w:rsidR="00B2638D">
        <w:t xml:space="preserve"> </w:t>
      </w:r>
      <w:r>
        <w:t>asegurando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inversiones</w:t>
      </w:r>
      <w:r w:rsidR="00B2638D">
        <w:t xml:space="preserve"> </w:t>
      </w:r>
      <w:r>
        <w:t>respondan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reales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estudiantes</w:t>
      </w:r>
      <w:r w:rsidR="00B2638D">
        <w:t xml:space="preserve"> </w:t>
      </w:r>
      <w:r>
        <w:t>y</w:t>
      </w:r>
      <w:r w:rsidR="00B2638D">
        <w:t xml:space="preserve"> </w:t>
      </w:r>
      <w:r>
        <w:t>sus</w:t>
      </w:r>
      <w:r w:rsidR="00B2638D">
        <w:t xml:space="preserve"> </w:t>
      </w:r>
      <w:r>
        <w:t>familias.</w:t>
      </w:r>
    </w:p>
    <w:p w14:paraId="24A530F5" w14:textId="21C69B90" w:rsidR="00452FDB" w:rsidRDefault="009236A5" w:rsidP="009236A5">
      <w:pPr>
        <w:jc w:val="both"/>
      </w:pPr>
      <w:r>
        <w:t>De</w:t>
      </w:r>
      <w:r w:rsidR="00B2638D">
        <w:t xml:space="preserve"> </w:t>
      </w:r>
      <w:r>
        <w:t>esta</w:t>
      </w:r>
      <w:r w:rsidR="00B2638D">
        <w:t xml:space="preserve"> </w:t>
      </w:r>
      <w:r>
        <w:t>manera,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no</w:t>
      </w:r>
      <w:r w:rsidR="00B2638D">
        <w:t xml:space="preserve"> </w:t>
      </w:r>
      <w:r>
        <w:t>se</w:t>
      </w:r>
      <w:r w:rsidR="00B2638D">
        <w:t xml:space="preserve"> </w:t>
      </w:r>
      <w:r>
        <w:t>desarrolla</w:t>
      </w:r>
      <w:r w:rsidR="00B2638D">
        <w:t xml:space="preserve"> </w:t>
      </w:r>
      <w:r>
        <w:t>de</w:t>
      </w:r>
      <w:r w:rsidR="00B2638D">
        <w:t xml:space="preserve"> </w:t>
      </w:r>
      <w:r>
        <w:t>manera</w:t>
      </w:r>
      <w:r w:rsidR="00B2638D">
        <w:t xml:space="preserve"> </w:t>
      </w:r>
      <w:r>
        <w:t>aislada,</w:t>
      </w:r>
      <w:r w:rsidR="00B2638D">
        <w:t xml:space="preserve"> </w:t>
      </w:r>
      <w:r>
        <w:t>sino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articula</w:t>
      </w:r>
      <w:r w:rsidR="00B2638D">
        <w:t xml:space="preserve"> </w:t>
      </w:r>
      <w:r>
        <w:t>con</w:t>
      </w:r>
      <w:r w:rsidR="00B2638D">
        <w:t xml:space="preserve"> </w:t>
      </w:r>
      <w:r>
        <w:t>políticas</w:t>
      </w:r>
      <w:r w:rsidR="00B2638D">
        <w:t xml:space="preserve"> </w:t>
      </w:r>
      <w:r>
        <w:t>nacionales,</w:t>
      </w:r>
      <w:r w:rsidR="00B2638D">
        <w:t xml:space="preserve"> </w:t>
      </w:r>
      <w:r>
        <w:t>planes</w:t>
      </w:r>
      <w:r w:rsidR="00B2638D">
        <w:t xml:space="preserve"> </w:t>
      </w:r>
      <w:r>
        <w:t>cantonales</w:t>
      </w:r>
      <w:r w:rsidR="00B2638D">
        <w:t xml:space="preserve"> </w:t>
      </w:r>
      <w:r>
        <w:t>y</w:t>
      </w:r>
      <w:r w:rsidR="00B2638D">
        <w:t xml:space="preserve"> </w:t>
      </w:r>
      <w:r>
        <w:t>competencias</w:t>
      </w:r>
      <w:r w:rsidR="00B2638D">
        <w:t xml:space="preserve"> </w:t>
      </w:r>
      <w:r>
        <w:t>institucionales,</w:t>
      </w:r>
      <w:r w:rsidR="00B2638D">
        <w:t xml:space="preserve"> </w:t>
      </w:r>
      <w:r>
        <w:t>generando</w:t>
      </w:r>
      <w:r w:rsidR="00B2638D">
        <w:t xml:space="preserve"> </w:t>
      </w:r>
      <w:r>
        <w:t>un</w:t>
      </w:r>
      <w:r w:rsidR="00B2638D">
        <w:t xml:space="preserve"> </w:t>
      </w:r>
      <w:r>
        <w:t>impacto</w:t>
      </w:r>
      <w:r w:rsidR="00B2638D">
        <w:t xml:space="preserve"> </w:t>
      </w:r>
      <w:r>
        <w:t>integral</w:t>
      </w:r>
      <w:r w:rsidR="00B2638D">
        <w:t xml:space="preserve"> </w:t>
      </w:r>
      <w:r>
        <w:t>que</w:t>
      </w:r>
      <w:r w:rsidR="00B2638D">
        <w:t xml:space="preserve"> </w:t>
      </w:r>
      <w:r>
        <w:t>fortalece</w:t>
      </w:r>
      <w:r w:rsidR="00B2638D">
        <w:t xml:space="preserve"> </w:t>
      </w:r>
      <w:r>
        <w:t>la</w:t>
      </w:r>
      <w:r w:rsidR="00B2638D">
        <w:t xml:space="preserve"> </w:t>
      </w:r>
      <w:r>
        <w:t>educación,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comunitario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Sachas.</w:t>
      </w:r>
    </w:p>
    <w:p w14:paraId="0D354A50" w14:textId="2CC0B784" w:rsidR="009236A5" w:rsidRDefault="009236A5" w:rsidP="009236A5">
      <w:pPr>
        <w:jc w:val="both"/>
      </w:pPr>
      <w:r w:rsidRPr="009236A5">
        <w:t>5.-</w:t>
      </w:r>
      <w:r w:rsidR="00B2638D">
        <w:t xml:space="preserve"> </w:t>
      </w:r>
      <w:r w:rsidRPr="009236A5">
        <w:t>SITUACIÓN</w:t>
      </w:r>
      <w:r w:rsidR="00B2638D">
        <w:t xml:space="preserve"> </w:t>
      </w:r>
      <w:r w:rsidRPr="009236A5">
        <w:t>LEGAL</w:t>
      </w:r>
      <w:r w:rsidR="00B2638D">
        <w:t xml:space="preserve"> </w:t>
      </w:r>
      <w:r w:rsidRPr="009236A5">
        <w:t>DEL</w:t>
      </w:r>
      <w:r w:rsidR="00B2638D">
        <w:t xml:space="preserve"> </w:t>
      </w:r>
      <w:r w:rsidRPr="009236A5">
        <w:t>TERRENO</w:t>
      </w:r>
    </w:p>
    <w:p w14:paraId="55283404" w14:textId="77777777" w:rsidR="009236A5" w:rsidRDefault="009236A5" w:rsidP="0042030B">
      <w:pPr>
        <w:jc w:val="both"/>
        <w:rPr>
          <w:noProof/>
          <w:lang w:val="en-US" w:eastAsia="en-US"/>
        </w:rPr>
      </w:pPr>
    </w:p>
    <w:p w14:paraId="17C41EEA" w14:textId="6A298034" w:rsidR="00452FDB" w:rsidRDefault="009236A5" w:rsidP="0042030B">
      <w:pPr>
        <w:jc w:val="both"/>
      </w:pPr>
      <w:r>
        <w:rPr>
          <w:noProof/>
          <w:lang w:val="en-US" w:eastAsia="en-US"/>
        </w:rPr>
        <w:drawing>
          <wp:inline distT="0" distB="0" distL="0" distR="0" wp14:anchorId="157C4CD9" wp14:editId="534D7CC9">
            <wp:extent cx="5286375" cy="1788160"/>
            <wp:effectExtent l="0" t="0" r="0" b="698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1335"/>
                    <a:stretch/>
                  </pic:blipFill>
                  <pic:spPr bwMode="auto">
                    <a:xfrm>
                      <a:off x="0" y="0"/>
                      <a:ext cx="5286375" cy="1788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88F87" w14:textId="53E0D6A4" w:rsidR="009236A5" w:rsidRDefault="009236A5" w:rsidP="009236A5">
      <w:pPr>
        <w:jc w:val="both"/>
      </w:pPr>
      <w:r>
        <w:t>6.-</w:t>
      </w:r>
      <w:r w:rsidR="00B2638D">
        <w:t xml:space="preserve"> </w:t>
      </w:r>
      <w:r>
        <w:t>ACTIVIDADES</w:t>
      </w:r>
      <w:r w:rsidR="00B2638D">
        <w:t xml:space="preserve"> </w:t>
      </w:r>
      <w:r>
        <w:t>A</w:t>
      </w:r>
      <w:r w:rsidR="00B2638D">
        <w:t xml:space="preserve"> </w:t>
      </w:r>
      <w:r>
        <w:t>REALIZARSE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</w:p>
    <w:p w14:paraId="5B87051C" w14:textId="55B534C0" w:rsidR="009236A5" w:rsidRDefault="009236A5" w:rsidP="009236A5">
      <w:pPr>
        <w:jc w:val="both"/>
      </w:pPr>
      <w:r>
        <w:t>Las</w:t>
      </w:r>
      <w:r w:rsidR="00B2638D">
        <w:t xml:space="preserve"> </w:t>
      </w:r>
      <w:r>
        <w:t>actividades</w:t>
      </w:r>
      <w:r w:rsidR="00B2638D">
        <w:t xml:space="preserve"> </w:t>
      </w:r>
      <w:r>
        <w:t>consideradas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son</w:t>
      </w:r>
      <w:r w:rsidR="00B2638D">
        <w:t xml:space="preserve"> </w:t>
      </w:r>
      <w:r>
        <w:t>las</w:t>
      </w:r>
      <w:r w:rsidR="00B2638D">
        <w:t xml:space="preserve"> </w:t>
      </w:r>
      <w:r>
        <w:t>siguientes:</w:t>
      </w:r>
    </w:p>
    <w:p w14:paraId="65DBDF8E" w14:textId="030C1EBC" w:rsidR="009236A5" w:rsidRDefault="009236A5" w:rsidP="009236A5">
      <w:pPr>
        <w:spacing w:after="0"/>
        <w:jc w:val="both"/>
      </w:pPr>
      <w:r>
        <w:t>-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</w:p>
    <w:p w14:paraId="3F1C495D" w14:textId="7F3EF8CD" w:rsidR="009236A5" w:rsidRDefault="009236A5" w:rsidP="009236A5">
      <w:pPr>
        <w:spacing w:after="0"/>
        <w:jc w:val="both"/>
      </w:pPr>
      <w:r>
        <w:t>-</w:t>
      </w:r>
      <w:r w:rsidR="00B2638D">
        <w:t xml:space="preserve"> </w:t>
      </w:r>
      <w:r>
        <w:t>Instalaciones</w:t>
      </w:r>
      <w:r w:rsidR="00B2638D">
        <w:t xml:space="preserve"> </w:t>
      </w:r>
      <w:r>
        <w:t>eléctricas</w:t>
      </w:r>
    </w:p>
    <w:p w14:paraId="3B375B83" w14:textId="414EBA34" w:rsidR="009236A5" w:rsidRDefault="009236A5" w:rsidP="009236A5">
      <w:pPr>
        <w:jc w:val="both"/>
      </w:pPr>
      <w:r>
        <w:lastRenderedPageBreak/>
        <w:t>-</w:t>
      </w:r>
      <w:r w:rsidR="00B2638D">
        <w:t xml:space="preserve"> </w:t>
      </w:r>
      <w:r>
        <w:t>Tanque</w:t>
      </w:r>
      <w:r w:rsidR="00B2638D">
        <w:t xml:space="preserve"> </w:t>
      </w:r>
      <w:r>
        <w:t>elevado</w:t>
      </w:r>
    </w:p>
    <w:p w14:paraId="55BE8B8D" w14:textId="3086BA0F" w:rsidR="009236A5" w:rsidRDefault="009236A5" w:rsidP="009236A5">
      <w:pPr>
        <w:jc w:val="both"/>
      </w:pPr>
      <w:r>
        <w:t>7.-</w:t>
      </w:r>
      <w:r w:rsidR="00B2638D">
        <w:t xml:space="preserve"> </w:t>
      </w:r>
      <w:r>
        <w:t>CONCLUSIONES</w:t>
      </w:r>
    </w:p>
    <w:p w14:paraId="38D4A79A" w14:textId="18F7CBD4" w:rsidR="009236A5" w:rsidRDefault="009236A5" w:rsidP="009236A5">
      <w:pPr>
        <w:jc w:val="both"/>
      </w:pPr>
      <w:r>
        <w:t>De</w:t>
      </w:r>
      <w:r w:rsidR="00B2638D">
        <w:t xml:space="preserve"> </w:t>
      </w:r>
      <w:r>
        <w:t>acuerdo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inspección</w:t>
      </w:r>
      <w:r w:rsidR="00B2638D">
        <w:t xml:space="preserve"> </w:t>
      </w:r>
      <w:r>
        <w:t>técnica</w:t>
      </w:r>
      <w:r w:rsidR="00B2638D">
        <w:t xml:space="preserve"> </w:t>
      </w:r>
      <w:r>
        <w:t>realizada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análisis</w:t>
      </w:r>
      <w:r w:rsidR="00B2638D">
        <w:t xml:space="preserve"> </w:t>
      </w:r>
      <w:r>
        <w:t>efectuado,</w:t>
      </w:r>
      <w:r w:rsidR="00B2638D">
        <w:t xml:space="preserve"> </w:t>
      </w:r>
      <w:r>
        <w:t>se</w:t>
      </w:r>
      <w:r w:rsidR="00B2638D">
        <w:t xml:space="preserve"> </w:t>
      </w:r>
      <w:r>
        <w:t>concluye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denominado:</w:t>
      </w:r>
    </w:p>
    <w:p w14:paraId="02D172BE" w14:textId="7DEBD2C0" w:rsidR="009236A5" w:rsidRDefault="009236A5" w:rsidP="009236A5">
      <w:pPr>
        <w:jc w:val="both"/>
      </w:pP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enseñanza-aprendizaje”,</w:t>
      </w:r>
      <w:r w:rsidR="00B2638D">
        <w:t xml:space="preserve"> </w:t>
      </w:r>
      <w:r>
        <w:t>es</w:t>
      </w:r>
      <w:r w:rsidR="00B2638D">
        <w:t xml:space="preserve"> </w:t>
      </w:r>
      <w:r>
        <w:t>técnicamente</w:t>
      </w:r>
      <w:r w:rsidR="00B2638D">
        <w:t xml:space="preserve"> </w:t>
      </w:r>
      <w:r>
        <w:t>factible,</w:t>
      </w:r>
      <w:r w:rsidR="00B2638D">
        <w:t xml:space="preserve"> </w:t>
      </w:r>
      <w:r>
        <w:t>considerando</w:t>
      </w:r>
      <w:r w:rsidR="00B2638D">
        <w:t xml:space="preserve"> </w:t>
      </w:r>
      <w:r>
        <w:t>un</w:t>
      </w:r>
      <w:r w:rsidR="00B2638D">
        <w:t xml:space="preserve"> </w:t>
      </w:r>
      <w:r>
        <w:t>presupuesto</w:t>
      </w:r>
      <w:r w:rsidR="00B2638D">
        <w:t xml:space="preserve"> </w:t>
      </w:r>
      <w:r>
        <w:t>referencial</w:t>
      </w:r>
      <w:r w:rsidR="00B2638D">
        <w:t xml:space="preserve"> </w:t>
      </w:r>
      <w:r>
        <w:t>de</w:t>
      </w:r>
      <w:r w:rsidR="00B2638D">
        <w:t xml:space="preserve"> </w:t>
      </w:r>
      <w:r>
        <w:t>USD</w:t>
      </w:r>
      <w:r w:rsidR="00B2638D">
        <w:t xml:space="preserve"> </w:t>
      </w:r>
      <w:r>
        <w:t>32.000,00</w:t>
      </w:r>
      <w:r w:rsidR="00B2638D">
        <w:t xml:space="preserve"> </w:t>
      </w:r>
      <w:r>
        <w:t>SIN</w:t>
      </w:r>
      <w:r w:rsidR="00B2638D">
        <w:t xml:space="preserve"> </w:t>
      </w:r>
      <w:r>
        <w:t>IVA.</w:t>
      </w:r>
    </w:p>
    <w:p w14:paraId="2E460745" w14:textId="516A270A" w:rsidR="00452FDB" w:rsidRDefault="009236A5" w:rsidP="0042030B">
      <w:pPr>
        <w:jc w:val="both"/>
      </w:pPr>
      <w:r>
        <w:t>La</w:t>
      </w:r>
      <w:r w:rsidR="00B2638D">
        <w:t xml:space="preserve"> </w:t>
      </w:r>
      <w:r>
        <w:t>intervención</w:t>
      </w:r>
      <w:r w:rsidR="00B2638D">
        <w:t xml:space="preserve"> </w:t>
      </w:r>
      <w:r>
        <w:t>propuesta</w:t>
      </w:r>
      <w:r w:rsidR="00B2638D">
        <w:t xml:space="preserve"> </w:t>
      </w:r>
      <w:r>
        <w:t>permitirá</w:t>
      </w:r>
      <w:r w:rsidR="00B2638D">
        <w:t xml:space="preserve"> </w:t>
      </w:r>
      <w:r>
        <w:t>mejorar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proofErr w:type="spellStart"/>
      <w:r>
        <w:t>condiciones</w:t>
      </w:r>
      <w:proofErr w:type="spellEnd"/>
      <w:r w:rsidR="00B2638D">
        <w:t xml:space="preserve"> </w:t>
      </w:r>
      <w:r>
        <w:t>dignas,</w:t>
      </w:r>
      <w:r w:rsidR="00B2638D">
        <w:t xml:space="preserve"> </w:t>
      </w:r>
      <w:r>
        <w:t>seguras</w:t>
      </w:r>
      <w:r w:rsidR="00B2638D">
        <w:t xml:space="preserve"> </w:t>
      </w:r>
      <w:r>
        <w:t>y</w:t>
      </w:r>
      <w:r w:rsidR="00B2638D">
        <w:t xml:space="preserve"> </w:t>
      </w:r>
      <w:r>
        <w:t>saludables,</w:t>
      </w:r>
      <w:r w:rsidR="00B2638D">
        <w:t xml:space="preserve"> </w:t>
      </w:r>
      <w:r>
        <w:t>alineándose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objetivos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y</w:t>
      </w:r>
      <w:r w:rsidR="00B2638D">
        <w:t xml:space="preserve"> </w:t>
      </w:r>
      <w:r>
        <w:t>respondiendo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demandas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comunidades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urbanas.</w:t>
      </w:r>
    </w:p>
    <w:p w14:paraId="4A0946FB" w14:textId="707FB868" w:rsidR="00A77E0A" w:rsidRDefault="00A77E0A" w:rsidP="00A77E0A">
      <w:pPr>
        <w:jc w:val="both"/>
        <w:rPr>
          <w:lang w:val="es-EC"/>
        </w:rPr>
      </w:pPr>
      <w:r w:rsidRPr="007B53AC">
        <w:rPr>
          <w:b/>
          <w:bCs/>
        </w:rPr>
        <w:t>1.</w:t>
      </w:r>
      <w:r w:rsidR="007B53AC">
        <w:rPr>
          <w:b/>
          <w:bCs/>
        </w:rPr>
        <w:t>7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3C613B">
        <w:t>Informe</w:t>
      </w:r>
      <w:r w:rsidR="00B2638D">
        <w:t xml:space="preserve"> </w:t>
      </w:r>
      <w:proofErr w:type="spellStart"/>
      <w:r w:rsidRPr="003C613B">
        <w:t>Nº</w:t>
      </w:r>
      <w:proofErr w:type="spellEnd"/>
      <w:r w:rsidR="00B2638D">
        <w:t xml:space="preserve"> </w:t>
      </w:r>
      <w:r w:rsidRPr="003C613B">
        <w:t>GADMCJS-DGP-UEPCI-FC-06-2026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3C613B">
        <w:rPr>
          <w:lang w:val="es-EC"/>
        </w:rPr>
        <w:t>11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agosto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2026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suscrito</w:t>
      </w:r>
      <w:r w:rsidR="00B2638D">
        <w:rPr>
          <w:lang w:val="es-EC"/>
        </w:rPr>
        <w:t xml:space="preserve"> </w:t>
      </w:r>
      <w:r>
        <w:rPr>
          <w:lang w:val="es-EC"/>
        </w:rPr>
        <w:t>por</w:t>
      </w:r>
      <w:r w:rsidR="00B2638D">
        <w:rPr>
          <w:lang w:val="es-EC"/>
        </w:rPr>
        <w:t xml:space="preserve"> </w:t>
      </w:r>
      <w:r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Arq.</w:t>
      </w:r>
      <w:r w:rsidR="00B2638D">
        <w:rPr>
          <w:lang w:val="es-EC"/>
        </w:rPr>
        <w:t xml:space="preserve"> </w:t>
      </w:r>
      <w:proofErr w:type="spellStart"/>
      <w:r w:rsidRPr="003C613B">
        <w:rPr>
          <w:lang w:val="es-EC"/>
        </w:rPr>
        <w:t>Willian</w:t>
      </w:r>
      <w:proofErr w:type="spellEnd"/>
      <w:r w:rsidR="00B2638D">
        <w:rPr>
          <w:lang w:val="es-EC"/>
        </w:rPr>
        <w:t xml:space="preserve"> </w:t>
      </w:r>
      <w:r w:rsidRPr="003C613B">
        <w:rPr>
          <w:lang w:val="es-EC"/>
        </w:rPr>
        <w:t>Fernando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Caizatoa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Guamba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–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Analista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C613B">
        <w:rPr>
          <w:lang w:val="es-EC"/>
        </w:rPr>
        <w:t>Proyectos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GADMCJS,</w:t>
      </w:r>
      <w:r w:rsidR="00B2638D">
        <w:rPr>
          <w:lang w:val="es-EC"/>
        </w:rPr>
        <w:t xml:space="preserve"> </w:t>
      </w:r>
      <w:r>
        <w:rPr>
          <w:lang w:val="es-EC"/>
        </w:rPr>
        <w:t>documento</w:t>
      </w:r>
      <w:r w:rsidR="00B2638D">
        <w:rPr>
          <w:lang w:val="es-EC"/>
        </w:rPr>
        <w:t xml:space="preserve"> </w:t>
      </w:r>
      <w:r>
        <w:rPr>
          <w:lang w:val="es-EC"/>
        </w:rPr>
        <w:t>a</w:t>
      </w:r>
      <w:r w:rsidR="00B2638D">
        <w:rPr>
          <w:lang w:val="es-EC"/>
        </w:rPr>
        <w:t xml:space="preserve"> </w:t>
      </w:r>
      <w:r>
        <w:rPr>
          <w:lang w:val="es-EC"/>
        </w:rPr>
        <w:t>través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cual</w:t>
      </w:r>
      <w:r w:rsidR="00B2638D">
        <w:rPr>
          <w:lang w:val="es-EC"/>
        </w:rPr>
        <w:t xml:space="preserve"> </w:t>
      </w:r>
      <w:r>
        <w:rPr>
          <w:lang w:val="es-EC"/>
        </w:rPr>
        <w:t>remite</w:t>
      </w:r>
      <w:r w:rsidR="00B2638D">
        <w:rPr>
          <w:lang w:val="es-EC"/>
        </w:rPr>
        <w:t xml:space="preserve"> </w:t>
      </w:r>
      <w:r>
        <w:rPr>
          <w:lang w:val="es-EC"/>
        </w:rPr>
        <w:t>al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Arq.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Miguel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Ángel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Vanegas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Jirón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–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Jefe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Estudios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Proyectos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GADMCJS,</w:t>
      </w:r>
      <w:r w:rsidR="00B2638D">
        <w:rPr>
          <w:lang w:val="es-EC"/>
        </w:rPr>
        <w:t xml:space="preserve"> </w:t>
      </w:r>
      <w:r>
        <w:rPr>
          <w:lang w:val="es-EC"/>
        </w:rPr>
        <w:t>I</w:t>
      </w:r>
      <w:r w:rsidRPr="00124951">
        <w:rPr>
          <w:lang w:val="es-EC"/>
        </w:rPr>
        <w:t>nforme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prefactibilidad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el</w:t>
      </w:r>
      <w:r w:rsidR="00B2638D">
        <w:rPr>
          <w:lang w:val="es-EC"/>
        </w:rPr>
        <w:t xml:space="preserve"> </w:t>
      </w:r>
      <w:r>
        <w:rPr>
          <w:lang w:val="es-EC"/>
        </w:rPr>
        <w:t>P</w:t>
      </w:r>
      <w:r w:rsidRPr="00124951">
        <w:rPr>
          <w:lang w:val="es-EC"/>
        </w:rPr>
        <w:t>royecto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Construcción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Bloque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Aulas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Batería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Sanitaria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Educativa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Valerio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Grefa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comunidad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Pablo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norte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parroquia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Sebastián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Coca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cantón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sachas,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Provincia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orellana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el</w:t>
      </w:r>
      <w:r w:rsidR="00B2638D">
        <w:rPr>
          <w:lang w:val="es-EC"/>
        </w:rPr>
        <w:t xml:space="preserve"> </w:t>
      </w:r>
      <w:r>
        <w:rPr>
          <w:lang w:val="es-EC"/>
        </w:rPr>
        <w:t>mismo</w:t>
      </w:r>
      <w:r w:rsidR="00B2638D">
        <w:rPr>
          <w:lang w:val="es-EC"/>
        </w:rPr>
        <w:t xml:space="preserve"> </w:t>
      </w:r>
      <w:r>
        <w:rPr>
          <w:lang w:val="es-EC"/>
        </w:rPr>
        <w:t>que</w:t>
      </w:r>
      <w:r w:rsidR="00B2638D">
        <w:rPr>
          <w:lang w:val="es-EC"/>
        </w:rPr>
        <w:t xml:space="preserve"> </w:t>
      </w:r>
      <w:r>
        <w:rPr>
          <w:lang w:val="es-EC"/>
        </w:rPr>
        <w:t>en</w:t>
      </w:r>
      <w:r w:rsidR="00B2638D">
        <w:rPr>
          <w:lang w:val="es-EC"/>
        </w:rPr>
        <w:t xml:space="preserve"> </w:t>
      </w:r>
      <w:r>
        <w:rPr>
          <w:lang w:val="es-EC"/>
        </w:rPr>
        <w:t>su</w:t>
      </w:r>
      <w:r w:rsidR="00B2638D">
        <w:rPr>
          <w:lang w:val="es-EC"/>
        </w:rPr>
        <w:t xml:space="preserve"> </w:t>
      </w:r>
      <w:r>
        <w:rPr>
          <w:lang w:val="es-EC"/>
        </w:rPr>
        <w:t>parte</w:t>
      </w:r>
      <w:r w:rsidR="00B2638D">
        <w:rPr>
          <w:lang w:val="es-EC"/>
        </w:rPr>
        <w:t xml:space="preserve"> </w:t>
      </w:r>
      <w:r>
        <w:rPr>
          <w:lang w:val="es-EC"/>
        </w:rPr>
        <w:t>pertinente</w:t>
      </w:r>
      <w:r w:rsidR="00B2638D">
        <w:rPr>
          <w:lang w:val="es-EC"/>
        </w:rPr>
        <w:t xml:space="preserve"> </w:t>
      </w:r>
      <w:r>
        <w:rPr>
          <w:lang w:val="es-EC"/>
        </w:rPr>
        <w:t>manifiesta:</w:t>
      </w:r>
    </w:p>
    <w:p w14:paraId="01DD78D6" w14:textId="77777777" w:rsidR="00A77E0A" w:rsidRDefault="00A77E0A" w:rsidP="00A77E0A">
      <w:pPr>
        <w:jc w:val="both"/>
        <w:rPr>
          <w:lang w:val="es-EC"/>
        </w:rPr>
      </w:pPr>
      <w:r>
        <w:rPr>
          <w:lang w:val="es-EC"/>
        </w:rPr>
        <w:t>(…)</w:t>
      </w:r>
    </w:p>
    <w:p w14:paraId="28714E02" w14:textId="7E5BAB01" w:rsidR="00A77E0A" w:rsidRPr="00124951" w:rsidRDefault="00A77E0A" w:rsidP="00A77E0A">
      <w:pPr>
        <w:jc w:val="both"/>
        <w:rPr>
          <w:lang w:val="es-EC"/>
        </w:rPr>
      </w:pPr>
      <w:r w:rsidRPr="00124951">
        <w:rPr>
          <w:lang w:val="es-EC"/>
        </w:rPr>
        <w:t>2.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OBJETIVOS</w:t>
      </w:r>
    </w:p>
    <w:p w14:paraId="1DCA7946" w14:textId="3FDA448B" w:rsidR="00A77E0A" w:rsidRPr="00124951" w:rsidRDefault="00A77E0A" w:rsidP="00A77E0A">
      <w:pPr>
        <w:jc w:val="both"/>
        <w:rPr>
          <w:lang w:val="es-EC"/>
        </w:rPr>
      </w:pPr>
      <w:r w:rsidRPr="00124951">
        <w:rPr>
          <w:lang w:val="es-EC"/>
        </w:rPr>
        <w:t>2.1.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Objetivo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General.</w:t>
      </w:r>
      <w:r w:rsidR="00B2638D">
        <w:rPr>
          <w:lang w:val="es-EC"/>
        </w:rPr>
        <w:t xml:space="preserve"> </w:t>
      </w:r>
    </w:p>
    <w:p w14:paraId="7B9B350A" w14:textId="3756E100" w:rsidR="00A77E0A" w:rsidRPr="00124951" w:rsidRDefault="00A77E0A" w:rsidP="00A77E0A">
      <w:pPr>
        <w:jc w:val="both"/>
        <w:rPr>
          <w:lang w:val="es-EC"/>
        </w:rPr>
      </w:pPr>
      <w:r w:rsidRPr="00124951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Realizar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adecuada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ubicación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bloque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aulas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batería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sanitaria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beneficio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estudiantes.</w:t>
      </w:r>
      <w:r w:rsidR="00B2638D">
        <w:rPr>
          <w:lang w:val="es-EC"/>
        </w:rPr>
        <w:t xml:space="preserve"> </w:t>
      </w:r>
    </w:p>
    <w:p w14:paraId="0C4EACD5" w14:textId="300FDCD8" w:rsidR="00A77E0A" w:rsidRPr="00124951" w:rsidRDefault="00A77E0A" w:rsidP="00A77E0A">
      <w:pPr>
        <w:jc w:val="both"/>
        <w:rPr>
          <w:lang w:val="es-EC"/>
        </w:rPr>
      </w:pPr>
      <w:r w:rsidRPr="00124951">
        <w:rPr>
          <w:lang w:val="es-EC"/>
        </w:rPr>
        <w:t>2.2.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Objetivos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Específicos.</w:t>
      </w:r>
    </w:p>
    <w:p w14:paraId="414925F2" w14:textId="09C98DE3" w:rsidR="00A77E0A" w:rsidRDefault="00A77E0A" w:rsidP="00A77E0A">
      <w:pPr>
        <w:spacing w:after="0"/>
        <w:jc w:val="both"/>
        <w:rPr>
          <w:lang w:val="es-EC"/>
        </w:rPr>
      </w:pPr>
      <w:r w:rsidRPr="00124951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Verificar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existencia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servicios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básicos.</w:t>
      </w:r>
    </w:p>
    <w:p w14:paraId="2E418217" w14:textId="77777777" w:rsidR="00A77E0A" w:rsidRPr="00124951" w:rsidRDefault="00A77E0A" w:rsidP="00A77E0A">
      <w:pPr>
        <w:spacing w:after="0"/>
        <w:jc w:val="both"/>
        <w:rPr>
          <w:lang w:val="es-EC"/>
        </w:rPr>
      </w:pPr>
    </w:p>
    <w:p w14:paraId="222889A5" w14:textId="64C1FF49" w:rsidR="00A77E0A" w:rsidRPr="00124951" w:rsidRDefault="00A77E0A" w:rsidP="00A77E0A">
      <w:pPr>
        <w:spacing w:after="0"/>
        <w:jc w:val="both"/>
        <w:rPr>
          <w:lang w:val="es-EC"/>
        </w:rPr>
      </w:pPr>
      <w:r w:rsidRPr="00124951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Verificar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legalidad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predio.</w:t>
      </w:r>
    </w:p>
    <w:p w14:paraId="083537E4" w14:textId="39909EB0" w:rsidR="00A77E0A" w:rsidRDefault="00A77E0A" w:rsidP="00A77E0A">
      <w:pPr>
        <w:jc w:val="both"/>
        <w:rPr>
          <w:lang w:val="es-EC"/>
        </w:rPr>
      </w:pPr>
      <w:r w:rsidRPr="00124951">
        <w:rPr>
          <w:lang w:val="es-EC"/>
        </w:rPr>
        <w:t>•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Realizar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diseños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acordes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solicitado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por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Distrito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Educación.</w:t>
      </w:r>
      <w:r w:rsidR="00B2638D">
        <w:rPr>
          <w:lang w:val="es-EC"/>
        </w:rPr>
        <w:t xml:space="preserve"> </w:t>
      </w:r>
    </w:p>
    <w:p w14:paraId="7CADDB19" w14:textId="05C107AB" w:rsidR="00A77E0A" w:rsidRDefault="00A77E0A" w:rsidP="00A77E0A">
      <w:pPr>
        <w:jc w:val="both"/>
      </w:pPr>
      <w:r>
        <w:t>3.</w:t>
      </w:r>
      <w:r w:rsidR="00B2638D">
        <w:t xml:space="preserve"> </w:t>
      </w:r>
      <w:r>
        <w:t>UBICACIÓN</w:t>
      </w:r>
      <w:r w:rsidR="00B2638D">
        <w:t xml:space="preserve"> </w:t>
      </w:r>
      <w:r>
        <w:t>DEL</w:t>
      </w:r>
      <w:r w:rsidR="00B2638D">
        <w:t xml:space="preserve"> </w:t>
      </w:r>
      <w:r>
        <w:t>ÁREA</w:t>
      </w:r>
      <w:r w:rsidR="00B2638D">
        <w:t xml:space="preserve"> </w:t>
      </w:r>
      <w:r>
        <w:t>COMUNAL</w:t>
      </w:r>
      <w:r w:rsidR="00B2638D">
        <w:t xml:space="preserve"> </w:t>
      </w:r>
      <w:r>
        <w:t>LA</w:t>
      </w:r>
      <w:r w:rsidR="00B2638D">
        <w:t xml:space="preserve"> </w:t>
      </w:r>
      <w:r>
        <w:t>INDEPENDENCIA</w:t>
      </w:r>
      <w:r w:rsidR="00B2638D">
        <w:t xml:space="preserve"> </w:t>
      </w:r>
    </w:p>
    <w:p w14:paraId="34BB53E8" w14:textId="6591C27B" w:rsidR="00A77E0A" w:rsidRDefault="00A77E0A" w:rsidP="00A77E0A">
      <w:pPr>
        <w:spacing w:after="0"/>
        <w:jc w:val="both"/>
      </w:pPr>
      <w:r>
        <w:t>Provincia:</w:t>
      </w:r>
      <w:r w:rsidR="00B2638D">
        <w:t xml:space="preserve"> </w:t>
      </w:r>
      <w:r>
        <w:t>Orellana</w:t>
      </w:r>
    </w:p>
    <w:p w14:paraId="118EAEA5" w14:textId="1F0A5822" w:rsidR="00A77E0A" w:rsidRDefault="00A77E0A" w:rsidP="00A77E0A">
      <w:pPr>
        <w:spacing w:after="0"/>
        <w:jc w:val="both"/>
      </w:pPr>
      <w:r>
        <w:t>Cantón: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</w:p>
    <w:p w14:paraId="29CEAEBC" w14:textId="36AE4960" w:rsidR="00A77E0A" w:rsidRDefault="00A77E0A" w:rsidP="00A77E0A">
      <w:pPr>
        <w:spacing w:after="0"/>
        <w:jc w:val="both"/>
      </w:pPr>
      <w:r>
        <w:t>Parroquia: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</w:t>
      </w:r>
    </w:p>
    <w:p w14:paraId="79121E03" w14:textId="4B7AF06A" w:rsidR="00A77E0A" w:rsidRDefault="00A77E0A" w:rsidP="00A77E0A">
      <w:pPr>
        <w:jc w:val="both"/>
      </w:pPr>
      <w:r>
        <w:t>Comunidad: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Norte</w:t>
      </w:r>
    </w:p>
    <w:p w14:paraId="47165060" w14:textId="77777777" w:rsidR="00A77E0A" w:rsidRDefault="00A77E0A" w:rsidP="00A77E0A">
      <w:pPr>
        <w:jc w:val="center"/>
        <w:rPr>
          <w:lang w:val="es-EC"/>
        </w:rPr>
      </w:pPr>
      <w:r w:rsidRPr="00124951">
        <w:lastRenderedPageBreak/>
        <w:drawing>
          <wp:inline distT="0" distB="0" distL="0" distR="0" wp14:anchorId="310AFAA7" wp14:editId="0D3EA553">
            <wp:extent cx="3848100" cy="446925"/>
            <wp:effectExtent l="0" t="0" r="0" b="0"/>
            <wp:docPr id="12528422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84228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88382" cy="451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6534F" w14:textId="77777777" w:rsidR="00A77E0A" w:rsidRDefault="00A77E0A" w:rsidP="00A77E0A">
      <w:pPr>
        <w:jc w:val="center"/>
        <w:rPr>
          <w:lang w:val="es-EC"/>
        </w:rPr>
      </w:pPr>
      <w:r>
        <w:rPr>
          <w:noProof/>
        </w:rPr>
        <w:drawing>
          <wp:inline distT="0" distB="0" distL="0" distR="0" wp14:anchorId="37591929" wp14:editId="70271E55">
            <wp:extent cx="3695700" cy="3050801"/>
            <wp:effectExtent l="0" t="0" r="0" b="0"/>
            <wp:docPr id="7168670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350" cy="30546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86CEC5" w14:textId="77777777" w:rsidR="00A77E0A" w:rsidRDefault="00A77E0A" w:rsidP="00A77E0A">
      <w:pPr>
        <w:jc w:val="center"/>
        <w:rPr>
          <w:lang w:val="es-EC"/>
        </w:rPr>
      </w:pPr>
      <w:r w:rsidRPr="00124951">
        <w:drawing>
          <wp:inline distT="0" distB="0" distL="0" distR="0" wp14:anchorId="27C3A2B5" wp14:editId="1745CF1A">
            <wp:extent cx="3400425" cy="252433"/>
            <wp:effectExtent l="0" t="0" r="0" b="0"/>
            <wp:docPr id="20150103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01030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52302" cy="25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749F0" w14:textId="055954A3" w:rsidR="00A77E0A" w:rsidRDefault="00A77E0A" w:rsidP="00A77E0A">
      <w:pPr>
        <w:jc w:val="both"/>
      </w:pPr>
      <w:r w:rsidRPr="00124951">
        <w:t>La</w:t>
      </w:r>
      <w:r w:rsidR="00B2638D">
        <w:t xml:space="preserve"> </w:t>
      </w:r>
      <w:r w:rsidRPr="00124951">
        <w:t>Comunidad</w:t>
      </w:r>
      <w:r w:rsidR="00B2638D">
        <w:t xml:space="preserve"> </w:t>
      </w:r>
      <w:r w:rsidRPr="00124951">
        <w:t>La</w:t>
      </w:r>
      <w:r w:rsidR="00B2638D">
        <w:t xml:space="preserve"> </w:t>
      </w:r>
      <w:r w:rsidRPr="00124951">
        <w:t>Independencia</w:t>
      </w:r>
      <w:r w:rsidR="00B2638D">
        <w:t xml:space="preserve"> </w:t>
      </w:r>
      <w:r w:rsidRPr="00124951">
        <w:t>se</w:t>
      </w:r>
      <w:r w:rsidR="00B2638D">
        <w:t xml:space="preserve"> </w:t>
      </w:r>
      <w:r w:rsidRPr="00124951">
        <w:t>encuentra</w:t>
      </w:r>
      <w:r w:rsidR="00B2638D">
        <w:t xml:space="preserve"> </w:t>
      </w:r>
      <w:r w:rsidRPr="00124951">
        <w:t>a</w:t>
      </w:r>
      <w:r w:rsidR="00B2638D">
        <w:t xml:space="preserve"> </w:t>
      </w:r>
      <w:r w:rsidRPr="00124951">
        <w:t>44.55</w:t>
      </w:r>
      <w:r w:rsidR="00B2638D">
        <w:t xml:space="preserve"> </w:t>
      </w:r>
      <w:r w:rsidRPr="00124951">
        <w:t>Km</w:t>
      </w:r>
      <w:r w:rsidR="00B2638D">
        <w:t xml:space="preserve"> </w:t>
      </w:r>
      <w:r w:rsidRPr="00124951">
        <w:t>en</w:t>
      </w:r>
      <w:r w:rsidR="00B2638D">
        <w:t xml:space="preserve"> </w:t>
      </w:r>
      <w:r w:rsidRPr="00124951">
        <w:t>el</w:t>
      </w:r>
      <w:r w:rsidR="00B2638D">
        <w:t xml:space="preserve"> </w:t>
      </w:r>
      <w:r w:rsidRPr="00124951">
        <w:t>sentido</w:t>
      </w:r>
      <w:r w:rsidR="00B2638D">
        <w:t xml:space="preserve"> </w:t>
      </w:r>
      <w:r w:rsidRPr="00124951">
        <w:t>SUROESTE</w:t>
      </w:r>
      <w:r w:rsidR="00B2638D">
        <w:t xml:space="preserve"> </w:t>
      </w:r>
      <w:proofErr w:type="gramStart"/>
      <w:r w:rsidRPr="00124951">
        <w:t>dela</w:t>
      </w:r>
      <w:proofErr w:type="gramEnd"/>
      <w:r w:rsidR="00B2638D">
        <w:t xml:space="preserve"> </w:t>
      </w:r>
      <w:r w:rsidRPr="00124951">
        <w:t>cabecera</w:t>
      </w:r>
      <w:r w:rsidR="00B2638D">
        <w:t xml:space="preserve"> </w:t>
      </w:r>
      <w:r w:rsidRPr="00124951">
        <w:t>cantonal</w:t>
      </w:r>
      <w:r w:rsidR="00B2638D">
        <w:t xml:space="preserve"> </w:t>
      </w:r>
      <w:r w:rsidRPr="00124951">
        <w:t>La</w:t>
      </w:r>
      <w:r w:rsidR="00B2638D">
        <w:t xml:space="preserve"> </w:t>
      </w:r>
      <w:r w:rsidRPr="00124951">
        <w:t>Joya</w:t>
      </w:r>
      <w:r w:rsidR="00B2638D">
        <w:t xml:space="preserve"> </w:t>
      </w:r>
      <w:r w:rsidRPr="00124951">
        <w:t>de</w:t>
      </w:r>
      <w:r w:rsidR="00B2638D">
        <w:t xml:space="preserve"> </w:t>
      </w:r>
      <w:r w:rsidRPr="00124951">
        <w:t>los</w:t>
      </w:r>
      <w:r w:rsidR="00B2638D">
        <w:t xml:space="preserve"> </w:t>
      </w:r>
      <w:r w:rsidRPr="00124951">
        <w:t>Sachas.</w:t>
      </w:r>
    </w:p>
    <w:p w14:paraId="699C4517" w14:textId="53A5C61B" w:rsidR="00A77E0A" w:rsidRDefault="00A77E0A" w:rsidP="00A77E0A">
      <w:pPr>
        <w:jc w:val="both"/>
      </w:pPr>
      <w:r>
        <w:t>5.</w:t>
      </w:r>
      <w:r w:rsidR="00B2638D">
        <w:t xml:space="preserve"> </w:t>
      </w:r>
      <w:r>
        <w:t>TRABAJOS</w:t>
      </w:r>
      <w:r w:rsidR="00B2638D">
        <w:t xml:space="preserve"> </w:t>
      </w:r>
      <w:r>
        <w:t>SOLICITADOS</w:t>
      </w:r>
      <w:r w:rsidR="00B2638D">
        <w:t xml:space="preserve"> </w:t>
      </w:r>
    </w:p>
    <w:p w14:paraId="2B137972" w14:textId="5894B5EA" w:rsidR="00A77E0A" w:rsidRDefault="00A77E0A" w:rsidP="00A77E0A">
      <w:pPr>
        <w:jc w:val="both"/>
      </w:pPr>
      <w:r>
        <w:t>El</w:t>
      </w:r>
      <w:r w:rsidR="00B2638D">
        <w:t xml:space="preserve"> </w:t>
      </w:r>
      <w:r>
        <w:t>comité</w:t>
      </w:r>
      <w:r w:rsidR="00B2638D">
        <w:t xml:space="preserve"> </w:t>
      </w:r>
      <w:r>
        <w:t>de</w:t>
      </w:r>
      <w:r w:rsidR="00B2638D">
        <w:t xml:space="preserve"> </w:t>
      </w:r>
      <w:r>
        <w:t>padres</w:t>
      </w:r>
      <w:r w:rsidR="00B2638D">
        <w:t xml:space="preserve"> </w:t>
      </w:r>
      <w:r>
        <w:t>de</w:t>
      </w:r>
      <w:r w:rsidR="00B2638D">
        <w:t xml:space="preserve"> </w:t>
      </w:r>
      <w:r>
        <w:t>familia</w:t>
      </w:r>
      <w:r w:rsidR="00B2638D">
        <w:t xml:space="preserve"> </w:t>
      </w:r>
      <w:r>
        <w:t>y</w:t>
      </w:r>
      <w:r w:rsidR="00B2638D">
        <w:t xml:space="preserve"> </w:t>
      </w:r>
      <w:r>
        <w:t>profesores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Educativa,</w:t>
      </w:r>
      <w:r w:rsidR="00B2638D">
        <w:t xml:space="preserve"> </w:t>
      </w:r>
      <w:r>
        <w:t>solicitaron</w:t>
      </w:r>
      <w:r w:rsidR="00B2638D">
        <w:t xml:space="preserve"> </w:t>
      </w:r>
      <w:r>
        <w:t>se</w:t>
      </w:r>
      <w:r w:rsidR="00B2638D">
        <w:t xml:space="preserve"> </w:t>
      </w:r>
      <w:r>
        <w:t>les</w:t>
      </w:r>
      <w:r w:rsidR="00B2638D">
        <w:t xml:space="preserve"> </w:t>
      </w:r>
      <w:r>
        <w:t>ayude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que</w:t>
      </w:r>
      <w:r w:rsidR="00B2638D">
        <w:t xml:space="preserve"> </w:t>
      </w:r>
      <w:r>
        <w:t>ayudar</w:t>
      </w:r>
      <w:r w:rsidR="00B2638D">
        <w:t xml:space="preserve"> </w:t>
      </w:r>
      <w:proofErr w:type="spellStart"/>
      <w:r>
        <w:t>acubrir</w:t>
      </w:r>
      <w:proofErr w:type="spellEnd"/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sectores</w:t>
      </w:r>
      <w:r w:rsidR="00B2638D">
        <w:t xml:space="preserve"> </w:t>
      </w:r>
      <w:r>
        <w:t>aledaños.</w:t>
      </w:r>
    </w:p>
    <w:p w14:paraId="2526C815" w14:textId="11272D12" w:rsidR="00A77E0A" w:rsidRDefault="00A77E0A" w:rsidP="00A77E0A">
      <w:pPr>
        <w:jc w:val="both"/>
      </w:pPr>
      <w:r>
        <w:t>6.</w:t>
      </w:r>
      <w:r w:rsidR="00B2638D">
        <w:t xml:space="preserve"> </w:t>
      </w:r>
      <w:r>
        <w:t>PROPUESTA</w:t>
      </w:r>
      <w:r w:rsidR="00B2638D">
        <w:t xml:space="preserve"> </w:t>
      </w:r>
      <w:r>
        <w:t>DEL</w:t>
      </w:r>
      <w:r w:rsidR="00B2638D">
        <w:t xml:space="preserve"> </w:t>
      </w:r>
      <w:r>
        <w:t>PROYECTO.</w:t>
      </w:r>
      <w:r w:rsidR="00B2638D">
        <w:t xml:space="preserve"> </w:t>
      </w:r>
    </w:p>
    <w:p w14:paraId="5BD693E9" w14:textId="00D680CD" w:rsidR="00A77E0A" w:rsidRDefault="00A77E0A" w:rsidP="00A77E0A">
      <w:pPr>
        <w:jc w:val="both"/>
      </w:pPr>
      <w:r>
        <w:t>Se</w:t>
      </w:r>
      <w:r w:rsidR="00B2638D">
        <w:t xml:space="preserve"> </w:t>
      </w:r>
      <w:r>
        <w:t>construirá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con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de</w:t>
      </w:r>
      <w:r w:rsidR="00B2638D">
        <w:t xml:space="preserve"> </w:t>
      </w:r>
      <w:r>
        <w:t>9.00</w:t>
      </w:r>
      <w:r w:rsidR="00B2638D">
        <w:t xml:space="preserve"> </w:t>
      </w:r>
      <w:r>
        <w:t>x</w:t>
      </w:r>
      <w:r w:rsidR="00B2638D">
        <w:t xml:space="preserve"> </w:t>
      </w:r>
      <w:r>
        <w:t>9.00</w:t>
      </w:r>
      <w:r w:rsidR="00B2638D">
        <w:t xml:space="preserve"> </w:t>
      </w:r>
      <w:r>
        <w:t>las</w:t>
      </w:r>
      <w:r w:rsidR="00B2638D">
        <w:t xml:space="preserve"> </w:t>
      </w:r>
      <w:r>
        <w:t>mismas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diseñaron</w:t>
      </w:r>
      <w:r w:rsidR="00B2638D">
        <w:t xml:space="preserve"> </w:t>
      </w:r>
      <w:r>
        <w:t>con</w:t>
      </w:r>
      <w:r w:rsidR="00B2638D">
        <w:t xml:space="preserve"> </w:t>
      </w:r>
      <w:r>
        <w:t>mampostería</w:t>
      </w:r>
      <w:r w:rsidR="00B2638D">
        <w:t xml:space="preserve"> </w:t>
      </w:r>
      <w:r>
        <w:t>de</w:t>
      </w:r>
      <w:r w:rsidR="00B2638D">
        <w:t xml:space="preserve"> </w:t>
      </w:r>
      <w:r>
        <w:t>bloque,</w:t>
      </w:r>
      <w:r w:rsidR="00B2638D">
        <w:t xml:space="preserve"> </w:t>
      </w:r>
      <w:r>
        <w:t>revestimientos</w:t>
      </w:r>
      <w:r w:rsidR="00B2638D">
        <w:t xml:space="preserve"> </w:t>
      </w:r>
      <w:r>
        <w:t>de</w:t>
      </w:r>
      <w:r w:rsidR="00B2638D">
        <w:t xml:space="preserve"> </w:t>
      </w:r>
      <w:r>
        <w:t>hormigón</w:t>
      </w:r>
      <w:r w:rsidR="00B2638D">
        <w:t xml:space="preserve"> </w:t>
      </w:r>
      <w:r>
        <w:t>simple</w:t>
      </w:r>
      <w:r w:rsidR="00B2638D">
        <w:t xml:space="preserve"> </w:t>
      </w:r>
      <w:r>
        <w:t>y</w:t>
      </w:r>
      <w:r w:rsidR="00B2638D">
        <w:t xml:space="preserve"> </w:t>
      </w:r>
      <w:r>
        <w:t>pintura,</w:t>
      </w:r>
      <w:r w:rsidR="00B2638D">
        <w:t xml:space="preserve"> </w:t>
      </w:r>
      <w:r>
        <w:t>pisos</w:t>
      </w:r>
      <w:r w:rsidR="00B2638D">
        <w:t xml:space="preserve"> </w:t>
      </w:r>
      <w:r>
        <w:t>con</w:t>
      </w:r>
      <w:r w:rsidR="00B2638D">
        <w:t xml:space="preserve"> </w:t>
      </w:r>
      <w:r>
        <w:t>acabado</w:t>
      </w:r>
      <w:r w:rsidR="00B2638D">
        <w:t xml:space="preserve"> </w:t>
      </w:r>
      <w:r>
        <w:t>cerámico,</w:t>
      </w:r>
      <w:r w:rsidR="00B2638D">
        <w:t xml:space="preserve"> </w:t>
      </w:r>
      <w:r>
        <w:t>ventanas</w:t>
      </w:r>
      <w:r w:rsidR="00B2638D">
        <w:t xml:space="preserve"> </w:t>
      </w:r>
      <w:r>
        <w:t>corredizas</w:t>
      </w:r>
      <w:r w:rsidR="00B2638D">
        <w:t xml:space="preserve"> </w:t>
      </w:r>
      <w:r>
        <w:t>de</w:t>
      </w:r>
      <w:r w:rsidR="00B2638D">
        <w:t xml:space="preserve"> </w:t>
      </w:r>
      <w:r>
        <w:t>aluminio</w:t>
      </w:r>
      <w:r w:rsidR="00B2638D">
        <w:t xml:space="preserve"> </w:t>
      </w:r>
      <w:r>
        <w:t>con</w:t>
      </w:r>
      <w:r w:rsidR="00B2638D">
        <w:t xml:space="preserve"> </w:t>
      </w:r>
      <w:r>
        <w:t>vidrio,</w:t>
      </w:r>
      <w:r w:rsidR="00B2638D">
        <w:t xml:space="preserve"> </w:t>
      </w:r>
      <w:r>
        <w:t>cubierta</w:t>
      </w:r>
      <w:r w:rsidR="00B2638D">
        <w:t xml:space="preserve"> </w:t>
      </w:r>
      <w:r>
        <w:t>con</w:t>
      </w:r>
      <w:r w:rsidR="00B2638D">
        <w:t xml:space="preserve"> </w:t>
      </w:r>
      <w:r>
        <w:t>estructura</w:t>
      </w:r>
      <w:r w:rsidR="00B2638D">
        <w:t xml:space="preserve"> </w:t>
      </w:r>
      <w:r>
        <w:t>metálica</w:t>
      </w:r>
      <w:r w:rsidR="00B2638D">
        <w:t xml:space="preserve"> </w:t>
      </w:r>
      <w:r>
        <w:t>y</w:t>
      </w:r>
      <w:r w:rsidR="00B2638D">
        <w:t xml:space="preserve"> </w:t>
      </w:r>
      <w:r>
        <w:t>recubierta</w:t>
      </w:r>
      <w:r w:rsidR="00B2638D">
        <w:t xml:space="preserve"> </w:t>
      </w:r>
      <w:r>
        <w:t>con</w:t>
      </w:r>
      <w:r w:rsidR="00B2638D">
        <w:t xml:space="preserve"> </w:t>
      </w:r>
      <w:r>
        <w:t>teja</w:t>
      </w:r>
      <w:r w:rsidR="00B2638D">
        <w:t xml:space="preserve"> </w:t>
      </w:r>
      <w:r>
        <w:t>termoacústica.</w:t>
      </w:r>
    </w:p>
    <w:p w14:paraId="51F53A05" w14:textId="1078CECD" w:rsidR="00A77E0A" w:rsidRDefault="00A77E0A" w:rsidP="00A77E0A">
      <w:pPr>
        <w:jc w:val="both"/>
      </w:pPr>
      <w:r>
        <w:t>La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constara</w:t>
      </w:r>
      <w:r w:rsidR="00B2638D">
        <w:t xml:space="preserve"> </w:t>
      </w:r>
      <w:r>
        <w:t>con</w:t>
      </w:r>
      <w:r w:rsidR="00B2638D">
        <w:t xml:space="preserve"> </w:t>
      </w:r>
      <w:r>
        <w:t>sanitarios</w:t>
      </w:r>
      <w:r w:rsidR="00B2638D">
        <w:t xml:space="preserve"> </w:t>
      </w:r>
      <w:r>
        <w:t>para</w:t>
      </w:r>
      <w:r w:rsidR="00B2638D">
        <w:t xml:space="preserve"> </w:t>
      </w:r>
      <w:proofErr w:type="spellStart"/>
      <w:r>
        <w:t>niñ@s</w:t>
      </w:r>
      <w:proofErr w:type="spellEnd"/>
      <w:r w:rsidR="00B2638D">
        <w:t xml:space="preserve"> </w:t>
      </w:r>
      <w:r>
        <w:t>de</w:t>
      </w:r>
      <w:r w:rsidR="00B2638D">
        <w:t xml:space="preserve"> </w:t>
      </w:r>
      <w:r>
        <w:t>inicial,</w:t>
      </w:r>
      <w:r w:rsidR="00B2638D">
        <w:t xml:space="preserve"> </w:t>
      </w:r>
      <w:r>
        <w:t>sanitarios</w:t>
      </w:r>
      <w:r w:rsidR="00B2638D">
        <w:t xml:space="preserve"> </w:t>
      </w:r>
      <w:r>
        <w:t>normales</w:t>
      </w:r>
      <w:r w:rsidR="00B2638D">
        <w:t xml:space="preserve"> </w:t>
      </w:r>
      <w:r>
        <w:t>urinarios</w:t>
      </w:r>
      <w:r w:rsidR="00B2638D">
        <w:t xml:space="preserve"> </w:t>
      </w:r>
      <w:r>
        <w:t>y</w:t>
      </w:r>
      <w:r w:rsidR="00B2638D">
        <w:t xml:space="preserve"> </w:t>
      </w:r>
      <w:r>
        <w:t>lavamanos,</w:t>
      </w:r>
      <w:r w:rsidR="00B2638D">
        <w:t xml:space="preserve"> </w:t>
      </w:r>
      <w:r>
        <w:t>este</w:t>
      </w:r>
      <w:r w:rsidR="00B2638D">
        <w:t xml:space="preserve"> </w:t>
      </w:r>
      <w:r>
        <w:t>equipamiento</w:t>
      </w:r>
      <w:r w:rsidR="00B2638D">
        <w:t xml:space="preserve"> </w:t>
      </w:r>
      <w:r>
        <w:t>se</w:t>
      </w:r>
      <w:r w:rsidR="00B2638D">
        <w:t xml:space="preserve"> </w:t>
      </w:r>
      <w:r>
        <w:t>complementa</w:t>
      </w:r>
      <w:r w:rsidR="00B2638D">
        <w:t xml:space="preserve"> </w:t>
      </w:r>
      <w:r>
        <w:t>con</w:t>
      </w:r>
      <w:r w:rsidR="00B2638D">
        <w:t xml:space="preserve"> </w:t>
      </w:r>
      <w:r>
        <w:t>repotenciación</w:t>
      </w:r>
      <w:r w:rsidR="00B2638D">
        <w:t xml:space="preserve"> </w:t>
      </w:r>
      <w:r>
        <w:t>del</w:t>
      </w:r>
      <w:r w:rsidR="00B2638D">
        <w:t xml:space="preserve"> </w:t>
      </w:r>
      <w:r>
        <w:t>pozo</w:t>
      </w:r>
      <w:r w:rsidR="00B2638D">
        <w:t xml:space="preserve"> </w:t>
      </w:r>
      <w:r>
        <w:t>perforado,</w:t>
      </w:r>
      <w:r w:rsidR="00B2638D">
        <w:t xml:space="preserve"> </w:t>
      </w:r>
      <w:r>
        <w:t>nueva</w:t>
      </w:r>
      <w:r w:rsidR="00B2638D">
        <w:t xml:space="preserve"> </w:t>
      </w:r>
      <w:r>
        <w:t>bomba</w:t>
      </w:r>
      <w:r w:rsidR="00B2638D">
        <w:t xml:space="preserve"> </w:t>
      </w:r>
      <w:r>
        <w:t>de</w:t>
      </w:r>
      <w:r w:rsidR="00B2638D">
        <w:t xml:space="preserve"> </w:t>
      </w:r>
      <w:r>
        <w:t>succión,</w:t>
      </w:r>
      <w:r w:rsidR="00B2638D">
        <w:t xml:space="preserve"> </w:t>
      </w:r>
      <w:r>
        <w:t>estructura</w:t>
      </w:r>
      <w:r w:rsidR="00B2638D">
        <w:t xml:space="preserve"> </w:t>
      </w:r>
      <w:r>
        <w:t>y</w:t>
      </w:r>
      <w:r w:rsidR="00B2638D">
        <w:t xml:space="preserve"> </w:t>
      </w:r>
      <w:r>
        <w:t>tanque</w:t>
      </w:r>
      <w:r w:rsidR="00B2638D">
        <w:t xml:space="preserve"> </w:t>
      </w:r>
      <w:r>
        <w:t>elevado.</w:t>
      </w:r>
    </w:p>
    <w:p w14:paraId="47BFACA1" w14:textId="7A291C9B" w:rsidR="00A77E0A" w:rsidRDefault="00A77E0A" w:rsidP="00A77E0A">
      <w:pPr>
        <w:jc w:val="both"/>
      </w:pPr>
      <w:r>
        <w:t>7.</w:t>
      </w:r>
      <w:r w:rsidR="00B2638D">
        <w:t xml:space="preserve"> </w:t>
      </w:r>
      <w:r>
        <w:t>RECOMENDACIONES.</w:t>
      </w:r>
      <w:r w:rsidR="00B2638D">
        <w:t xml:space="preserve"> </w:t>
      </w:r>
    </w:p>
    <w:p w14:paraId="1F4E7C06" w14:textId="48D0716F" w:rsidR="00A77E0A" w:rsidRDefault="00A77E0A" w:rsidP="00A77E0A">
      <w:pPr>
        <w:jc w:val="both"/>
      </w:pPr>
      <w:r>
        <w:t>•</w:t>
      </w:r>
      <w:r w:rsidR="00B2638D">
        <w:t xml:space="preserve"> </w:t>
      </w:r>
      <w:r>
        <w:t>Se</w:t>
      </w:r>
      <w:r w:rsidR="00B2638D">
        <w:t xml:space="preserve"> </w:t>
      </w:r>
      <w:r>
        <w:t>recomienda</w:t>
      </w:r>
      <w:r w:rsidR="00B2638D">
        <w:t xml:space="preserve"> </w:t>
      </w:r>
      <w:r>
        <w:t>solicitar</w:t>
      </w:r>
      <w:r w:rsidR="00B2638D">
        <w:t xml:space="preserve"> </w:t>
      </w:r>
      <w:r>
        <w:t>la</w:t>
      </w:r>
      <w:r w:rsidR="00B2638D">
        <w:t xml:space="preserve"> </w:t>
      </w:r>
      <w:r>
        <w:t>documentación</w:t>
      </w:r>
      <w:r w:rsidR="00B2638D">
        <w:t xml:space="preserve"> </w:t>
      </w:r>
      <w:r>
        <w:t>de</w:t>
      </w:r>
      <w:r w:rsidR="00B2638D">
        <w:t xml:space="preserve"> </w:t>
      </w:r>
      <w:r>
        <w:t>escritura</w:t>
      </w:r>
      <w:r w:rsidR="00B2638D">
        <w:t xml:space="preserve"> </w:t>
      </w:r>
      <w:r>
        <w:t>legalmente</w:t>
      </w:r>
      <w:r w:rsidR="00B2638D">
        <w:t xml:space="preserve"> </w:t>
      </w:r>
      <w:r>
        <w:t>registrada.</w:t>
      </w:r>
    </w:p>
    <w:p w14:paraId="20F8BC5C" w14:textId="34CDD058" w:rsidR="00A77E0A" w:rsidRDefault="00A77E0A" w:rsidP="00A77E0A">
      <w:pPr>
        <w:jc w:val="both"/>
      </w:pPr>
      <w:r>
        <w:lastRenderedPageBreak/>
        <w:t>8.</w:t>
      </w:r>
      <w:r w:rsidR="00B2638D">
        <w:t xml:space="preserve"> </w:t>
      </w:r>
      <w:r>
        <w:t>CONCLUSIONES.</w:t>
      </w:r>
    </w:p>
    <w:p w14:paraId="015EE886" w14:textId="12085EDA" w:rsidR="00A77E0A" w:rsidRDefault="00A77E0A" w:rsidP="00A77E0A">
      <w:pPr>
        <w:jc w:val="both"/>
      </w:pP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inspección</w:t>
      </w:r>
      <w:r w:rsidR="00B2638D">
        <w:t xml:space="preserve"> </w:t>
      </w:r>
      <w:r>
        <w:t>realizada</w:t>
      </w:r>
      <w:r w:rsidR="00B2638D">
        <w:t xml:space="preserve"> </w:t>
      </w:r>
      <w:r>
        <w:t>se</w:t>
      </w:r>
      <w:r w:rsidR="00B2638D">
        <w:t xml:space="preserve"> </w:t>
      </w:r>
      <w:r>
        <w:t>determinó</w:t>
      </w:r>
      <w:r w:rsidR="00B2638D">
        <w:t xml:space="preserve"> </w:t>
      </w:r>
      <w:r>
        <w:t>que</w:t>
      </w:r>
      <w:r w:rsidR="00B2638D">
        <w:t xml:space="preserve"> </w:t>
      </w:r>
      <w:r>
        <w:t>es</w:t>
      </w:r>
      <w:r w:rsidR="00B2638D">
        <w:t xml:space="preserve"> </w:t>
      </w:r>
      <w:r>
        <w:t>factible</w:t>
      </w:r>
      <w:r w:rsidR="00B2638D">
        <w:t xml:space="preserve"> </w:t>
      </w:r>
      <w:r>
        <w:t>la</w:t>
      </w:r>
      <w:r w:rsidR="00B2638D">
        <w:t xml:space="preserve"> </w:t>
      </w:r>
      <w:r>
        <w:t>elaboración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construcción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sanitaria,</w:t>
      </w:r>
      <w:r w:rsidR="00B2638D">
        <w:t xml:space="preserve"> </w:t>
      </w:r>
      <w:r>
        <w:t>cuyo</w:t>
      </w:r>
      <w:r w:rsidR="00B2638D">
        <w:t xml:space="preserve"> </w:t>
      </w:r>
      <w:r>
        <w:t>presupuesto</w:t>
      </w:r>
      <w:r w:rsidR="00B2638D">
        <w:t xml:space="preserve"> </w:t>
      </w:r>
      <w:r>
        <w:t>referencial</w:t>
      </w:r>
      <w:r w:rsidR="00B2638D">
        <w:t xml:space="preserve"> </w:t>
      </w:r>
      <w:r>
        <w:t>se</w:t>
      </w:r>
      <w:r w:rsidR="00B2638D">
        <w:t xml:space="preserve"> </w:t>
      </w:r>
      <w:r>
        <w:t>estima</w:t>
      </w:r>
      <w:r w:rsidR="00B2638D">
        <w:t xml:space="preserve"> </w:t>
      </w:r>
      <w:r>
        <w:t>en</w:t>
      </w:r>
      <w:r w:rsidR="00B2638D">
        <w:t xml:space="preserve"> </w:t>
      </w:r>
      <w:r>
        <w:t>110.000,00</w:t>
      </w:r>
      <w:r w:rsidR="00B2638D">
        <w:t xml:space="preserve"> </w:t>
      </w:r>
      <w:r>
        <w:t>USD</w:t>
      </w:r>
      <w:r w:rsidR="00B2638D">
        <w:t xml:space="preserve"> </w:t>
      </w:r>
      <w:r>
        <w:t>sin</w:t>
      </w:r>
      <w:r w:rsidR="00B2638D">
        <w:t xml:space="preserve"> </w:t>
      </w:r>
      <w:r>
        <w:t>incluir</w:t>
      </w:r>
      <w:r w:rsidR="00B2638D">
        <w:t xml:space="preserve"> </w:t>
      </w:r>
      <w:r>
        <w:t>IVA,</w:t>
      </w:r>
      <w:r w:rsidR="00B2638D">
        <w:t xml:space="preserve"> </w:t>
      </w:r>
      <w:r>
        <w:t>cabe</w:t>
      </w:r>
      <w:r w:rsidR="00B2638D">
        <w:t xml:space="preserve"> </w:t>
      </w:r>
      <w:r>
        <w:t>señalar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presupuesto</w:t>
      </w:r>
      <w:r w:rsidR="00B2638D">
        <w:t xml:space="preserve"> </w:t>
      </w:r>
      <w:r>
        <w:t>puede</w:t>
      </w:r>
      <w:r w:rsidR="00B2638D">
        <w:t xml:space="preserve"> </w:t>
      </w:r>
      <w:r>
        <w:t>variar</w:t>
      </w:r>
      <w:r w:rsidR="00B2638D">
        <w:t xml:space="preserve"> </w:t>
      </w:r>
      <w:r>
        <w:t>en</w:t>
      </w:r>
      <w:r w:rsidR="00B2638D">
        <w:t xml:space="preserve"> </w:t>
      </w:r>
      <w:r>
        <w:t>relación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cálculo</w:t>
      </w:r>
      <w:r w:rsidR="00B2638D">
        <w:t xml:space="preserve"> </w:t>
      </w:r>
      <w:r>
        <w:t>real</w:t>
      </w:r>
      <w:r w:rsidR="00B2638D">
        <w:t xml:space="preserve"> </w:t>
      </w:r>
      <w:r>
        <w:t>una</w:t>
      </w:r>
      <w:r w:rsidR="00B2638D">
        <w:t xml:space="preserve"> </w:t>
      </w:r>
      <w:r>
        <w:t>vez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realicen</w:t>
      </w:r>
      <w:r w:rsidR="00B2638D">
        <w:t xml:space="preserve"> </w:t>
      </w:r>
      <w:r>
        <w:t>los</w:t>
      </w:r>
      <w:r w:rsidR="00B2638D">
        <w:t xml:space="preserve"> </w:t>
      </w:r>
      <w:r>
        <w:t>diseños</w:t>
      </w:r>
      <w:r w:rsidR="00B2638D">
        <w:t xml:space="preserve"> </w:t>
      </w:r>
      <w:r>
        <w:t>definitivos.</w:t>
      </w:r>
    </w:p>
    <w:p w14:paraId="22D8A30D" w14:textId="52D63D22" w:rsidR="00397339" w:rsidRDefault="00397339" w:rsidP="00A77E0A">
      <w:pPr>
        <w:jc w:val="both"/>
        <w:rPr>
          <w:lang w:val="es-EC"/>
        </w:rPr>
      </w:pPr>
      <w:r w:rsidRPr="007B53AC">
        <w:rPr>
          <w:b/>
          <w:bCs/>
        </w:rPr>
        <w:t>1.</w:t>
      </w:r>
      <w:r w:rsidR="007B53AC" w:rsidRPr="007B53AC">
        <w:rPr>
          <w:b/>
          <w:bCs/>
        </w:rPr>
        <w:t>8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397339">
        <w:t>Memorando</w:t>
      </w:r>
      <w:r w:rsidR="00B2638D">
        <w:t xml:space="preserve"> </w:t>
      </w:r>
      <w:r w:rsidRPr="00397339">
        <w:t>Nro.</w:t>
      </w:r>
      <w:r w:rsidR="00B2638D">
        <w:t xml:space="preserve"> </w:t>
      </w:r>
      <w:r w:rsidRPr="00397339">
        <w:t>GADMCJS-DGP-UEP-2026-0730-M-GD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397339">
        <w:t>12</w:t>
      </w:r>
      <w:r w:rsidR="00B2638D">
        <w:t xml:space="preserve"> </w:t>
      </w:r>
      <w:r w:rsidRPr="00397339">
        <w:t>de</w:t>
      </w:r>
      <w:r w:rsidR="00B2638D">
        <w:t xml:space="preserve"> </w:t>
      </w:r>
      <w:r w:rsidRPr="00397339">
        <w:t>agosto</w:t>
      </w:r>
      <w:r w:rsidR="00B2638D">
        <w:t xml:space="preserve"> </w:t>
      </w:r>
      <w:r w:rsidRPr="00397339">
        <w:t>de</w:t>
      </w:r>
      <w:r w:rsidR="00B2638D">
        <w:t xml:space="preserve"> </w:t>
      </w:r>
      <w:r w:rsidRPr="00397339">
        <w:t>2026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 w:rsidRPr="00124951">
        <w:rPr>
          <w:lang w:val="es-EC"/>
        </w:rPr>
        <w:t>Arq.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Miguel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Ángel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Vanegas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Jirón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–</w:t>
      </w:r>
      <w:r w:rsidR="00B2638D">
        <w:rPr>
          <w:lang w:val="es-EC"/>
        </w:rPr>
        <w:t xml:space="preserve"> </w:t>
      </w:r>
      <w:proofErr w:type="gramStart"/>
      <w:r w:rsidRPr="00124951">
        <w:rPr>
          <w:lang w:val="es-EC"/>
        </w:rPr>
        <w:t>Jefe</w:t>
      </w:r>
      <w:proofErr w:type="gramEnd"/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Estudios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124951">
        <w:rPr>
          <w:lang w:val="es-EC"/>
        </w:rPr>
        <w:t>Proyectos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GADMCJS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documento</w:t>
      </w:r>
      <w:r w:rsidR="00B2638D">
        <w:rPr>
          <w:lang w:val="es-EC"/>
        </w:rPr>
        <w:t xml:space="preserve"> </w:t>
      </w:r>
      <w:r>
        <w:rPr>
          <w:lang w:val="es-EC"/>
        </w:rPr>
        <w:t>a</w:t>
      </w:r>
      <w:r w:rsidR="00B2638D">
        <w:rPr>
          <w:lang w:val="es-EC"/>
        </w:rPr>
        <w:t xml:space="preserve"> </w:t>
      </w:r>
      <w:r>
        <w:rPr>
          <w:lang w:val="es-EC"/>
        </w:rPr>
        <w:t>través</w:t>
      </w:r>
      <w:r w:rsidR="00B2638D">
        <w:rPr>
          <w:lang w:val="es-EC"/>
        </w:rPr>
        <w:t xml:space="preserve"> </w:t>
      </w:r>
      <w:r>
        <w:rPr>
          <w:lang w:val="es-EC"/>
        </w:rPr>
        <w:t>del</w:t>
      </w:r>
      <w:r w:rsidR="00B2638D">
        <w:rPr>
          <w:lang w:val="es-EC"/>
        </w:rPr>
        <w:t xml:space="preserve"> </w:t>
      </w:r>
      <w:r>
        <w:rPr>
          <w:lang w:val="es-EC"/>
        </w:rPr>
        <w:t>cual</w:t>
      </w:r>
      <w:r w:rsidR="00B2638D">
        <w:rPr>
          <w:lang w:val="es-EC"/>
        </w:rPr>
        <w:t xml:space="preserve"> </w:t>
      </w:r>
      <w:r>
        <w:rPr>
          <w:lang w:val="es-EC"/>
        </w:rPr>
        <w:t>solicita</w:t>
      </w:r>
      <w:r w:rsidR="00B2638D">
        <w:rPr>
          <w:lang w:val="es-EC"/>
        </w:rPr>
        <w:t xml:space="preserve"> </w:t>
      </w:r>
      <w:r>
        <w:rPr>
          <w:lang w:val="es-EC"/>
        </w:rPr>
        <w:t>al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Dr.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Aurelio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Ernesto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Orozco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Bastidas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Registrador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Propiedad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Mercantil</w:t>
      </w:r>
      <w:r w:rsidR="00B2638D">
        <w:rPr>
          <w:lang w:val="es-EC"/>
        </w:rPr>
        <w:t xml:space="preserve"> </w:t>
      </w:r>
      <w:r>
        <w:rPr>
          <w:lang w:val="es-EC"/>
        </w:rPr>
        <w:t>manifestando:</w:t>
      </w:r>
    </w:p>
    <w:p w14:paraId="29D36D56" w14:textId="07B44A48" w:rsidR="00397339" w:rsidRDefault="00397339" w:rsidP="00A77E0A">
      <w:pPr>
        <w:jc w:val="both"/>
        <w:rPr>
          <w:lang w:val="es-EC"/>
        </w:rPr>
      </w:pPr>
      <w:r>
        <w:rPr>
          <w:lang w:val="es-EC"/>
        </w:rPr>
        <w:t>“</w:t>
      </w:r>
      <w:r w:rsidRPr="00397339">
        <w:rPr>
          <w:lang w:val="es-EC"/>
        </w:rPr>
        <w:t>Por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medio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presente,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me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permito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solicitar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usted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sirva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disponer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quien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corresponda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emisión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entrega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Ficha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Registral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bien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inmueble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legalmente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inscrito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nombre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DIRECCIÓN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DISTRITAL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22D01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SACHAS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–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EDUCACIÓN,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ubicado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parroquia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Sebastián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Coca,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cantón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Sachas,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provincia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Orellana.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documentación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requerida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necesaria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ejecución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proyecto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denominado:</w:t>
      </w:r>
      <w:r w:rsidR="00B2638D">
        <w:rPr>
          <w:lang w:val="es-EC"/>
        </w:rPr>
        <w:t xml:space="preserve"> </w:t>
      </w:r>
      <w:bookmarkStart w:id="2" w:name="_Hlk238132189"/>
      <w:r w:rsidRPr="00397339">
        <w:rPr>
          <w:lang w:val="es-EC"/>
        </w:rPr>
        <w:t>CONSTRUCCIÓN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AULAS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UNA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BATERÍA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SANITARIA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UNIDAD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EDUCATIVA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VALERIO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GREFA,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PARROQUIA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SEBASTIÁN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COCA</w:t>
      </w:r>
      <w:bookmarkEnd w:id="2"/>
      <w:r w:rsidRPr="00397339">
        <w:rPr>
          <w:lang w:val="es-EC"/>
        </w:rPr>
        <w:t>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CANTÓN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JOYA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SACHAS,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PROVINCIA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ORELLANA.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Constituyendo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un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requisito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indispensable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para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el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cumplimiento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procesos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técnicos,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administrativos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legales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relacionados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con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su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planificación,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gestión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y</w:t>
      </w:r>
      <w:r w:rsidR="00B2638D">
        <w:rPr>
          <w:lang w:val="es-EC"/>
        </w:rPr>
        <w:t xml:space="preserve"> </w:t>
      </w:r>
      <w:r w:rsidRPr="00397339">
        <w:rPr>
          <w:lang w:val="es-EC"/>
        </w:rPr>
        <w:t>ejecución.</w:t>
      </w:r>
      <w:r>
        <w:rPr>
          <w:lang w:val="es-EC"/>
        </w:rPr>
        <w:t>”</w:t>
      </w:r>
    </w:p>
    <w:p w14:paraId="2010AB0F" w14:textId="4CC1A4D9" w:rsidR="00F9473B" w:rsidRDefault="00F9473B" w:rsidP="00A77E0A">
      <w:pPr>
        <w:jc w:val="both"/>
      </w:pPr>
      <w:r w:rsidRPr="007B53AC">
        <w:rPr>
          <w:b/>
          <w:bCs/>
          <w:lang w:val="es-EC"/>
        </w:rPr>
        <w:t>1.</w:t>
      </w:r>
      <w:r w:rsidR="007B53AC" w:rsidRPr="007B53AC">
        <w:rPr>
          <w:b/>
          <w:bCs/>
          <w:lang w:val="es-EC"/>
        </w:rPr>
        <w:t>9</w:t>
      </w:r>
      <w:r w:rsidRPr="007B53AC">
        <w:rPr>
          <w:b/>
          <w:bCs/>
          <w:lang w:val="es-EC"/>
        </w:rPr>
        <w:t>.-</w:t>
      </w:r>
      <w:r w:rsidR="00B2638D">
        <w:rPr>
          <w:b/>
          <w:bCs/>
          <w:lang w:val="es-EC"/>
        </w:rPr>
        <w:t xml:space="preserve"> </w:t>
      </w:r>
      <w:r w:rsidRPr="00F9473B">
        <w:rPr>
          <w:lang w:val="es-EC"/>
        </w:rPr>
        <w:t>Media</w:t>
      </w:r>
      <w:r>
        <w:rPr>
          <w:lang w:val="es-EC"/>
        </w:rPr>
        <w:t>n</w:t>
      </w:r>
      <w:r w:rsidRPr="00F9473B">
        <w:rPr>
          <w:lang w:val="es-EC"/>
        </w:rPr>
        <w:t>te</w:t>
      </w:r>
      <w:r w:rsidR="00B2638D">
        <w:rPr>
          <w:b/>
          <w:bCs/>
          <w:lang w:val="es-EC"/>
        </w:rPr>
        <w:t xml:space="preserve"> </w:t>
      </w:r>
      <w:r w:rsidRPr="00F9473B">
        <w:rPr>
          <w:lang w:val="es-EC"/>
        </w:rPr>
        <w:t>Memorando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Nro.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GADMCJS-RPM-2026-0272-M-GD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de</w:t>
      </w:r>
      <w:r w:rsidR="00B2638D">
        <w:rPr>
          <w:lang w:val="es-EC"/>
        </w:rPr>
        <w:t xml:space="preserve"> </w:t>
      </w:r>
      <w:r>
        <w:rPr>
          <w:lang w:val="es-EC"/>
        </w:rPr>
        <w:t>fecha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14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agosto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de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2026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>
        <w:rPr>
          <w:lang w:val="es-EC"/>
        </w:rPr>
        <w:t>suscrito</w:t>
      </w:r>
      <w:r w:rsidR="00B2638D">
        <w:rPr>
          <w:lang w:val="es-EC"/>
        </w:rPr>
        <w:t xml:space="preserve"> </w:t>
      </w:r>
      <w:r>
        <w:rPr>
          <w:lang w:val="es-EC"/>
        </w:rPr>
        <w:t>por</w:t>
      </w:r>
      <w:r w:rsidR="00B2638D">
        <w:rPr>
          <w:lang w:val="es-EC"/>
        </w:rPr>
        <w:t xml:space="preserve"> </w:t>
      </w:r>
      <w:r>
        <w:rPr>
          <w:lang w:val="es-EC"/>
        </w:rPr>
        <w:t>el</w:t>
      </w:r>
      <w:r w:rsidR="00B2638D">
        <w:rPr>
          <w:lang w:val="es-EC"/>
        </w:rPr>
        <w:t xml:space="preserve"> </w:t>
      </w:r>
      <w:r>
        <w:t>Dr.</w:t>
      </w:r>
      <w:r w:rsidR="00B2638D">
        <w:t xml:space="preserve"> </w:t>
      </w:r>
      <w:r>
        <w:t>Aurelio</w:t>
      </w:r>
      <w:r w:rsidR="00B2638D">
        <w:t xml:space="preserve"> </w:t>
      </w:r>
      <w:r>
        <w:t>Ernesto</w:t>
      </w:r>
      <w:r w:rsidR="00B2638D">
        <w:t xml:space="preserve"> </w:t>
      </w:r>
      <w:r>
        <w:t>Orozco</w:t>
      </w:r>
      <w:r w:rsidR="00B2638D">
        <w:t xml:space="preserve"> </w:t>
      </w:r>
      <w:r>
        <w:t>Bastidas</w:t>
      </w:r>
      <w:r w:rsidR="00B2638D">
        <w:t xml:space="preserve"> </w:t>
      </w:r>
      <w:r>
        <w:t>Registrador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Propiedad</w:t>
      </w:r>
      <w:r w:rsidR="00B2638D">
        <w:t xml:space="preserve"> </w:t>
      </w:r>
      <w:r>
        <w:t>y</w:t>
      </w:r>
      <w:r w:rsidR="00B2638D">
        <w:t xml:space="preserve"> </w:t>
      </w:r>
      <w:r>
        <w:t>Mercantil,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r>
        <w:t>cual</w:t>
      </w:r>
      <w:r w:rsidR="00B2638D">
        <w:t xml:space="preserve"> </w:t>
      </w:r>
      <w:r>
        <w:t>emite</w:t>
      </w:r>
      <w:r w:rsidR="00B2638D">
        <w:t xml:space="preserve"> </w:t>
      </w:r>
      <w:r>
        <w:t>respuesta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consulta</w:t>
      </w:r>
      <w:r w:rsidR="00B2638D">
        <w:t xml:space="preserve"> </w:t>
      </w:r>
      <w:r>
        <w:t>realizada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Arq.</w:t>
      </w:r>
      <w:r w:rsidR="00B2638D">
        <w:t xml:space="preserve"> </w:t>
      </w:r>
      <w:r>
        <w:t>Miguel</w:t>
      </w:r>
      <w:r w:rsidR="00B2638D">
        <w:t xml:space="preserve"> </w:t>
      </w:r>
      <w:r>
        <w:t>Ángel</w:t>
      </w:r>
      <w:r w:rsidR="00B2638D">
        <w:t xml:space="preserve"> </w:t>
      </w:r>
      <w:r>
        <w:t>Vanegas</w:t>
      </w:r>
      <w:r w:rsidR="00B2638D">
        <w:t xml:space="preserve"> </w:t>
      </w:r>
      <w:r>
        <w:t>Jiron</w:t>
      </w:r>
      <w:r w:rsidR="00B2638D">
        <w:t xml:space="preserve"> </w:t>
      </w:r>
      <w:proofErr w:type="gramStart"/>
      <w:r>
        <w:t>Jefe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GADMCJS,</w:t>
      </w:r>
      <w:r w:rsidR="00B2638D">
        <w:t xml:space="preserve"> </w:t>
      </w:r>
      <w:r>
        <w:t>manifestando:</w:t>
      </w:r>
    </w:p>
    <w:p w14:paraId="0ECE9CCD" w14:textId="6CF29DFD" w:rsidR="00F9473B" w:rsidRDefault="00F9473B" w:rsidP="00A77E0A">
      <w:pPr>
        <w:jc w:val="both"/>
      </w:pPr>
      <w:r>
        <w:t>(…)</w:t>
      </w:r>
    </w:p>
    <w:p w14:paraId="2366003A" w14:textId="2F080686" w:rsidR="00F9473B" w:rsidRPr="00F9473B" w:rsidRDefault="00F9473B" w:rsidP="00F9473B">
      <w:pPr>
        <w:jc w:val="both"/>
      </w:pPr>
      <w:r>
        <w:t>“</w:t>
      </w:r>
      <w:r w:rsidRPr="00F9473B">
        <w:rPr>
          <w:lang w:val="es-EC"/>
        </w:rPr>
        <w:t>Adjunto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presente</w:t>
      </w:r>
      <w:r>
        <w:rPr>
          <w:lang w:val="es-EC"/>
        </w:rPr>
        <w:t>,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sírvase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encontrar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Ficha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Registral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No.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-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5423,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correspondiente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Escue</w:t>
      </w:r>
      <w:r>
        <w:rPr>
          <w:lang w:val="es-EC"/>
        </w:rPr>
        <w:t>la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Fiscal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Mixta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30</w:t>
      </w:r>
      <w:r w:rsidR="00B2638D">
        <w:rPr>
          <w:lang w:val="es-EC"/>
        </w:rPr>
        <w:t xml:space="preserve"> </w:t>
      </w:r>
      <w:r w:rsidRPr="00F9473B">
        <w:rPr>
          <w:lang w:val="es-EC"/>
        </w:rPr>
        <w:t>de</w:t>
      </w:r>
      <w:r w:rsidR="00B2638D">
        <w:rPr>
          <w:lang w:val="es-EC"/>
        </w:rPr>
        <w:t xml:space="preserve"> </w:t>
      </w:r>
      <w:proofErr w:type="gramStart"/>
      <w:r w:rsidRPr="00F9473B">
        <w:rPr>
          <w:lang w:val="es-EC"/>
        </w:rPr>
        <w:t>Abril</w:t>
      </w:r>
      <w:proofErr w:type="gramEnd"/>
      <w:r w:rsidRPr="00F9473B">
        <w:rPr>
          <w:lang w:val="es-EC"/>
        </w:rPr>
        <w:t>.</w:t>
      </w:r>
    </w:p>
    <w:p w14:paraId="1003343B" w14:textId="0BDB7BD1" w:rsidR="00A77E0A" w:rsidRDefault="00A77E0A" w:rsidP="00A77E0A">
      <w:pPr>
        <w:jc w:val="both"/>
      </w:pPr>
      <w:r w:rsidRPr="007B53AC">
        <w:rPr>
          <w:b/>
          <w:bCs/>
        </w:rPr>
        <w:t>1.</w:t>
      </w:r>
      <w:r w:rsidR="007B53AC" w:rsidRPr="007B53AC">
        <w:rPr>
          <w:b/>
          <w:bCs/>
        </w:rPr>
        <w:t>10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235C96">
        <w:t>Memorando</w:t>
      </w:r>
      <w:r w:rsidR="00B2638D">
        <w:t xml:space="preserve"> </w:t>
      </w:r>
      <w:r w:rsidRPr="00235C96">
        <w:t>Nro.</w:t>
      </w:r>
      <w:r w:rsidR="00B2638D">
        <w:t xml:space="preserve"> </w:t>
      </w:r>
      <w:r w:rsidRPr="00235C96">
        <w:t>GADMCJS-RPM-2026-0273-M-GD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235C96">
        <w:t>14</w:t>
      </w:r>
      <w:r w:rsidR="00B2638D">
        <w:t xml:space="preserve"> </w:t>
      </w:r>
      <w:r w:rsidRPr="00235C96">
        <w:t>de</w:t>
      </w:r>
      <w:r w:rsidR="00B2638D">
        <w:t xml:space="preserve"> </w:t>
      </w:r>
      <w:r w:rsidRPr="00235C96">
        <w:t>agosto</w:t>
      </w:r>
      <w:r w:rsidR="00B2638D">
        <w:t xml:space="preserve"> </w:t>
      </w:r>
      <w:r w:rsidRPr="00235C96">
        <w:t>de</w:t>
      </w:r>
      <w:r w:rsidR="00B2638D">
        <w:t xml:space="preserve"> </w:t>
      </w:r>
      <w:r w:rsidRPr="00235C96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bookmarkStart w:id="3" w:name="_Hlk238116874"/>
      <w:r>
        <w:t>Dr.</w:t>
      </w:r>
      <w:r w:rsidR="00B2638D">
        <w:t xml:space="preserve"> </w:t>
      </w:r>
      <w:r>
        <w:t>Aurelio</w:t>
      </w:r>
      <w:r w:rsidR="00B2638D">
        <w:t xml:space="preserve"> </w:t>
      </w:r>
      <w:r>
        <w:t>Ernesto</w:t>
      </w:r>
      <w:r w:rsidR="00B2638D">
        <w:t xml:space="preserve"> </w:t>
      </w:r>
      <w:r>
        <w:t>Orozco</w:t>
      </w:r>
      <w:r w:rsidR="00B2638D">
        <w:t xml:space="preserve"> </w:t>
      </w:r>
      <w:r>
        <w:t>Bastidas</w:t>
      </w:r>
      <w:r w:rsidR="00B2638D">
        <w:t xml:space="preserve"> </w:t>
      </w:r>
      <w:r>
        <w:t>Registrador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Propiedad</w:t>
      </w:r>
      <w:r w:rsidR="00B2638D">
        <w:t xml:space="preserve"> </w:t>
      </w:r>
      <w:r>
        <w:t>y</w:t>
      </w:r>
      <w:r w:rsidR="00B2638D">
        <w:t xml:space="preserve"> </w:t>
      </w:r>
      <w:r>
        <w:t>Mercantil</w:t>
      </w:r>
      <w:bookmarkEnd w:id="3"/>
      <w:r>
        <w:t>,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r>
        <w:t>cual</w:t>
      </w:r>
      <w:r w:rsidR="00B2638D">
        <w:t xml:space="preserve"> </w:t>
      </w:r>
      <w:r>
        <w:t>emite</w:t>
      </w:r>
      <w:r w:rsidR="00B2638D">
        <w:t xml:space="preserve"> </w:t>
      </w:r>
      <w:r>
        <w:t>respuesta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consulta</w:t>
      </w:r>
      <w:r w:rsidR="00B2638D">
        <w:t xml:space="preserve"> </w:t>
      </w:r>
      <w:r>
        <w:t>realizada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Arq.</w:t>
      </w:r>
      <w:r w:rsidR="00B2638D">
        <w:t xml:space="preserve"> </w:t>
      </w:r>
      <w:r>
        <w:t>Miguel</w:t>
      </w:r>
      <w:r w:rsidR="00B2638D">
        <w:t xml:space="preserve"> </w:t>
      </w:r>
      <w:r>
        <w:t>Ángel</w:t>
      </w:r>
      <w:r w:rsidR="00B2638D">
        <w:t xml:space="preserve"> </w:t>
      </w:r>
      <w:r>
        <w:t>Vanegas</w:t>
      </w:r>
      <w:r w:rsidR="00B2638D">
        <w:t xml:space="preserve"> </w:t>
      </w:r>
      <w:r>
        <w:t>Jiron</w:t>
      </w:r>
      <w:r w:rsidR="00B2638D">
        <w:t xml:space="preserve"> </w:t>
      </w:r>
      <w:proofErr w:type="gramStart"/>
      <w:r>
        <w:t>Jefe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GADMCJS,</w:t>
      </w:r>
      <w:r w:rsidR="00B2638D">
        <w:t xml:space="preserve"> </w:t>
      </w:r>
      <w:r>
        <w:t>manifestando:</w:t>
      </w:r>
      <w:r w:rsidR="00B2638D">
        <w:t xml:space="preserve"> </w:t>
      </w:r>
    </w:p>
    <w:p w14:paraId="65F77906" w14:textId="5B7F4F1C" w:rsidR="00A77E0A" w:rsidRDefault="00A77E0A" w:rsidP="00A77E0A">
      <w:pPr>
        <w:jc w:val="both"/>
      </w:pPr>
      <w:r>
        <w:t>“Dando</w:t>
      </w:r>
      <w:r w:rsidR="00B2638D">
        <w:t xml:space="preserve"> </w:t>
      </w:r>
      <w:r>
        <w:t>contestación</w:t>
      </w:r>
      <w:r w:rsidR="00B2638D">
        <w:t xml:space="preserve"> </w:t>
      </w:r>
      <w:r>
        <w:t>a</w:t>
      </w:r>
      <w:r w:rsidR="00B2638D">
        <w:t xml:space="preserve"> </w:t>
      </w:r>
      <w:r>
        <w:t>lo</w:t>
      </w:r>
      <w:r w:rsidR="00B2638D">
        <w:t xml:space="preserve"> </w:t>
      </w:r>
      <w:r>
        <w:t>Solicitado,</w:t>
      </w:r>
      <w:r w:rsidR="00B2638D">
        <w:t xml:space="preserve"> </w:t>
      </w:r>
      <w:r>
        <w:t>me</w:t>
      </w:r>
      <w:r w:rsidR="00B2638D">
        <w:t xml:space="preserve"> </w:t>
      </w:r>
      <w:r>
        <w:t>permito</w:t>
      </w:r>
      <w:r w:rsidR="00B2638D">
        <w:t xml:space="preserve"> </w:t>
      </w:r>
      <w:r>
        <w:t>informar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escritura</w:t>
      </w:r>
      <w:r w:rsidR="00B2638D">
        <w:t xml:space="preserve"> </w:t>
      </w:r>
      <w:r>
        <w:t>de</w:t>
      </w:r>
      <w:r w:rsidR="00B2638D">
        <w:t xml:space="preserve"> </w:t>
      </w:r>
      <w:r>
        <w:t>Comodato</w:t>
      </w:r>
      <w:r w:rsidR="00B2638D">
        <w:t xml:space="preserve"> </w:t>
      </w:r>
      <w:r>
        <w:t>celebrado</w:t>
      </w:r>
      <w:r w:rsidR="00B2638D">
        <w:t xml:space="preserve"> </w:t>
      </w:r>
      <w:r>
        <w:t>entre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proofErr w:type="spellStart"/>
      <w:r>
        <w:t>Cordinación</w:t>
      </w:r>
      <w:proofErr w:type="spellEnd"/>
      <w:r w:rsidR="00B2638D">
        <w:t xml:space="preserve"> </w:t>
      </w:r>
      <w:r>
        <w:t>Zona</w:t>
      </w:r>
      <w:r w:rsidR="00B2638D">
        <w:t xml:space="preserve"> </w:t>
      </w:r>
      <w:r>
        <w:t>de</w:t>
      </w:r>
      <w:r w:rsidR="00B2638D">
        <w:t xml:space="preserve"> </w:t>
      </w:r>
      <w:r>
        <w:t>Educación</w:t>
      </w:r>
      <w:r w:rsidR="00B2638D">
        <w:t xml:space="preserve"> </w:t>
      </w:r>
      <w:r>
        <w:t>Zona</w:t>
      </w:r>
      <w:r w:rsidR="00B2638D">
        <w:t xml:space="preserve"> </w:t>
      </w:r>
      <w:r>
        <w:t>2,</w:t>
      </w:r>
      <w:r w:rsidR="00B2638D">
        <w:t xml:space="preserve"> </w:t>
      </w:r>
      <w:r>
        <w:t>celebrada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Notaría</w:t>
      </w:r>
      <w:r w:rsidR="00B2638D">
        <w:t xml:space="preserve"> </w:t>
      </w:r>
      <w:r>
        <w:t>Única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en</w:t>
      </w:r>
      <w:r w:rsidR="00B2638D">
        <w:t xml:space="preserve"> </w:t>
      </w:r>
      <w:r>
        <w:t>fecha</w:t>
      </w:r>
      <w:r w:rsidR="00B2638D">
        <w:t xml:space="preserve"> </w:t>
      </w:r>
      <w:r>
        <w:t>28</w:t>
      </w:r>
      <w:r w:rsidR="00B2638D">
        <w:t xml:space="preserve"> </w:t>
      </w:r>
      <w:r>
        <w:t>de</w:t>
      </w:r>
      <w:r w:rsidR="00B2638D">
        <w:t xml:space="preserve"> </w:t>
      </w:r>
      <w:r>
        <w:t>abril</w:t>
      </w:r>
      <w:r w:rsidR="00B2638D">
        <w:t xml:space="preserve"> </w:t>
      </w:r>
      <w:r>
        <w:t>del</w:t>
      </w:r>
      <w:r w:rsidR="00B2638D">
        <w:t xml:space="preserve"> </w:t>
      </w:r>
      <w:r>
        <w:t>2022,</w:t>
      </w:r>
      <w:r w:rsidR="00B2638D">
        <w:t xml:space="preserve"> </w:t>
      </w:r>
      <w:r>
        <w:t>NO</w:t>
      </w:r>
      <w:r w:rsidR="00B2638D">
        <w:t xml:space="preserve"> </w:t>
      </w:r>
      <w:r>
        <w:t>CONSTA</w:t>
      </w:r>
      <w:r w:rsidR="00B2638D">
        <w:t xml:space="preserve"> </w:t>
      </w:r>
      <w:r>
        <w:t>INSCRITA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Registro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Propiedad.”</w:t>
      </w:r>
    </w:p>
    <w:p w14:paraId="6CAA5EDD" w14:textId="6E17D670" w:rsidR="002C4FD9" w:rsidRDefault="00C26E26" w:rsidP="002C4FD9">
      <w:pPr>
        <w:jc w:val="both"/>
      </w:pPr>
      <w:r w:rsidRPr="007B53AC">
        <w:rPr>
          <w:b/>
        </w:rPr>
        <w:t>1</w:t>
      </w:r>
      <w:r w:rsidR="007B53AC" w:rsidRPr="007B53AC">
        <w:rPr>
          <w:b/>
        </w:rPr>
        <w:t>.11</w:t>
      </w:r>
      <w:r w:rsidRPr="007B53AC">
        <w:rPr>
          <w:b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="002C4FD9" w:rsidRPr="002C4FD9">
        <w:t>Memorando</w:t>
      </w:r>
      <w:r w:rsidR="00B2638D">
        <w:t xml:space="preserve"> </w:t>
      </w:r>
      <w:r w:rsidR="002C4FD9" w:rsidRPr="002C4FD9">
        <w:t>Nro.</w:t>
      </w:r>
      <w:r w:rsidR="00B2638D">
        <w:t xml:space="preserve"> </w:t>
      </w:r>
      <w:r w:rsidR="002C4FD9" w:rsidRPr="002C4FD9">
        <w:t>GADMCJS-DGP-UEP-2026-0753-M-GD</w:t>
      </w:r>
      <w:r w:rsidR="00B2638D">
        <w:t xml:space="preserve"> </w:t>
      </w:r>
      <w:r w:rsidR="002C4FD9">
        <w:t>de</w:t>
      </w:r>
      <w:r w:rsidR="00B2638D">
        <w:t xml:space="preserve"> </w:t>
      </w:r>
      <w:r w:rsidR="002C4FD9">
        <w:t>fecha</w:t>
      </w:r>
      <w:r w:rsidR="00B2638D">
        <w:t xml:space="preserve"> </w:t>
      </w:r>
      <w:r w:rsidR="002C4FD9" w:rsidRPr="002C4FD9">
        <w:t>18</w:t>
      </w:r>
      <w:r w:rsidR="00B2638D">
        <w:t xml:space="preserve"> </w:t>
      </w:r>
      <w:r w:rsidR="002C4FD9" w:rsidRPr="002C4FD9">
        <w:t>de</w:t>
      </w:r>
      <w:r w:rsidR="00B2638D">
        <w:t xml:space="preserve"> </w:t>
      </w:r>
      <w:r w:rsidR="002C4FD9" w:rsidRPr="002C4FD9">
        <w:t>agosto</w:t>
      </w:r>
      <w:r w:rsidR="00B2638D">
        <w:t xml:space="preserve"> </w:t>
      </w:r>
      <w:r w:rsidR="002C4FD9" w:rsidRPr="002C4FD9">
        <w:t>de</w:t>
      </w:r>
      <w:r w:rsidR="00B2638D">
        <w:t xml:space="preserve"> </w:t>
      </w:r>
      <w:r w:rsidR="002C4FD9" w:rsidRPr="002C4FD9">
        <w:t>2026</w:t>
      </w:r>
      <w:r w:rsidR="002C4FD9">
        <w:t>,</w:t>
      </w:r>
      <w:r w:rsidR="00B2638D">
        <w:t xml:space="preserve"> </w:t>
      </w:r>
      <w:r w:rsidR="002C4FD9">
        <w:t>suscrito</w:t>
      </w:r>
      <w:r w:rsidR="00B2638D">
        <w:t xml:space="preserve"> </w:t>
      </w:r>
      <w:r w:rsidR="002C4FD9">
        <w:t>por</w:t>
      </w:r>
      <w:r w:rsidR="00B2638D">
        <w:t xml:space="preserve"> </w:t>
      </w:r>
      <w:r w:rsidR="002C4FD9">
        <w:t>el</w:t>
      </w:r>
      <w:r w:rsidR="00B2638D">
        <w:t xml:space="preserve"> </w:t>
      </w:r>
      <w:r w:rsidR="002C4FD9">
        <w:t>Arq.</w:t>
      </w:r>
      <w:r w:rsidR="00B2638D">
        <w:t xml:space="preserve"> </w:t>
      </w:r>
      <w:r w:rsidR="002C4FD9">
        <w:t>William</w:t>
      </w:r>
      <w:r w:rsidR="00B2638D">
        <w:t xml:space="preserve"> </w:t>
      </w:r>
      <w:r w:rsidR="002C4FD9">
        <w:t>Fernando</w:t>
      </w:r>
      <w:r w:rsidR="00B2638D">
        <w:t xml:space="preserve"> </w:t>
      </w:r>
      <w:r w:rsidR="002C4FD9">
        <w:t>Caizatoa</w:t>
      </w:r>
      <w:r w:rsidR="00B2638D">
        <w:t xml:space="preserve"> </w:t>
      </w:r>
      <w:r w:rsidR="002C4FD9">
        <w:t>Guamba</w:t>
      </w:r>
      <w:r w:rsidR="00B2638D">
        <w:t xml:space="preserve"> </w:t>
      </w:r>
      <w:r w:rsidR="002C4FD9">
        <w:t>Analista</w:t>
      </w:r>
      <w:r w:rsidR="00B2638D">
        <w:t xml:space="preserve"> </w:t>
      </w:r>
      <w:r w:rsidR="002C4FD9">
        <w:t>De</w:t>
      </w:r>
      <w:r w:rsidR="00B2638D">
        <w:t xml:space="preserve"> </w:t>
      </w:r>
      <w:r w:rsidR="002C4FD9">
        <w:t>Proyectos</w:t>
      </w:r>
      <w:r w:rsidR="00B2638D">
        <w:t xml:space="preserve"> </w:t>
      </w:r>
      <w:r w:rsidR="002C4FD9">
        <w:t>del</w:t>
      </w:r>
      <w:r w:rsidR="00B2638D">
        <w:t xml:space="preserve"> </w:t>
      </w:r>
      <w:r w:rsidR="002C4FD9">
        <w:lastRenderedPageBreak/>
        <w:t>GADMCJS,</w:t>
      </w:r>
      <w:r w:rsidR="00B2638D">
        <w:t xml:space="preserve"> </w:t>
      </w:r>
      <w:r w:rsidR="002C4FD9">
        <w:t>documento</w:t>
      </w:r>
      <w:r w:rsidR="00B2638D">
        <w:t xml:space="preserve"> </w:t>
      </w:r>
      <w:r w:rsidR="002C4FD9">
        <w:t>a</w:t>
      </w:r>
      <w:r w:rsidR="00B2638D">
        <w:t xml:space="preserve"> </w:t>
      </w:r>
      <w:r w:rsidR="002C4FD9">
        <w:t>través</w:t>
      </w:r>
      <w:r w:rsidR="00B2638D">
        <w:t xml:space="preserve"> </w:t>
      </w:r>
      <w:r w:rsidR="002C4FD9">
        <w:t>del</w:t>
      </w:r>
      <w:r w:rsidR="00B2638D">
        <w:t xml:space="preserve"> </w:t>
      </w:r>
      <w:r w:rsidR="002C4FD9">
        <w:t>cual</w:t>
      </w:r>
      <w:r w:rsidR="00B2638D">
        <w:t xml:space="preserve"> </w:t>
      </w:r>
      <w:r w:rsidR="002C4FD9">
        <w:t>remite</w:t>
      </w:r>
      <w:r w:rsidR="00B2638D">
        <w:t xml:space="preserve"> </w:t>
      </w:r>
      <w:r w:rsidR="002C4FD9">
        <w:t>al</w:t>
      </w:r>
      <w:r w:rsidR="00B2638D">
        <w:t xml:space="preserve"> </w:t>
      </w:r>
      <w:r w:rsidR="002C4FD9">
        <w:t>Arq.</w:t>
      </w:r>
      <w:r w:rsidR="00B2638D">
        <w:t xml:space="preserve"> </w:t>
      </w:r>
      <w:r w:rsidR="002C4FD9">
        <w:t>Miguel</w:t>
      </w:r>
      <w:r w:rsidR="00B2638D">
        <w:t xml:space="preserve"> </w:t>
      </w:r>
      <w:r w:rsidR="002C4FD9">
        <w:t>Ángel</w:t>
      </w:r>
      <w:r w:rsidR="00B2638D">
        <w:t xml:space="preserve"> </w:t>
      </w:r>
      <w:r w:rsidR="002C4FD9">
        <w:t>Vanegas</w:t>
      </w:r>
      <w:r w:rsidR="00B2638D">
        <w:t xml:space="preserve"> </w:t>
      </w:r>
      <w:r w:rsidR="002C4FD9">
        <w:t>Jiron</w:t>
      </w:r>
      <w:r w:rsidR="00B2638D">
        <w:t xml:space="preserve"> </w:t>
      </w:r>
      <w:proofErr w:type="gramStart"/>
      <w:r w:rsidR="002C4FD9">
        <w:t>Jefe</w:t>
      </w:r>
      <w:proofErr w:type="gramEnd"/>
      <w:r w:rsidR="00B2638D">
        <w:t xml:space="preserve"> </w:t>
      </w:r>
      <w:r w:rsidR="002C4FD9">
        <w:t>de</w:t>
      </w:r>
      <w:r w:rsidR="00B2638D">
        <w:t xml:space="preserve"> </w:t>
      </w:r>
      <w:r w:rsidR="002C4FD9">
        <w:t>Estudios</w:t>
      </w:r>
      <w:r w:rsidR="00B2638D">
        <w:t xml:space="preserve"> </w:t>
      </w:r>
      <w:r w:rsidR="002C4FD9">
        <w:t>y</w:t>
      </w:r>
      <w:r w:rsidR="00B2638D">
        <w:t xml:space="preserve"> </w:t>
      </w:r>
      <w:r w:rsidR="002C4FD9">
        <w:t>Proyectos</w:t>
      </w:r>
      <w:r w:rsidR="00B2638D">
        <w:t xml:space="preserve"> </w:t>
      </w:r>
      <w:r w:rsidR="002C4FD9">
        <w:t>del</w:t>
      </w:r>
      <w:r w:rsidR="00B2638D">
        <w:t xml:space="preserve"> </w:t>
      </w:r>
      <w:r w:rsidR="002C4FD9">
        <w:t>GADMCJS</w:t>
      </w:r>
      <w:r w:rsidR="00B2638D">
        <w:t xml:space="preserve"> </w:t>
      </w:r>
      <w:r w:rsidR="002C4FD9">
        <w:t>el</w:t>
      </w:r>
      <w:r w:rsidR="00B2638D">
        <w:t xml:space="preserve"> </w:t>
      </w:r>
      <w:r w:rsidR="002C4FD9">
        <w:t>proyecto</w:t>
      </w:r>
      <w:r w:rsidR="00B2638D">
        <w:t xml:space="preserve"> </w:t>
      </w:r>
      <w:r w:rsidR="002C4FD9">
        <w:t>para</w:t>
      </w:r>
      <w:r w:rsidR="00B2638D">
        <w:t xml:space="preserve"> </w:t>
      </w:r>
      <w:r w:rsidR="002C4FD9">
        <w:t>la</w:t>
      </w:r>
      <w:r w:rsidR="00B2638D">
        <w:t xml:space="preserve"> </w:t>
      </w:r>
      <w:r w:rsidR="002C4FD9">
        <w:t>validación</w:t>
      </w:r>
      <w:r w:rsidR="00B2638D">
        <w:t xml:space="preserve"> </w:t>
      </w:r>
      <w:r w:rsidR="002C4FD9">
        <w:t>correspondiente</w:t>
      </w:r>
      <w:r w:rsidR="00B2638D">
        <w:t xml:space="preserve"> </w:t>
      </w:r>
      <w:r w:rsidR="002C4FD9">
        <w:t>manifestando:</w:t>
      </w:r>
    </w:p>
    <w:p w14:paraId="05590538" w14:textId="35A054A6" w:rsidR="002C4FD9" w:rsidRDefault="002C4FD9" w:rsidP="002C4FD9">
      <w:pPr>
        <w:jc w:val="both"/>
      </w:pPr>
      <w:r>
        <w:t>“Por</w:t>
      </w:r>
      <w:r w:rsidR="00B2638D">
        <w:t xml:space="preserve"> </w:t>
      </w:r>
      <w:r>
        <w:t>medio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presente</w:t>
      </w:r>
      <w:r w:rsidR="00B2638D">
        <w:t xml:space="preserve"> </w:t>
      </w:r>
      <w:r>
        <w:t>me</w:t>
      </w:r>
      <w:r w:rsidR="00B2638D">
        <w:t xml:space="preserve"> </w:t>
      </w:r>
      <w:r>
        <w:t>permito</w:t>
      </w:r>
      <w:r w:rsidR="00B2638D">
        <w:t xml:space="preserve"> </w:t>
      </w:r>
      <w:r>
        <w:t>remitir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“FORTALECIMIENTO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COCA;</w:t>
      </w:r>
      <w:r w:rsidR="00B2638D">
        <w:t xml:space="preserve"> </w:t>
      </w:r>
      <w:r>
        <w:t>Y,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r>
        <w:t>ABRIL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r>
        <w:t>ENOKANQUI,</w:t>
      </w:r>
      <w:r w:rsidR="00B2638D">
        <w:t xml:space="preserve"> </w:t>
      </w:r>
      <w:r>
        <w:t>CANTON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ENSEÑANZA-APRENDIZAJE”,</w:t>
      </w:r>
      <w:r w:rsidR="00B2638D">
        <w:t xml:space="preserve"> </w:t>
      </w:r>
      <w:r>
        <w:t>el</w:t>
      </w:r>
      <w:r w:rsidR="00B2638D">
        <w:t xml:space="preserve"> </w:t>
      </w:r>
      <w:r>
        <w:t>mismo</w:t>
      </w:r>
      <w:r w:rsidR="00B2638D">
        <w:t xml:space="preserve"> </w:t>
      </w:r>
      <w:r>
        <w:t>que</w:t>
      </w:r>
      <w:r w:rsidR="00B2638D">
        <w:t xml:space="preserve"> </w:t>
      </w:r>
      <w:r>
        <w:t>contiene</w:t>
      </w:r>
      <w:r w:rsidR="00B2638D">
        <w:t xml:space="preserve"> </w:t>
      </w:r>
      <w:r>
        <w:t>los</w:t>
      </w:r>
      <w:r w:rsidR="00B2638D">
        <w:t xml:space="preserve"> </w:t>
      </w:r>
      <w:r>
        <w:t>siguientes</w:t>
      </w:r>
      <w:r w:rsidR="00B2638D">
        <w:t xml:space="preserve"> </w:t>
      </w:r>
      <w:r>
        <w:t>ítems:</w:t>
      </w:r>
      <w:r w:rsidR="00B2638D">
        <w:t xml:space="preserve"> </w:t>
      </w:r>
    </w:p>
    <w:p w14:paraId="4329E752" w14:textId="34EFF2A2" w:rsidR="002C4FD9" w:rsidRDefault="002C4FD9" w:rsidP="002C4FD9">
      <w:pPr>
        <w:spacing w:after="0"/>
        <w:jc w:val="both"/>
      </w:pPr>
      <w:r>
        <w:t>1.</w:t>
      </w:r>
      <w:r w:rsidR="00B2638D">
        <w:t xml:space="preserve"> </w:t>
      </w:r>
      <w:r>
        <w:t>REQUERIMIENTO</w:t>
      </w:r>
    </w:p>
    <w:p w14:paraId="399C148C" w14:textId="6DDDCBB1" w:rsidR="002C4FD9" w:rsidRDefault="002C4FD9" w:rsidP="002C4FD9">
      <w:pPr>
        <w:spacing w:after="0"/>
        <w:jc w:val="both"/>
      </w:pPr>
      <w:r>
        <w:t>2.</w:t>
      </w:r>
      <w:r w:rsidR="00B2638D">
        <w:t xml:space="preserve"> </w:t>
      </w:r>
      <w:r>
        <w:t>PRIORIZACIÓN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OBRA</w:t>
      </w:r>
    </w:p>
    <w:p w14:paraId="33CD1DF2" w14:textId="79192C01" w:rsidR="002C4FD9" w:rsidRDefault="002C4FD9" w:rsidP="002C4FD9">
      <w:pPr>
        <w:spacing w:after="0"/>
        <w:jc w:val="both"/>
      </w:pPr>
      <w:r>
        <w:t>3.</w:t>
      </w:r>
      <w:r w:rsidR="00B2638D">
        <w:t xml:space="preserve"> </w:t>
      </w:r>
      <w:r>
        <w:t>VALIDACIÓN</w:t>
      </w:r>
      <w:r w:rsidR="00B2638D">
        <w:t xml:space="preserve"> </w:t>
      </w:r>
      <w:r>
        <w:t>DE</w:t>
      </w:r>
      <w:r w:rsidR="00B2638D">
        <w:t xml:space="preserve"> </w:t>
      </w:r>
      <w:r>
        <w:t>DOCUMENTACIÓN</w:t>
      </w:r>
    </w:p>
    <w:p w14:paraId="5F0293A5" w14:textId="5D744CF6" w:rsidR="002C4FD9" w:rsidRDefault="002C4FD9" w:rsidP="002C4FD9">
      <w:pPr>
        <w:spacing w:after="0"/>
        <w:jc w:val="both"/>
      </w:pPr>
      <w:r>
        <w:t>4.</w:t>
      </w:r>
      <w:r w:rsidR="00B2638D">
        <w:t xml:space="preserve"> </w:t>
      </w:r>
      <w:r>
        <w:t>ESTUDIOS</w:t>
      </w:r>
    </w:p>
    <w:p w14:paraId="00E70CC4" w14:textId="7B35667D" w:rsidR="002C4FD9" w:rsidRDefault="002C4FD9" w:rsidP="002C4FD9">
      <w:pPr>
        <w:spacing w:after="0"/>
        <w:jc w:val="both"/>
      </w:pPr>
      <w:r>
        <w:t>5.</w:t>
      </w:r>
      <w:r w:rsidR="00B2638D">
        <w:t xml:space="preserve"> </w:t>
      </w:r>
      <w:r>
        <w:t>PAQUETE</w:t>
      </w:r>
      <w:r w:rsidR="00B2638D">
        <w:t xml:space="preserve"> </w:t>
      </w:r>
      <w:r>
        <w:t>APUS</w:t>
      </w:r>
    </w:p>
    <w:p w14:paraId="3AE17D4A" w14:textId="3CEAD00B" w:rsidR="002C4FD9" w:rsidRDefault="002C4FD9" w:rsidP="002C4FD9">
      <w:pPr>
        <w:spacing w:after="0"/>
        <w:jc w:val="both"/>
      </w:pPr>
      <w:r>
        <w:t>6.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JUSTIFICACIÓN</w:t>
      </w:r>
    </w:p>
    <w:p w14:paraId="779061AA" w14:textId="05B235B6" w:rsidR="002C4FD9" w:rsidRDefault="002C4FD9" w:rsidP="002C4FD9">
      <w:pPr>
        <w:spacing w:after="0"/>
        <w:jc w:val="both"/>
      </w:pPr>
      <w:r>
        <w:t>7.</w:t>
      </w:r>
      <w:r w:rsidR="00B2638D">
        <w:t xml:space="preserve"> </w:t>
      </w:r>
      <w:r>
        <w:t>SOCIALIZACIÓN</w:t>
      </w:r>
      <w:r w:rsidR="00B2638D">
        <w:t xml:space="preserve"> </w:t>
      </w:r>
      <w:r>
        <w:t>DE</w:t>
      </w:r>
      <w:r w:rsidR="00B2638D">
        <w:t xml:space="preserve"> </w:t>
      </w:r>
      <w:r>
        <w:t>RESULTADOS</w:t>
      </w:r>
    </w:p>
    <w:p w14:paraId="78FF9DA2" w14:textId="511E9E57" w:rsidR="002C4FD9" w:rsidRDefault="002C4FD9" w:rsidP="002C4FD9">
      <w:pPr>
        <w:spacing w:after="0"/>
        <w:jc w:val="both"/>
      </w:pPr>
      <w:r>
        <w:t>8.</w:t>
      </w:r>
      <w:r w:rsidR="00B2638D">
        <w:t xml:space="preserve"> </w:t>
      </w:r>
      <w:r>
        <w:t>CERTIFICACIÓN</w:t>
      </w:r>
      <w:r w:rsidR="00B2638D">
        <w:t xml:space="preserve"> </w:t>
      </w:r>
      <w:r>
        <w:t>AMBIENTAL</w:t>
      </w:r>
    </w:p>
    <w:p w14:paraId="014F38D5" w14:textId="611C6852" w:rsidR="002C4FD9" w:rsidRDefault="002C4FD9" w:rsidP="002C4FD9">
      <w:pPr>
        <w:spacing w:after="0"/>
        <w:jc w:val="both"/>
      </w:pPr>
      <w:r>
        <w:t>9.</w:t>
      </w:r>
      <w:r w:rsidR="00B2638D">
        <w:t xml:space="preserve"> </w:t>
      </w:r>
      <w:r>
        <w:t>INFORME</w:t>
      </w:r>
      <w:r w:rsidR="00B2638D">
        <w:t xml:space="preserve"> </w:t>
      </w:r>
      <w:r>
        <w:t>DE</w:t>
      </w:r>
      <w:r w:rsidR="00B2638D">
        <w:t xml:space="preserve"> </w:t>
      </w:r>
      <w:r>
        <w:t>PREFACTIBILIDAD</w:t>
      </w:r>
    </w:p>
    <w:p w14:paraId="5743E2EC" w14:textId="6C494033" w:rsidR="002C4FD9" w:rsidRDefault="002C4FD9" w:rsidP="002C4FD9">
      <w:pPr>
        <w:spacing w:after="0"/>
        <w:jc w:val="both"/>
      </w:pPr>
      <w:r>
        <w:t>10.</w:t>
      </w:r>
      <w:r w:rsidR="00B2638D">
        <w:t xml:space="preserve"> </w:t>
      </w:r>
      <w:r>
        <w:t>CERTIFICADO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</w:p>
    <w:p w14:paraId="7758CC38" w14:textId="460EB5DE" w:rsidR="002C4FD9" w:rsidRDefault="002C4FD9" w:rsidP="002C4FD9">
      <w:pPr>
        <w:jc w:val="both"/>
      </w:pPr>
      <w:r>
        <w:t>Monto:</w:t>
      </w:r>
      <w:r w:rsidR="00B2638D">
        <w:t xml:space="preserve"> </w:t>
      </w:r>
      <w:r>
        <w:t>142,025.0000</w:t>
      </w:r>
      <w:r w:rsidR="00B2638D">
        <w:t xml:space="preserve"> </w:t>
      </w:r>
      <w:r>
        <w:t>USD</w:t>
      </w:r>
      <w:r w:rsidR="00B2638D">
        <w:t xml:space="preserve"> </w:t>
      </w:r>
      <w:r>
        <w:t>(Ciento</w:t>
      </w:r>
      <w:r w:rsidR="00B2638D">
        <w:t xml:space="preserve"> </w:t>
      </w:r>
      <w:r>
        <w:t>cuarenta</w:t>
      </w:r>
      <w:r w:rsidR="00B2638D">
        <w:t xml:space="preserve"> </w:t>
      </w:r>
      <w:r>
        <w:t>y</w:t>
      </w:r>
      <w:r w:rsidR="00B2638D">
        <w:t xml:space="preserve"> </w:t>
      </w:r>
      <w:r>
        <w:t>dos</w:t>
      </w:r>
      <w:r w:rsidR="00B2638D">
        <w:t xml:space="preserve"> </w:t>
      </w:r>
      <w:r>
        <w:t>mil</w:t>
      </w:r>
      <w:r w:rsidR="00B2638D">
        <w:t xml:space="preserve"> </w:t>
      </w:r>
      <w:r>
        <w:t>veinticinco</w:t>
      </w:r>
      <w:r w:rsidR="00B2638D">
        <w:t xml:space="preserve"> </w:t>
      </w:r>
      <w:r>
        <w:t>00/100</w:t>
      </w:r>
      <w:r w:rsidR="00B2638D">
        <w:t xml:space="preserve"> </w:t>
      </w:r>
      <w:r>
        <w:t>centavos)</w:t>
      </w:r>
      <w:r w:rsidR="00B2638D">
        <w:t xml:space="preserve"> </w:t>
      </w:r>
      <w:r>
        <w:t>valor</w:t>
      </w:r>
      <w:r w:rsidR="00B2638D">
        <w:t xml:space="preserve"> </w:t>
      </w:r>
      <w:r>
        <w:t>que</w:t>
      </w:r>
      <w:r w:rsidR="00B2638D">
        <w:t xml:space="preserve"> </w:t>
      </w:r>
      <w:r>
        <w:t>no</w:t>
      </w:r>
      <w:r w:rsidR="00B2638D">
        <w:t xml:space="preserve"> </w:t>
      </w:r>
      <w:r>
        <w:t>se</w:t>
      </w:r>
      <w:r w:rsidR="00B2638D">
        <w:t xml:space="preserve"> </w:t>
      </w:r>
      <w:r>
        <w:t>incluye</w:t>
      </w:r>
      <w:r w:rsidR="00B2638D">
        <w:t xml:space="preserve"> </w:t>
      </w:r>
      <w:r>
        <w:t>el</w:t>
      </w:r>
      <w:r w:rsidR="00B2638D">
        <w:t xml:space="preserve"> </w:t>
      </w:r>
      <w:r>
        <w:t>IVA.</w:t>
      </w:r>
      <w:r w:rsidR="00B2638D">
        <w:t xml:space="preserve"> </w:t>
      </w:r>
    </w:p>
    <w:p w14:paraId="0CF8759D" w14:textId="19A2D8D9" w:rsidR="002C4FD9" w:rsidRDefault="002C4FD9" w:rsidP="002C4FD9">
      <w:pPr>
        <w:jc w:val="both"/>
      </w:pPr>
      <w:r>
        <w:t>Plazo:</w:t>
      </w:r>
      <w:r w:rsidR="00B2638D">
        <w:t xml:space="preserve"> </w:t>
      </w:r>
      <w:r>
        <w:t>120</w:t>
      </w:r>
      <w:r w:rsidR="00B2638D">
        <w:t xml:space="preserve"> </w:t>
      </w:r>
      <w:r>
        <w:t>días.</w:t>
      </w:r>
      <w:r w:rsidR="00B2638D">
        <w:t xml:space="preserve"> </w:t>
      </w:r>
    </w:p>
    <w:p w14:paraId="3D4DACE4" w14:textId="37A1BA27" w:rsidR="002C4FD9" w:rsidRDefault="00B2638D" w:rsidP="009F029E">
      <w:pPr>
        <w:jc w:val="both"/>
      </w:pPr>
      <w:r>
        <w:t xml:space="preserve"> </w:t>
      </w:r>
      <w:r w:rsidR="002C4FD9" w:rsidRPr="007B53AC">
        <w:rPr>
          <w:b/>
          <w:bCs/>
        </w:rPr>
        <w:t>1.</w:t>
      </w:r>
      <w:r w:rsidR="007B53AC" w:rsidRPr="007B53AC">
        <w:rPr>
          <w:b/>
          <w:bCs/>
        </w:rPr>
        <w:t>12</w:t>
      </w:r>
      <w:r w:rsidR="002C4FD9" w:rsidRPr="007B53AC">
        <w:rPr>
          <w:b/>
          <w:bCs/>
        </w:rPr>
        <w:t>.-</w:t>
      </w:r>
      <w:r>
        <w:t xml:space="preserve"> </w:t>
      </w:r>
      <w:r w:rsidR="002C4FD9">
        <w:t>Mediante</w:t>
      </w:r>
      <w:r>
        <w:t xml:space="preserve"> </w:t>
      </w:r>
      <w:r w:rsidR="002C4FD9" w:rsidRPr="002C4FD9">
        <w:t>Memorando</w:t>
      </w:r>
      <w:r>
        <w:t xml:space="preserve"> </w:t>
      </w:r>
      <w:r w:rsidR="002C4FD9" w:rsidRPr="002C4FD9">
        <w:t>Nro.</w:t>
      </w:r>
      <w:r>
        <w:t xml:space="preserve"> </w:t>
      </w:r>
      <w:r w:rsidR="002C4FD9" w:rsidRPr="002C4FD9">
        <w:t>GADMCJS-DGP-UEP-2026-075</w:t>
      </w:r>
      <w:r w:rsidR="00B23FCA">
        <w:t>6</w:t>
      </w:r>
      <w:r w:rsidR="002C4FD9" w:rsidRPr="002C4FD9">
        <w:t>-M-GD</w:t>
      </w:r>
      <w:r w:rsidR="002C4FD9">
        <w:t>,</w:t>
      </w:r>
      <w:r>
        <w:t xml:space="preserve"> </w:t>
      </w:r>
      <w:r w:rsidR="002C4FD9">
        <w:t>de</w:t>
      </w:r>
      <w:r>
        <w:t xml:space="preserve"> </w:t>
      </w:r>
      <w:r w:rsidR="002C4FD9">
        <w:t>fecha</w:t>
      </w:r>
      <w:r>
        <w:t xml:space="preserve"> </w:t>
      </w:r>
      <w:r w:rsidR="002C4FD9">
        <w:rPr>
          <w:sz w:val="23"/>
          <w:szCs w:val="23"/>
        </w:rPr>
        <w:t>18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de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agosto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de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2026,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suscrito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por</w:t>
      </w:r>
      <w:r>
        <w:rPr>
          <w:sz w:val="23"/>
          <w:szCs w:val="23"/>
        </w:rPr>
        <w:t xml:space="preserve"> </w:t>
      </w:r>
      <w:r w:rsidR="002C4FD9">
        <w:rPr>
          <w:sz w:val="23"/>
          <w:szCs w:val="23"/>
        </w:rPr>
        <w:t>el</w:t>
      </w:r>
      <w:r>
        <w:rPr>
          <w:sz w:val="23"/>
          <w:szCs w:val="23"/>
        </w:rPr>
        <w:t xml:space="preserve"> </w:t>
      </w:r>
      <w:r w:rsidR="002C4FD9">
        <w:t>Arq.</w:t>
      </w:r>
      <w:r>
        <w:t xml:space="preserve"> </w:t>
      </w:r>
      <w:r w:rsidR="002C4FD9">
        <w:t>Miguel</w:t>
      </w:r>
      <w:r>
        <w:t xml:space="preserve"> </w:t>
      </w:r>
      <w:r w:rsidR="002C4FD9">
        <w:t>Ángel</w:t>
      </w:r>
      <w:r>
        <w:t xml:space="preserve"> </w:t>
      </w:r>
      <w:r w:rsidR="002C4FD9">
        <w:t>Vanegas</w:t>
      </w:r>
      <w:r>
        <w:t xml:space="preserve"> </w:t>
      </w:r>
      <w:r w:rsidR="002C4FD9">
        <w:t>Jiron</w:t>
      </w:r>
      <w:r>
        <w:t xml:space="preserve"> </w:t>
      </w:r>
      <w:proofErr w:type="gramStart"/>
      <w:r w:rsidR="002C4FD9">
        <w:t>Jefe</w:t>
      </w:r>
      <w:proofErr w:type="gramEnd"/>
      <w:r>
        <w:t xml:space="preserve"> </w:t>
      </w:r>
      <w:r w:rsidR="002C4FD9">
        <w:t>de</w:t>
      </w:r>
      <w:r>
        <w:t xml:space="preserve"> </w:t>
      </w:r>
      <w:r w:rsidR="002C4FD9">
        <w:t>Estudios</w:t>
      </w:r>
      <w:r>
        <w:t xml:space="preserve"> </w:t>
      </w:r>
      <w:r w:rsidR="002C4FD9">
        <w:t>y</w:t>
      </w:r>
      <w:r>
        <w:t xml:space="preserve"> </w:t>
      </w:r>
      <w:r w:rsidR="002C4FD9">
        <w:t>Proyectos</w:t>
      </w:r>
      <w:r>
        <w:t xml:space="preserve"> </w:t>
      </w:r>
      <w:r w:rsidR="002C4FD9">
        <w:t>del</w:t>
      </w:r>
      <w:r>
        <w:t xml:space="preserve"> </w:t>
      </w:r>
      <w:r w:rsidR="002C4FD9">
        <w:t>GADMCJS</w:t>
      </w:r>
      <w:r w:rsidR="009F029E">
        <w:rPr>
          <w:sz w:val="23"/>
          <w:szCs w:val="23"/>
        </w:rPr>
        <w:t>,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documento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a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través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del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cual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remite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a</w:t>
      </w:r>
      <w:r>
        <w:rPr>
          <w:sz w:val="23"/>
          <w:szCs w:val="23"/>
        </w:rPr>
        <w:t xml:space="preserve"> </w:t>
      </w:r>
      <w:r w:rsidR="009F029E">
        <w:rPr>
          <w:sz w:val="23"/>
          <w:szCs w:val="23"/>
        </w:rPr>
        <w:t>la</w:t>
      </w:r>
      <w:r>
        <w:rPr>
          <w:sz w:val="23"/>
          <w:szCs w:val="23"/>
        </w:rPr>
        <w:t xml:space="preserve"> </w:t>
      </w:r>
      <w:r w:rsidR="009F029E">
        <w:t>Sra.</w:t>
      </w:r>
      <w:r>
        <w:t xml:space="preserve"> </w:t>
      </w:r>
      <w:proofErr w:type="spellStart"/>
      <w:r w:rsidR="009F029E">
        <w:t>Mgs</w:t>
      </w:r>
      <w:proofErr w:type="spellEnd"/>
      <w:r w:rsidR="009F029E">
        <w:t>.</w:t>
      </w:r>
      <w:r>
        <w:t xml:space="preserve"> </w:t>
      </w:r>
      <w:r w:rsidR="009F029E">
        <w:t>Linda</w:t>
      </w:r>
      <w:r>
        <w:t xml:space="preserve"> </w:t>
      </w:r>
      <w:r w:rsidR="009F029E">
        <w:t>Leyda</w:t>
      </w:r>
      <w:r>
        <w:t xml:space="preserve"> </w:t>
      </w:r>
      <w:r w:rsidR="009F029E">
        <w:t>Sancan</w:t>
      </w:r>
      <w:r>
        <w:t xml:space="preserve"> </w:t>
      </w:r>
      <w:r w:rsidR="009F029E">
        <w:t>Lino</w:t>
      </w:r>
      <w:r>
        <w:t xml:space="preserve"> </w:t>
      </w:r>
      <w:r w:rsidR="009F029E">
        <w:t>Directora</w:t>
      </w:r>
      <w:r>
        <w:t xml:space="preserve"> </w:t>
      </w:r>
      <w:r w:rsidR="009F029E">
        <w:t>de</w:t>
      </w:r>
      <w:r>
        <w:t xml:space="preserve"> </w:t>
      </w:r>
      <w:r w:rsidR="009F029E">
        <w:t>Gestión</w:t>
      </w:r>
      <w:r>
        <w:t xml:space="preserve"> </w:t>
      </w:r>
      <w:r w:rsidR="009F029E">
        <w:t>de</w:t>
      </w:r>
      <w:r>
        <w:t xml:space="preserve"> </w:t>
      </w:r>
      <w:r w:rsidR="009F029E">
        <w:t>Planificación</w:t>
      </w:r>
      <w:r>
        <w:t xml:space="preserve"> </w:t>
      </w:r>
      <w:r w:rsidR="009F029E">
        <w:t>y</w:t>
      </w:r>
      <w:r>
        <w:t xml:space="preserve"> </w:t>
      </w:r>
      <w:r w:rsidR="009F029E">
        <w:t>Ordenamiento</w:t>
      </w:r>
      <w:r>
        <w:t xml:space="preserve"> </w:t>
      </w:r>
      <w:r w:rsidR="009F029E">
        <w:t>Territorial</w:t>
      </w:r>
      <w:r>
        <w:t xml:space="preserve"> </w:t>
      </w:r>
      <w:r w:rsidR="009F029E">
        <w:t>del</w:t>
      </w:r>
      <w:r>
        <w:t xml:space="preserve"> </w:t>
      </w:r>
      <w:r w:rsidR="009F029E">
        <w:t>GADMCJS,</w:t>
      </w:r>
      <w:r>
        <w:t xml:space="preserve"> </w:t>
      </w:r>
      <w:r w:rsidR="009F029E">
        <w:t>el</w:t>
      </w:r>
      <w:r>
        <w:t xml:space="preserve"> </w:t>
      </w:r>
      <w:r w:rsidR="009F029E">
        <w:t>FORTALECIMIENTO</w:t>
      </w:r>
      <w:r>
        <w:t xml:space="preserve"> </w:t>
      </w:r>
      <w:r w:rsidR="009F029E">
        <w:t>DE</w:t>
      </w:r>
      <w:r>
        <w:t xml:space="preserve"> </w:t>
      </w:r>
      <w:r w:rsidR="009F029E">
        <w:t>LA</w:t>
      </w:r>
      <w:r>
        <w:t xml:space="preserve"> </w:t>
      </w:r>
      <w:r w:rsidR="009F029E">
        <w:t>INFRAESTRUCTURA</w:t>
      </w:r>
      <w:r>
        <w:t xml:space="preserve"> </w:t>
      </w:r>
      <w:r w:rsidR="009F029E">
        <w:t>EDUCATIVA</w:t>
      </w:r>
      <w:r>
        <w:t xml:space="preserve"> </w:t>
      </w:r>
      <w:r w:rsidR="009F029E">
        <w:t>MEDIANTE</w:t>
      </w:r>
      <w:r>
        <w:t xml:space="preserve"> </w:t>
      </w:r>
      <w:r w:rsidR="009F029E">
        <w:t>LA</w:t>
      </w:r>
      <w:r>
        <w:t xml:space="preserve"> </w:t>
      </w:r>
      <w:r w:rsidR="009F029E">
        <w:t>CONSTRUCCIÓN</w:t>
      </w:r>
      <w:r>
        <w:t xml:space="preserve"> </w:t>
      </w:r>
      <w:r w:rsidR="009F029E">
        <w:t>DE</w:t>
      </w:r>
      <w:r>
        <w:t xml:space="preserve"> </w:t>
      </w:r>
      <w:r w:rsidR="009F029E">
        <w:t>UN</w:t>
      </w:r>
      <w:r>
        <w:t xml:space="preserve"> </w:t>
      </w:r>
      <w:r w:rsidR="009F029E">
        <w:t>BLOQUE</w:t>
      </w:r>
      <w:r>
        <w:t xml:space="preserve"> </w:t>
      </w:r>
      <w:r w:rsidR="009F029E">
        <w:t>DE</w:t>
      </w:r>
      <w:r>
        <w:t xml:space="preserve"> </w:t>
      </w:r>
      <w:r w:rsidR="009F029E">
        <w:t>DOS</w:t>
      </w:r>
      <w:r>
        <w:t xml:space="preserve"> </w:t>
      </w:r>
      <w:r w:rsidR="009F029E">
        <w:t>AULAS</w:t>
      </w:r>
      <w:r>
        <w:t xml:space="preserve"> </w:t>
      </w:r>
      <w:r w:rsidR="009F029E">
        <w:t>Y</w:t>
      </w:r>
      <w:r>
        <w:t xml:space="preserve"> </w:t>
      </w:r>
      <w:r w:rsidR="009F029E">
        <w:t>BATERÍAS</w:t>
      </w:r>
      <w:r>
        <w:t xml:space="preserve"> </w:t>
      </w:r>
      <w:r w:rsidR="009F029E">
        <w:t>SANITARIAS</w:t>
      </w:r>
      <w:r>
        <w:t xml:space="preserve"> </w:t>
      </w:r>
      <w:r w:rsidR="009F029E">
        <w:t>EN</w:t>
      </w:r>
      <w:r>
        <w:t xml:space="preserve"> </w:t>
      </w:r>
      <w:r w:rsidR="009F029E">
        <w:t>LA</w:t>
      </w:r>
      <w:r>
        <w:t xml:space="preserve"> </w:t>
      </w:r>
      <w:r w:rsidR="009F029E">
        <w:t>UNIDAD</w:t>
      </w:r>
      <w:r>
        <w:t xml:space="preserve"> </w:t>
      </w:r>
      <w:r w:rsidR="009F029E">
        <w:t>EDUCATIVA</w:t>
      </w:r>
      <w:r>
        <w:t xml:space="preserve"> </w:t>
      </w:r>
      <w:r w:rsidR="009F029E">
        <w:t>VALERIO</w:t>
      </w:r>
      <w:r>
        <w:t xml:space="preserve"> </w:t>
      </w:r>
      <w:r w:rsidR="009F029E">
        <w:t>GREFA</w:t>
      </w:r>
      <w:r>
        <w:t xml:space="preserve"> </w:t>
      </w:r>
      <w:r w:rsidR="009F029E">
        <w:t>DE</w:t>
      </w:r>
      <w:r>
        <w:t xml:space="preserve"> </w:t>
      </w:r>
      <w:r w:rsidR="009F029E">
        <w:t>LA</w:t>
      </w:r>
      <w:r>
        <w:t xml:space="preserve"> </w:t>
      </w:r>
      <w:r w:rsidR="009F029E">
        <w:t>COMUNA</w:t>
      </w:r>
      <w:r>
        <w:t xml:space="preserve"> </w:t>
      </w:r>
      <w:r w:rsidR="009F029E">
        <w:t>SAN</w:t>
      </w:r>
      <w:r>
        <w:t xml:space="preserve"> </w:t>
      </w:r>
      <w:r w:rsidR="009F029E">
        <w:t>PABLO,</w:t>
      </w:r>
      <w:r>
        <w:t xml:space="preserve"> </w:t>
      </w:r>
      <w:r w:rsidR="009F029E">
        <w:t>PARROQUIA</w:t>
      </w:r>
      <w:r>
        <w:t xml:space="preserve"> </w:t>
      </w:r>
      <w:r w:rsidR="009F029E">
        <w:t>SAN</w:t>
      </w:r>
      <w:r>
        <w:t xml:space="preserve"> </w:t>
      </w:r>
      <w:r w:rsidR="009F029E">
        <w:t>SEBASTIÁN</w:t>
      </w:r>
      <w:r>
        <w:t xml:space="preserve"> </w:t>
      </w:r>
      <w:r w:rsidR="009F029E">
        <w:t>DEL</w:t>
      </w:r>
      <w:r>
        <w:t xml:space="preserve"> </w:t>
      </w:r>
      <w:r w:rsidR="009F029E">
        <w:t>COCA;</w:t>
      </w:r>
      <w:r>
        <w:t xml:space="preserve"> </w:t>
      </w:r>
      <w:r w:rsidR="009F029E">
        <w:t>Y,</w:t>
      </w:r>
      <w:r>
        <w:t xml:space="preserve"> </w:t>
      </w:r>
      <w:r w:rsidR="009F029E">
        <w:t>UNA</w:t>
      </w:r>
      <w:r>
        <w:t xml:space="preserve"> </w:t>
      </w:r>
      <w:r w:rsidR="009F029E">
        <w:t>BATERÍA</w:t>
      </w:r>
      <w:r>
        <w:t xml:space="preserve"> </w:t>
      </w:r>
      <w:r w:rsidR="009F029E">
        <w:t>SANITARIA</w:t>
      </w:r>
      <w:r>
        <w:t xml:space="preserve"> </w:t>
      </w:r>
      <w:r w:rsidR="009F029E">
        <w:t>EN</w:t>
      </w:r>
      <w:r>
        <w:t xml:space="preserve"> </w:t>
      </w:r>
      <w:r w:rsidR="009F029E">
        <w:t>LA</w:t>
      </w:r>
      <w:r>
        <w:t xml:space="preserve"> </w:t>
      </w:r>
      <w:r w:rsidR="009F029E">
        <w:t>UNIDAD</w:t>
      </w:r>
      <w:r>
        <w:t xml:space="preserve"> </w:t>
      </w:r>
      <w:r w:rsidR="009F029E">
        <w:t>EDUCATIVA</w:t>
      </w:r>
      <w:r>
        <w:t xml:space="preserve"> </w:t>
      </w:r>
      <w:r w:rsidR="009F029E">
        <w:t>30</w:t>
      </w:r>
      <w:r>
        <w:t xml:space="preserve"> </w:t>
      </w:r>
      <w:r w:rsidR="009F029E">
        <w:t>DE</w:t>
      </w:r>
      <w:r>
        <w:t xml:space="preserve"> </w:t>
      </w:r>
      <w:r w:rsidR="009F029E">
        <w:t>ABRIL</w:t>
      </w:r>
      <w:r>
        <w:t xml:space="preserve"> </w:t>
      </w:r>
      <w:r w:rsidR="009F029E">
        <w:t>DE</w:t>
      </w:r>
      <w:r>
        <w:t xml:space="preserve"> </w:t>
      </w:r>
      <w:r w:rsidR="009F029E">
        <w:t>LA</w:t>
      </w:r>
      <w:r>
        <w:t xml:space="preserve"> </w:t>
      </w:r>
      <w:r w:rsidR="009F029E">
        <w:t>CABECERA</w:t>
      </w:r>
      <w:r>
        <w:t xml:space="preserve"> </w:t>
      </w:r>
      <w:r w:rsidR="009F029E">
        <w:t>PARROQUIAL</w:t>
      </w:r>
      <w:r>
        <w:t xml:space="preserve"> </w:t>
      </w:r>
      <w:r w:rsidR="009F029E">
        <w:t>DE</w:t>
      </w:r>
      <w:r>
        <w:t xml:space="preserve"> </w:t>
      </w:r>
      <w:r w:rsidR="009F029E">
        <w:t>ENOKANQUI,</w:t>
      </w:r>
      <w:r>
        <w:t xml:space="preserve"> </w:t>
      </w:r>
      <w:r w:rsidR="009F029E">
        <w:t>CANTON</w:t>
      </w:r>
      <w:r>
        <w:t xml:space="preserve"> </w:t>
      </w:r>
      <w:r w:rsidR="009F029E">
        <w:t>LA</w:t>
      </w:r>
      <w:r>
        <w:t xml:space="preserve"> </w:t>
      </w:r>
      <w:r w:rsidR="009F029E">
        <w:t>JOYA</w:t>
      </w:r>
      <w:r>
        <w:t xml:space="preserve"> </w:t>
      </w:r>
      <w:r w:rsidR="009F029E">
        <w:t>DE</w:t>
      </w:r>
      <w:r>
        <w:t xml:space="preserve"> </w:t>
      </w:r>
      <w:r w:rsidR="009F029E">
        <w:t>LOS</w:t>
      </w:r>
      <w:r>
        <w:t xml:space="preserve"> </w:t>
      </w:r>
      <w:r w:rsidR="009F029E">
        <w:t>SACHAS,</w:t>
      </w:r>
      <w:r>
        <w:t xml:space="preserve"> </w:t>
      </w:r>
      <w:r w:rsidR="009F029E">
        <w:t>PROVINCIA</w:t>
      </w:r>
      <w:r>
        <w:t xml:space="preserve"> </w:t>
      </w:r>
      <w:r w:rsidR="009F029E">
        <w:t>DE</w:t>
      </w:r>
      <w:r>
        <w:t xml:space="preserve"> </w:t>
      </w:r>
      <w:r w:rsidR="009F029E">
        <w:t>ORELLANA;</w:t>
      </w:r>
      <w:r>
        <w:t xml:space="preserve"> </w:t>
      </w:r>
      <w:r w:rsidR="009F029E">
        <w:t>CON</w:t>
      </w:r>
      <w:r>
        <w:t xml:space="preserve"> </w:t>
      </w:r>
      <w:r w:rsidR="009F029E">
        <w:t>EL</w:t>
      </w:r>
      <w:r>
        <w:t xml:space="preserve"> </w:t>
      </w:r>
      <w:r w:rsidR="009F029E">
        <w:t>FIN</w:t>
      </w:r>
      <w:r>
        <w:t xml:space="preserve"> </w:t>
      </w:r>
      <w:r w:rsidR="009F029E">
        <w:t>DE</w:t>
      </w:r>
      <w:r>
        <w:t xml:space="preserve"> </w:t>
      </w:r>
      <w:r w:rsidR="009F029E">
        <w:t>GARANTIZAR</w:t>
      </w:r>
      <w:r>
        <w:t xml:space="preserve"> </w:t>
      </w:r>
      <w:r w:rsidR="009F029E">
        <w:t>ESPACIOS</w:t>
      </w:r>
      <w:r>
        <w:t xml:space="preserve"> </w:t>
      </w:r>
      <w:r w:rsidR="009F029E">
        <w:t>ADECUADOS,</w:t>
      </w:r>
      <w:r>
        <w:t xml:space="preserve"> </w:t>
      </w:r>
      <w:r w:rsidR="009F029E">
        <w:t>SEGUROS</w:t>
      </w:r>
      <w:r>
        <w:t xml:space="preserve"> </w:t>
      </w:r>
      <w:r w:rsidR="009F029E">
        <w:t>Y</w:t>
      </w:r>
      <w:r>
        <w:t xml:space="preserve"> </w:t>
      </w:r>
      <w:r w:rsidR="009F029E">
        <w:t>SALUDABLES</w:t>
      </w:r>
      <w:r>
        <w:t xml:space="preserve"> </w:t>
      </w:r>
      <w:r w:rsidR="009F029E">
        <w:t>PARA</w:t>
      </w:r>
      <w:r>
        <w:t xml:space="preserve"> </w:t>
      </w:r>
      <w:r w:rsidR="009F029E">
        <w:t>EL</w:t>
      </w:r>
      <w:r>
        <w:t xml:space="preserve"> </w:t>
      </w:r>
      <w:r w:rsidR="009F029E">
        <w:t>PROCESO</w:t>
      </w:r>
      <w:r>
        <w:t xml:space="preserve"> </w:t>
      </w:r>
      <w:r w:rsidR="009F029E">
        <w:t>DE</w:t>
      </w:r>
      <w:r>
        <w:t xml:space="preserve"> </w:t>
      </w:r>
      <w:r w:rsidR="009F029E">
        <w:t>ENSEÑANZA-APRENDIZAJE”</w:t>
      </w:r>
      <w:r>
        <w:t xml:space="preserve"> </w:t>
      </w:r>
      <w:r w:rsidR="009F029E">
        <w:t>el</w:t>
      </w:r>
      <w:r>
        <w:t xml:space="preserve"> </w:t>
      </w:r>
      <w:r w:rsidR="009F029E">
        <w:t>mismo</w:t>
      </w:r>
      <w:r>
        <w:t xml:space="preserve"> </w:t>
      </w:r>
      <w:r w:rsidR="009F029E">
        <w:t>que</w:t>
      </w:r>
      <w:r>
        <w:t xml:space="preserve"> </w:t>
      </w:r>
      <w:r w:rsidR="009F029E">
        <w:t>en</w:t>
      </w:r>
      <w:r>
        <w:t xml:space="preserve"> </w:t>
      </w:r>
      <w:r w:rsidR="009F029E">
        <w:t>su</w:t>
      </w:r>
      <w:r>
        <w:t xml:space="preserve"> </w:t>
      </w:r>
      <w:r w:rsidR="009F029E">
        <w:t>parte</w:t>
      </w:r>
      <w:r>
        <w:t xml:space="preserve"> </w:t>
      </w:r>
      <w:r w:rsidR="009F029E">
        <w:t>pertinente</w:t>
      </w:r>
      <w:r>
        <w:t xml:space="preserve"> </w:t>
      </w:r>
      <w:r w:rsidR="009F029E">
        <w:t>manifiesta:</w:t>
      </w:r>
    </w:p>
    <w:p w14:paraId="0110B1C8" w14:textId="5781F88D" w:rsidR="009F029E" w:rsidRDefault="009F029E" w:rsidP="009F029E">
      <w:pPr>
        <w:jc w:val="both"/>
      </w:pPr>
      <w:r>
        <w:t>(…)</w:t>
      </w:r>
    </w:p>
    <w:p w14:paraId="0BE30837" w14:textId="57D67DAF" w:rsidR="00B23FCA" w:rsidRDefault="00B23FCA" w:rsidP="00B23FCA">
      <w:pPr>
        <w:jc w:val="both"/>
      </w:pPr>
      <w:r>
        <w:t>Como</w:t>
      </w:r>
      <w:r w:rsidR="00B2638D">
        <w:t xml:space="preserve"> </w:t>
      </w:r>
      <w:r>
        <w:t>técnicos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de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se</w:t>
      </w:r>
      <w:r w:rsidR="00B2638D">
        <w:t xml:space="preserve"> </w:t>
      </w:r>
      <w:r>
        <w:t>procedió</w:t>
      </w:r>
      <w:r w:rsidR="00B2638D">
        <w:t xml:space="preserve"> </w:t>
      </w:r>
      <w:r>
        <w:t>a</w:t>
      </w:r>
      <w:r w:rsidR="00B2638D">
        <w:t xml:space="preserve"> </w:t>
      </w:r>
      <w:r>
        <w:t>realizar</w:t>
      </w:r>
      <w:r w:rsidR="00B2638D">
        <w:t xml:space="preserve"> </w:t>
      </w:r>
      <w:r>
        <w:t>la</w:t>
      </w:r>
      <w:r w:rsidR="00B2638D">
        <w:t xml:space="preserve"> </w:t>
      </w:r>
      <w:r>
        <w:t>inspección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diferentes</w:t>
      </w:r>
      <w:r w:rsidR="00B2638D">
        <w:t xml:space="preserve"> </w:t>
      </w:r>
      <w:r>
        <w:t>predios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priorizo</w:t>
      </w:r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mantenimiento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infraestructuras</w:t>
      </w:r>
      <w:r w:rsidR="00B2638D">
        <w:t xml:space="preserve"> </w:t>
      </w:r>
      <w:r>
        <w:t>Comunales</w:t>
      </w:r>
      <w:r w:rsidR="00B2638D">
        <w:t xml:space="preserve"> </w:t>
      </w:r>
      <w:r>
        <w:t>siendo</w:t>
      </w:r>
      <w:r w:rsidR="00B2638D">
        <w:t xml:space="preserve"> </w:t>
      </w:r>
      <w:r>
        <w:t>las</w:t>
      </w:r>
      <w:r w:rsidR="00B2638D">
        <w:t xml:space="preserve"> </w:t>
      </w:r>
      <w:r>
        <w:t>siguientes: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lastRenderedPageBreak/>
        <w:t>DE</w:t>
      </w:r>
      <w:r w:rsidR="00B2638D">
        <w:t xml:space="preserve"> </w:t>
      </w:r>
      <w:r>
        <w:t>ABRIL,</w:t>
      </w:r>
      <w:r w:rsidR="00B2638D">
        <w:t xml:space="preserve"> </w:t>
      </w:r>
      <w:r>
        <w:t>perteneciente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proofErr w:type="spellStart"/>
      <w:r>
        <w:t>Enokanqui</w:t>
      </w:r>
      <w:proofErr w:type="spellEnd"/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con</w:t>
      </w:r>
      <w:r w:rsidR="00B2638D">
        <w:t xml:space="preserve"> </w:t>
      </w:r>
      <w:r>
        <w:t>respecto</w:t>
      </w:r>
      <w:r w:rsidR="00B2638D">
        <w:t xml:space="preserve"> </w:t>
      </w:r>
      <w:r>
        <w:t>al</w:t>
      </w:r>
      <w:r w:rsidR="00B2638D">
        <w:t xml:space="preserve"> </w:t>
      </w:r>
      <w:r>
        <w:t>servicio</w:t>
      </w:r>
      <w:r w:rsidR="00B2638D">
        <w:t xml:space="preserve"> </w:t>
      </w:r>
      <w:r>
        <w:t>eléctrico</w:t>
      </w:r>
      <w:r w:rsidR="00B2638D">
        <w:t xml:space="preserve"> </w:t>
      </w:r>
      <w:r>
        <w:t>abastece</w:t>
      </w:r>
      <w:r w:rsidR="00B2638D">
        <w:t xml:space="preserve"> </w:t>
      </w:r>
      <w:r>
        <w:t>el</w:t>
      </w:r>
      <w:r w:rsidR="00B2638D">
        <w:t xml:space="preserve"> </w:t>
      </w:r>
      <w:r>
        <w:t>transformador,</w:t>
      </w:r>
      <w:r w:rsidR="00B2638D">
        <w:t xml:space="preserve"> </w:t>
      </w:r>
      <w:r>
        <w:t>no</w:t>
      </w:r>
      <w:r w:rsidR="00B2638D">
        <w:t xml:space="preserve"> </w:t>
      </w:r>
      <w:r>
        <w:t>es</w:t>
      </w:r>
      <w:r w:rsidR="00B2638D">
        <w:t xml:space="preserve"> </w:t>
      </w:r>
      <w:r>
        <w:t>necesario</w:t>
      </w:r>
      <w:r w:rsidR="00B2638D">
        <w:t xml:space="preserve"> </w:t>
      </w:r>
      <w:r>
        <w:t>un</w:t>
      </w:r>
      <w:r w:rsidR="00B2638D">
        <w:t xml:space="preserve"> </w:t>
      </w:r>
      <w:r>
        <w:t>estudio</w:t>
      </w:r>
      <w:r w:rsidR="00B2638D">
        <w:t xml:space="preserve"> </w:t>
      </w:r>
      <w:r>
        <w:t>eléctrico,</w:t>
      </w:r>
      <w:r w:rsidR="00B2638D">
        <w:t xml:space="preserve"> </w:t>
      </w:r>
      <w:r>
        <w:t>con</w:t>
      </w:r>
      <w:r w:rsidR="00B2638D">
        <w:t xml:space="preserve"> </w:t>
      </w:r>
      <w:r>
        <w:t>respecto</w:t>
      </w:r>
      <w:r w:rsidR="00B2638D">
        <w:t xml:space="preserve"> </w:t>
      </w:r>
      <w:r>
        <w:t>al</w:t>
      </w:r>
      <w:r w:rsidR="00B2638D">
        <w:t xml:space="preserve"> </w:t>
      </w:r>
      <w:r>
        <w:t>servicio</w:t>
      </w:r>
      <w:r w:rsidR="00B2638D">
        <w:t xml:space="preserve"> </w:t>
      </w:r>
      <w:r>
        <w:t>básico</w:t>
      </w:r>
      <w:r w:rsidR="00B2638D">
        <w:t xml:space="preserve"> </w:t>
      </w:r>
      <w:r>
        <w:t>de</w:t>
      </w:r>
      <w:r w:rsidR="00B2638D">
        <w:t xml:space="preserve"> </w:t>
      </w:r>
      <w:r>
        <w:t>agua</w:t>
      </w:r>
      <w:r w:rsidR="00B2638D">
        <w:t xml:space="preserve"> </w:t>
      </w:r>
      <w:r>
        <w:t>potable</w:t>
      </w:r>
      <w:r w:rsidR="00B2638D">
        <w:t xml:space="preserve"> </w:t>
      </w:r>
      <w:r>
        <w:t>con</w:t>
      </w:r>
      <w:r w:rsidR="00B2638D">
        <w:t xml:space="preserve"> </w:t>
      </w:r>
      <w:r>
        <w:t>medidor,</w:t>
      </w:r>
      <w:r w:rsidR="00B2638D">
        <w:t xml:space="preserve"> </w:t>
      </w:r>
      <w:r>
        <w:t>con</w:t>
      </w:r>
      <w:r w:rsidR="00B2638D">
        <w:t xml:space="preserve"> </w:t>
      </w:r>
      <w:r>
        <w:t>respecto</w:t>
      </w:r>
      <w:r w:rsidR="00B2638D">
        <w:t xml:space="preserve"> </w:t>
      </w:r>
      <w:r>
        <w:t>al</w:t>
      </w:r>
      <w:r w:rsidR="00B2638D">
        <w:t xml:space="preserve"> </w:t>
      </w:r>
      <w:r>
        <w:t>alcantarillado</w:t>
      </w:r>
      <w:r w:rsidR="00B2638D">
        <w:t xml:space="preserve"> </w:t>
      </w:r>
      <w:r>
        <w:t>existe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sector-</w:t>
      </w:r>
    </w:p>
    <w:p w14:paraId="1FBED8DC" w14:textId="77CBEC64" w:rsidR="00B23FCA" w:rsidRDefault="00B23FCA" w:rsidP="00B23FCA">
      <w:pPr>
        <w:jc w:val="both"/>
      </w:pPr>
      <w:r>
        <w:t>Respecto</w:t>
      </w:r>
      <w:r w:rsidR="00B2638D">
        <w:t xml:space="preserve"> </w:t>
      </w:r>
      <w:r>
        <w:t>al</w:t>
      </w:r>
      <w:r w:rsidR="00B2638D">
        <w:t xml:space="preserve"> </w:t>
      </w:r>
      <w:r>
        <w:t>servicio</w:t>
      </w:r>
      <w:r w:rsidR="00B2638D">
        <w:t xml:space="preserve"> </w:t>
      </w:r>
      <w:r>
        <w:t>eléctrico,</w:t>
      </w:r>
      <w:r w:rsidR="00B2638D">
        <w:t xml:space="preserve"> </w:t>
      </w:r>
      <w:r>
        <w:t>se</w:t>
      </w:r>
      <w:r w:rsidR="00B2638D">
        <w:t xml:space="preserve"> </w:t>
      </w:r>
      <w:r>
        <w:t>certifica</w:t>
      </w:r>
      <w:r w:rsidR="00B2638D">
        <w:t xml:space="preserve"> </w:t>
      </w:r>
      <w:r>
        <w:t>que</w:t>
      </w:r>
      <w:r w:rsidR="00B2638D">
        <w:t xml:space="preserve"> </w:t>
      </w:r>
      <w:r>
        <w:t>el</w:t>
      </w:r>
      <w:r w:rsidR="00B2638D">
        <w:t xml:space="preserve"> </w:t>
      </w:r>
      <w:r>
        <w:t>sector</w:t>
      </w:r>
      <w:r w:rsidR="00B2638D">
        <w:t xml:space="preserve"> </w:t>
      </w:r>
      <w:r>
        <w:t>dispone</w:t>
      </w:r>
      <w:r w:rsidR="00B2638D">
        <w:t xml:space="preserve"> </w:t>
      </w:r>
      <w:r>
        <w:t>por</w:t>
      </w:r>
      <w:r w:rsidR="00B2638D">
        <w:t xml:space="preserve"> </w:t>
      </w:r>
      <w:r>
        <w:t>lo</w:t>
      </w:r>
      <w:r w:rsidR="00B2638D">
        <w:t xml:space="preserve"> </w:t>
      </w:r>
      <w:r>
        <w:t>tanto</w:t>
      </w:r>
      <w:r w:rsidR="00B2638D">
        <w:t xml:space="preserve"> </w:t>
      </w:r>
      <w:r>
        <w:t>no</w:t>
      </w:r>
      <w:r w:rsidR="00B2638D">
        <w:t xml:space="preserve"> </w:t>
      </w:r>
      <w:r>
        <w:t>es</w:t>
      </w:r>
      <w:r w:rsidR="00B2638D">
        <w:t xml:space="preserve"> </w:t>
      </w:r>
      <w:r>
        <w:t>necesario</w:t>
      </w:r>
      <w:r w:rsidR="00B2638D">
        <w:t xml:space="preserve"> </w:t>
      </w:r>
      <w:r>
        <w:t>estudio</w:t>
      </w:r>
      <w:r w:rsidR="00B2638D">
        <w:t xml:space="preserve"> </w:t>
      </w:r>
      <w:r>
        <w:t>eléctrico</w:t>
      </w:r>
      <w:r w:rsidR="00B2638D">
        <w:t xml:space="preserve"> </w:t>
      </w:r>
    </w:p>
    <w:p w14:paraId="77923035" w14:textId="4868B50E" w:rsidR="00B23FCA" w:rsidRDefault="00B2638D" w:rsidP="00B23FCA">
      <w:pPr>
        <w:jc w:val="both"/>
      </w:pPr>
      <w:r>
        <w:t xml:space="preserve"> </w:t>
      </w:r>
    </w:p>
    <w:p w14:paraId="00BE0F24" w14:textId="3D397421" w:rsidR="00B23FCA" w:rsidRDefault="00B23FCA" w:rsidP="00B23FCA">
      <w:pPr>
        <w:jc w:val="both"/>
      </w:pPr>
      <w:r>
        <w:t>•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VALERIO</w:t>
      </w:r>
      <w:r w:rsidR="00B2638D">
        <w:t xml:space="preserve"> </w:t>
      </w:r>
      <w:r>
        <w:t>GREFA,</w:t>
      </w:r>
      <w:r w:rsidR="00B2638D">
        <w:t xml:space="preserve"> </w:t>
      </w:r>
      <w:r>
        <w:t>perteneciente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proofErr w:type="spellStart"/>
      <w:r>
        <w:t>Sebastian</w:t>
      </w:r>
      <w:proofErr w:type="spellEnd"/>
      <w:r w:rsidR="00B2638D">
        <w:t xml:space="preserve"> </w:t>
      </w:r>
      <w:r>
        <w:t>del</w:t>
      </w:r>
      <w:r w:rsidR="00B2638D">
        <w:t xml:space="preserve"> </w:t>
      </w:r>
      <w:r>
        <w:t>Coca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con</w:t>
      </w:r>
      <w:r w:rsidR="00B2638D">
        <w:t xml:space="preserve"> </w:t>
      </w:r>
      <w:r>
        <w:t>respecto</w:t>
      </w:r>
      <w:r w:rsidR="00B2638D">
        <w:t xml:space="preserve"> </w:t>
      </w:r>
      <w:r>
        <w:t>al</w:t>
      </w:r>
      <w:r w:rsidR="00B2638D">
        <w:t xml:space="preserve"> </w:t>
      </w:r>
      <w:r>
        <w:t>servicio</w:t>
      </w:r>
      <w:r w:rsidR="00B2638D">
        <w:t xml:space="preserve"> </w:t>
      </w:r>
      <w:r>
        <w:t>eléctrico</w:t>
      </w:r>
      <w:r w:rsidR="00B2638D">
        <w:t xml:space="preserve"> </w:t>
      </w:r>
      <w:r>
        <w:t>no</w:t>
      </w:r>
      <w:r w:rsidR="00B2638D">
        <w:t xml:space="preserve"> </w:t>
      </w:r>
      <w:r>
        <w:t>abastece</w:t>
      </w:r>
      <w:r w:rsidR="00B2638D">
        <w:t xml:space="preserve"> </w:t>
      </w:r>
      <w:r>
        <w:t>el</w:t>
      </w:r>
      <w:r w:rsidR="00B2638D">
        <w:t xml:space="preserve"> </w:t>
      </w:r>
      <w:r>
        <w:t>transformador,</w:t>
      </w:r>
      <w:r w:rsidR="00B2638D">
        <w:t xml:space="preserve"> </w:t>
      </w:r>
      <w:r>
        <w:t>por</w:t>
      </w:r>
      <w:r w:rsidR="00B2638D">
        <w:t xml:space="preserve"> </w:t>
      </w:r>
      <w:r>
        <w:t>lo</w:t>
      </w:r>
      <w:r w:rsidR="00B2638D">
        <w:t xml:space="preserve"> </w:t>
      </w:r>
      <w:proofErr w:type="gramStart"/>
      <w:r>
        <w:t>tanto</w:t>
      </w:r>
      <w:proofErr w:type="gramEnd"/>
      <w:r w:rsidR="00B2638D">
        <w:t xml:space="preserve"> </w:t>
      </w:r>
      <w:r>
        <w:t>es</w:t>
      </w:r>
      <w:r w:rsidR="00B2638D">
        <w:t xml:space="preserve"> </w:t>
      </w:r>
      <w:r>
        <w:t>necesario</w:t>
      </w:r>
      <w:r w:rsidR="00B2638D">
        <w:t xml:space="preserve"> </w:t>
      </w:r>
      <w:r>
        <w:t>un</w:t>
      </w:r>
      <w:r w:rsidR="00B2638D">
        <w:t xml:space="preserve"> </w:t>
      </w:r>
      <w:r>
        <w:t>estudio</w:t>
      </w:r>
      <w:r w:rsidR="00B2638D">
        <w:t xml:space="preserve"> </w:t>
      </w:r>
      <w:r>
        <w:t>eléctrico,</w:t>
      </w:r>
      <w:r w:rsidR="00B2638D">
        <w:t xml:space="preserve"> </w:t>
      </w:r>
      <w:r>
        <w:t>con</w:t>
      </w:r>
      <w:r w:rsidR="00B2638D">
        <w:t xml:space="preserve"> </w:t>
      </w:r>
      <w:r>
        <w:t>respecto</w:t>
      </w:r>
      <w:r w:rsidR="00B2638D">
        <w:t xml:space="preserve"> </w:t>
      </w:r>
      <w:r>
        <w:t>a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básicos</w:t>
      </w:r>
      <w:r w:rsidR="00B2638D">
        <w:t xml:space="preserve"> </w:t>
      </w:r>
      <w:r>
        <w:t>no</w:t>
      </w:r>
      <w:r w:rsidR="00B2638D">
        <w:t xml:space="preserve"> </w:t>
      </w:r>
      <w:r>
        <w:t>cuenta</w:t>
      </w:r>
      <w:r w:rsidR="00B2638D">
        <w:t xml:space="preserve"> </w:t>
      </w:r>
      <w:r>
        <w:t>por</w:t>
      </w:r>
      <w:r w:rsidR="00B2638D">
        <w:t xml:space="preserve"> </w:t>
      </w:r>
      <w:r>
        <w:t>lo</w:t>
      </w:r>
      <w:r w:rsidR="00B2638D">
        <w:t xml:space="preserve"> </w:t>
      </w:r>
      <w:r>
        <w:t>tanto</w:t>
      </w:r>
      <w:r w:rsidR="00B2638D">
        <w:t xml:space="preserve"> </w:t>
      </w:r>
      <w:r>
        <w:t>se</w:t>
      </w:r>
      <w:r w:rsidR="00B2638D">
        <w:t xml:space="preserve"> </w:t>
      </w:r>
      <w:r>
        <w:t>recomienda</w:t>
      </w:r>
      <w:r w:rsidR="00B2638D">
        <w:t xml:space="preserve"> </w:t>
      </w:r>
      <w:r>
        <w:t>realizar</w:t>
      </w:r>
      <w:r w:rsidR="00B2638D">
        <w:t xml:space="preserve"> </w:t>
      </w:r>
      <w:r>
        <w:t>la</w:t>
      </w:r>
      <w:r w:rsidR="00B2638D">
        <w:t xml:space="preserve"> </w:t>
      </w:r>
      <w:r>
        <w:t>implementación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</w:p>
    <w:p w14:paraId="7F569A7C" w14:textId="1D8B296E" w:rsidR="00B23FCA" w:rsidRDefault="00B23FCA" w:rsidP="00B23FCA">
      <w:pPr>
        <w:jc w:val="both"/>
      </w:pPr>
      <w:r>
        <w:t>PRESUPUESTO</w:t>
      </w:r>
      <w:r w:rsidR="00B2638D">
        <w:t xml:space="preserve"> </w:t>
      </w:r>
    </w:p>
    <w:p w14:paraId="302911CA" w14:textId="2AFA9EC3" w:rsidR="009F029E" w:rsidRDefault="009F029E" w:rsidP="00B23FCA">
      <w:pPr>
        <w:jc w:val="both"/>
      </w:pPr>
      <w:r>
        <w:t>Se</w:t>
      </w:r>
      <w:r w:rsidR="00B2638D">
        <w:t xml:space="preserve"> </w:t>
      </w:r>
      <w:r>
        <w:t>anexa</w:t>
      </w:r>
      <w:r w:rsidR="00B2638D">
        <w:t xml:space="preserve"> </w:t>
      </w:r>
      <w:r>
        <w:t>cuadro</w:t>
      </w:r>
      <w:r w:rsidR="00B2638D">
        <w:t xml:space="preserve"> </w:t>
      </w:r>
      <w:r>
        <w:t>de</w:t>
      </w:r>
      <w:r w:rsidR="00B2638D">
        <w:t xml:space="preserve"> </w:t>
      </w:r>
      <w:r>
        <w:t>presupuestos</w:t>
      </w:r>
      <w:r w:rsidR="00B2638D">
        <w:t xml:space="preserve"> </w:t>
      </w:r>
      <w:r>
        <w:t>referenciales</w:t>
      </w:r>
      <w:r w:rsidR="00B2638D">
        <w:t xml:space="preserve"> </w:t>
      </w:r>
      <w:r>
        <w:t>del</w:t>
      </w:r>
      <w:r w:rsidR="00B2638D">
        <w:t xml:space="preserve"> </w:t>
      </w:r>
      <w:r>
        <w:t>proyecto:</w:t>
      </w:r>
    </w:p>
    <w:p w14:paraId="73D65EA1" w14:textId="5D17B8F2" w:rsidR="00C26E26" w:rsidRDefault="00B2638D" w:rsidP="0042030B">
      <w:pPr>
        <w:jc w:val="both"/>
      </w:pPr>
      <w:r>
        <w:t xml:space="preserve"> </w:t>
      </w:r>
      <w:r w:rsidR="009F029E">
        <w:rPr>
          <w:noProof/>
          <w:lang w:val="en-US" w:eastAsia="en-US"/>
        </w:rPr>
        <w:drawing>
          <wp:inline distT="0" distB="0" distL="0" distR="0" wp14:anchorId="4592DD15" wp14:editId="2E38513C">
            <wp:extent cx="5334000" cy="2009775"/>
            <wp:effectExtent l="0" t="0" r="0" b="952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FF885" w14:textId="2C68D56B" w:rsidR="009F029E" w:rsidRDefault="009F029E" w:rsidP="009F029E">
      <w:pPr>
        <w:jc w:val="both"/>
        <w:rPr>
          <w:b/>
        </w:rPr>
      </w:pPr>
      <w:r w:rsidRPr="009F029E">
        <w:rPr>
          <w:b/>
        </w:rPr>
        <w:t>Monto</w:t>
      </w:r>
      <w:r w:rsidR="00B2638D">
        <w:rPr>
          <w:b/>
        </w:rPr>
        <w:t xml:space="preserve"> </w:t>
      </w:r>
      <w:r w:rsidRPr="009F029E">
        <w:rPr>
          <w:b/>
        </w:rPr>
        <w:t>del</w:t>
      </w:r>
      <w:r w:rsidR="00B2638D">
        <w:rPr>
          <w:b/>
        </w:rPr>
        <w:t xml:space="preserve"> </w:t>
      </w:r>
      <w:r w:rsidRPr="009F029E">
        <w:rPr>
          <w:b/>
        </w:rPr>
        <w:t>proyecto</w:t>
      </w:r>
      <w:r w:rsidR="00B2638D">
        <w:rPr>
          <w:b/>
        </w:rPr>
        <w:t xml:space="preserve"> </w:t>
      </w:r>
      <w:r w:rsidRPr="009F029E">
        <w:rPr>
          <w:b/>
        </w:rPr>
        <w:t>$</w:t>
      </w:r>
      <w:r w:rsidR="00B2638D">
        <w:rPr>
          <w:b/>
        </w:rPr>
        <w:t xml:space="preserve"> </w:t>
      </w:r>
      <w:r w:rsidRPr="009F029E">
        <w:rPr>
          <w:b/>
        </w:rPr>
        <w:t>163.328,75</w:t>
      </w:r>
      <w:r w:rsidR="00B2638D">
        <w:rPr>
          <w:b/>
        </w:rPr>
        <w:t xml:space="preserve"> </w:t>
      </w:r>
      <w:r w:rsidRPr="009F029E">
        <w:rPr>
          <w:b/>
        </w:rPr>
        <w:t>(CIENTO</w:t>
      </w:r>
      <w:r w:rsidR="00B2638D">
        <w:rPr>
          <w:b/>
        </w:rPr>
        <w:t xml:space="preserve"> </w:t>
      </w:r>
      <w:r w:rsidRPr="009F029E">
        <w:rPr>
          <w:b/>
        </w:rPr>
        <w:t>SESENTA</w:t>
      </w:r>
      <w:r w:rsidR="00B2638D">
        <w:rPr>
          <w:b/>
        </w:rPr>
        <w:t xml:space="preserve"> </w:t>
      </w:r>
      <w:r w:rsidRPr="009F029E">
        <w:rPr>
          <w:b/>
        </w:rPr>
        <w:t>Y</w:t>
      </w:r>
      <w:r w:rsidR="00B2638D">
        <w:rPr>
          <w:b/>
        </w:rPr>
        <w:t xml:space="preserve"> </w:t>
      </w:r>
      <w:r w:rsidRPr="009F029E">
        <w:rPr>
          <w:b/>
        </w:rPr>
        <w:t>TRES</w:t>
      </w:r>
      <w:r w:rsidR="00B2638D">
        <w:rPr>
          <w:b/>
        </w:rPr>
        <w:t xml:space="preserve"> </w:t>
      </w:r>
      <w:r w:rsidRPr="009F029E">
        <w:rPr>
          <w:b/>
        </w:rPr>
        <w:t>MIL</w:t>
      </w:r>
      <w:r w:rsidR="00B2638D">
        <w:rPr>
          <w:b/>
        </w:rPr>
        <w:t xml:space="preserve"> </w:t>
      </w:r>
      <w:r w:rsidRPr="009F029E">
        <w:rPr>
          <w:b/>
        </w:rPr>
        <w:t>TRESCIENTOS</w:t>
      </w:r>
      <w:r w:rsidR="00B2638D">
        <w:rPr>
          <w:b/>
        </w:rPr>
        <w:t xml:space="preserve"> </w:t>
      </w:r>
      <w:r w:rsidRPr="009F029E">
        <w:rPr>
          <w:b/>
        </w:rPr>
        <w:t>VEINTE</w:t>
      </w:r>
      <w:r w:rsidR="00B2638D">
        <w:rPr>
          <w:b/>
        </w:rPr>
        <w:t xml:space="preserve"> </w:t>
      </w:r>
      <w:r w:rsidRPr="009F029E">
        <w:rPr>
          <w:b/>
        </w:rPr>
        <w:t>Y</w:t>
      </w:r>
      <w:r w:rsidR="00B2638D">
        <w:rPr>
          <w:b/>
        </w:rPr>
        <w:t xml:space="preserve"> </w:t>
      </w:r>
      <w:r w:rsidRPr="009F029E">
        <w:rPr>
          <w:b/>
        </w:rPr>
        <w:t>OCHO</w:t>
      </w:r>
      <w:r w:rsidR="00B2638D">
        <w:rPr>
          <w:b/>
        </w:rPr>
        <w:t xml:space="preserve"> </w:t>
      </w:r>
      <w:r w:rsidRPr="009F029E">
        <w:rPr>
          <w:b/>
        </w:rPr>
        <w:t>CON</w:t>
      </w:r>
      <w:r w:rsidR="00B2638D">
        <w:rPr>
          <w:b/>
        </w:rPr>
        <w:t xml:space="preserve"> </w:t>
      </w:r>
      <w:r w:rsidRPr="009F029E">
        <w:rPr>
          <w:b/>
        </w:rPr>
        <w:t>75/100</w:t>
      </w:r>
      <w:r w:rsidR="00B2638D">
        <w:rPr>
          <w:b/>
        </w:rPr>
        <w:t xml:space="preserve"> </w:t>
      </w:r>
      <w:r w:rsidRPr="009F029E">
        <w:rPr>
          <w:b/>
        </w:rPr>
        <w:t>CENTAVOS)</w:t>
      </w:r>
      <w:r w:rsidR="00B2638D">
        <w:rPr>
          <w:b/>
        </w:rPr>
        <w:t xml:space="preserve"> </w:t>
      </w:r>
      <w:r w:rsidRPr="009F029E">
        <w:rPr>
          <w:b/>
        </w:rPr>
        <w:t>con</w:t>
      </w:r>
      <w:r w:rsidR="00B2638D">
        <w:rPr>
          <w:b/>
        </w:rPr>
        <w:t xml:space="preserve"> </w:t>
      </w:r>
      <w:r w:rsidRPr="009F029E">
        <w:rPr>
          <w:b/>
        </w:rPr>
        <w:t>IVA</w:t>
      </w:r>
      <w:r w:rsidR="00B2638D">
        <w:rPr>
          <w:b/>
        </w:rPr>
        <w:t xml:space="preserve"> </w:t>
      </w:r>
      <w:r w:rsidRPr="009F029E">
        <w:rPr>
          <w:b/>
        </w:rPr>
        <w:t>incluido.</w:t>
      </w:r>
    </w:p>
    <w:p w14:paraId="204E1112" w14:textId="54B2A252" w:rsidR="009F029E" w:rsidRPr="009F029E" w:rsidRDefault="009F029E" w:rsidP="009F029E">
      <w:pPr>
        <w:jc w:val="both"/>
        <w:rPr>
          <w:b/>
        </w:rPr>
      </w:pPr>
      <w:r>
        <w:rPr>
          <w:rFonts w:ascii="Arial" w:hAnsi="Arial" w:cs="Arial"/>
          <w:sz w:val="23"/>
          <w:szCs w:val="23"/>
        </w:rPr>
        <w:t>Plazo</w:t>
      </w:r>
      <w:r w:rsidR="00B2638D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de</w:t>
      </w:r>
      <w:r w:rsidR="00B2638D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ejecución:</w:t>
      </w:r>
      <w:r w:rsidR="00B2638D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120</w:t>
      </w:r>
      <w:r w:rsidR="00B2638D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DIAS</w:t>
      </w:r>
      <w:r w:rsidR="00B2638D">
        <w:rPr>
          <w:rFonts w:ascii="Arial" w:hAnsi="Arial" w:cs="Arial"/>
          <w:sz w:val="23"/>
          <w:szCs w:val="23"/>
        </w:rPr>
        <w:t xml:space="preserve"> </w:t>
      </w:r>
      <w:r>
        <w:rPr>
          <w:rFonts w:ascii="Arial" w:hAnsi="Arial" w:cs="Arial"/>
          <w:sz w:val="23"/>
          <w:szCs w:val="23"/>
        </w:rPr>
        <w:t>CALENDARIO</w:t>
      </w:r>
    </w:p>
    <w:p w14:paraId="53E3CF61" w14:textId="5DC8D693" w:rsidR="009F029E" w:rsidRDefault="009F029E" w:rsidP="009F029E">
      <w:pPr>
        <w:jc w:val="both"/>
      </w:pPr>
      <w:r>
        <w:t>JUSTIFICACIÓN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</w:p>
    <w:p w14:paraId="5740B7EA" w14:textId="0267E4DD" w:rsidR="009F029E" w:rsidRDefault="009F029E" w:rsidP="009F029E">
      <w:pPr>
        <w:jc w:val="both"/>
      </w:pP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de</w:t>
      </w:r>
      <w:r w:rsidR="00B2638D">
        <w:t xml:space="preserve"> </w:t>
      </w:r>
      <w:r>
        <w:t>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Escuela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San</w:t>
      </w:r>
      <w:r w:rsidR="00B2638D">
        <w:t xml:space="preserve"> </w:t>
      </w:r>
      <w:r>
        <w:t>Pablo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proofErr w:type="spellStart"/>
      <w:r>
        <w:t>Enokanqui</w:t>
      </w:r>
      <w:proofErr w:type="spellEnd"/>
      <w:r>
        <w:t>,</w:t>
      </w:r>
      <w:r w:rsidR="00B2638D">
        <w:t xml:space="preserve"> </w:t>
      </w:r>
      <w:r>
        <w:t>se</w:t>
      </w:r>
      <w:r w:rsidR="00B2638D">
        <w:t xml:space="preserve"> </w:t>
      </w:r>
      <w:r>
        <w:t>justifica</w:t>
      </w:r>
      <w:r w:rsidR="00B2638D">
        <w:t xml:space="preserve"> </w:t>
      </w:r>
      <w:r>
        <w:t>plenamente</w:t>
      </w:r>
      <w:r w:rsidR="00B2638D">
        <w:t xml:space="preserve"> </w:t>
      </w:r>
      <w:r>
        <w:t>en</w:t>
      </w:r>
      <w:r w:rsidR="00B2638D">
        <w:t xml:space="preserve"> </w:t>
      </w:r>
      <w:r>
        <w:t>función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necesidades</w:t>
      </w:r>
      <w:r w:rsidR="00B2638D">
        <w:t xml:space="preserve"> </w:t>
      </w:r>
      <w:r>
        <w:t>sociales,</w:t>
      </w:r>
      <w:r w:rsidR="00B2638D">
        <w:t xml:space="preserve"> </w:t>
      </w:r>
      <w:r>
        <w:t>culturales</w:t>
      </w:r>
      <w:r w:rsidR="00B2638D">
        <w:t xml:space="preserve"> </w:t>
      </w:r>
      <w:r>
        <w:t>y</w:t>
      </w:r>
      <w:r w:rsidR="00B2638D">
        <w:t xml:space="preserve"> </w:t>
      </w:r>
      <w:r>
        <w:t>educativas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Sachas.</w:t>
      </w:r>
      <w:r w:rsidR="00B2638D">
        <w:t xml:space="preserve"> </w:t>
      </w:r>
    </w:p>
    <w:p w14:paraId="05ABCD99" w14:textId="4A60D984" w:rsidR="009F029E" w:rsidRDefault="009F029E" w:rsidP="009F029E">
      <w:pPr>
        <w:jc w:val="both"/>
      </w:pPr>
      <w:r>
        <w:t>Este</w:t>
      </w:r>
      <w:r w:rsidR="00B2638D">
        <w:t xml:space="preserve"> </w:t>
      </w:r>
      <w:r>
        <w:t>cantón,</w:t>
      </w:r>
      <w:r w:rsidR="00B2638D">
        <w:t xml:space="preserve"> </w:t>
      </w:r>
      <w:r>
        <w:t>ubicado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se</w:t>
      </w:r>
      <w:r w:rsidR="00B2638D">
        <w:t xml:space="preserve"> </w:t>
      </w:r>
      <w:r>
        <w:t>caracteriza</w:t>
      </w:r>
      <w:r w:rsidR="00B2638D">
        <w:t xml:space="preserve"> </w:t>
      </w:r>
      <w:r>
        <w:t>por</w:t>
      </w:r>
      <w:r w:rsidR="00B2638D">
        <w:t xml:space="preserve"> </w:t>
      </w:r>
      <w:r>
        <w:t>ser</w:t>
      </w:r>
      <w:r w:rsidR="00B2638D">
        <w:t xml:space="preserve"> </w:t>
      </w:r>
      <w:r>
        <w:t>un</w:t>
      </w:r>
      <w:r w:rsidR="00B2638D">
        <w:t xml:space="preserve"> </w:t>
      </w:r>
      <w:r>
        <w:t>territorio</w:t>
      </w:r>
      <w:r w:rsidR="00B2638D">
        <w:t xml:space="preserve"> </w:t>
      </w:r>
      <w:r>
        <w:t>netamente</w:t>
      </w:r>
      <w:r w:rsidR="00B2638D">
        <w:t xml:space="preserve"> </w:t>
      </w:r>
      <w:r>
        <w:t>petrolero,</w:t>
      </w:r>
      <w:r w:rsidR="00B2638D">
        <w:t xml:space="preserve"> </w:t>
      </w:r>
      <w:r>
        <w:t>con</w:t>
      </w:r>
      <w:r w:rsidR="00B2638D">
        <w:t xml:space="preserve"> </w:t>
      </w:r>
      <w:r>
        <w:t>una</w:t>
      </w:r>
      <w:r w:rsidR="00B2638D">
        <w:t xml:space="preserve"> </w:t>
      </w:r>
      <w:r>
        <w:t>población</w:t>
      </w:r>
      <w:r w:rsidR="00B2638D">
        <w:t xml:space="preserve"> </w:t>
      </w:r>
      <w:r>
        <w:t>diversa</w:t>
      </w:r>
      <w:r w:rsidR="00B2638D">
        <w:t xml:space="preserve"> </w:t>
      </w:r>
      <w:r>
        <w:t>que</w:t>
      </w:r>
      <w:r w:rsidR="00B2638D">
        <w:t xml:space="preserve"> </w:t>
      </w:r>
      <w:r>
        <w:t>combina</w:t>
      </w:r>
      <w:r w:rsidR="00B2638D">
        <w:t xml:space="preserve"> </w:t>
      </w:r>
      <w:r>
        <w:t>comunidades</w:t>
      </w:r>
      <w:r w:rsidR="00B2638D">
        <w:t xml:space="preserve"> </w:t>
      </w:r>
      <w:r>
        <w:t>rurales</w:t>
      </w:r>
      <w:r w:rsidR="00B2638D">
        <w:t xml:space="preserve"> </w:t>
      </w:r>
      <w:r>
        <w:t>y</w:t>
      </w:r>
      <w:r w:rsidR="00B2638D">
        <w:t xml:space="preserve"> </w:t>
      </w:r>
      <w:r>
        <w:t>urbanas.</w:t>
      </w:r>
      <w:r w:rsidR="00B2638D">
        <w:t xml:space="preserve"> </w:t>
      </w:r>
      <w:r>
        <w:t>El</w:t>
      </w:r>
      <w:r w:rsidR="00B2638D">
        <w:t xml:space="preserve"> </w:t>
      </w:r>
      <w:r>
        <w:t>crecimiento</w:t>
      </w:r>
      <w:r w:rsidR="00B2638D">
        <w:t xml:space="preserve"> </w:t>
      </w:r>
      <w:r>
        <w:t>demográfico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dinámica</w:t>
      </w:r>
      <w:r w:rsidR="00B2638D">
        <w:t xml:space="preserve"> </w:t>
      </w:r>
      <w:r>
        <w:t>económica</w:t>
      </w:r>
      <w:r w:rsidR="00B2638D">
        <w:t xml:space="preserve"> </w:t>
      </w:r>
      <w:r>
        <w:t>han</w:t>
      </w:r>
      <w:r w:rsidR="00B2638D">
        <w:t xml:space="preserve"> </w:t>
      </w:r>
      <w:r>
        <w:t>generado</w:t>
      </w:r>
      <w:r w:rsidR="00B2638D">
        <w:t xml:space="preserve"> </w:t>
      </w:r>
      <w:r>
        <w:t>una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lastRenderedPageBreak/>
        <w:t>básicos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social,</w:t>
      </w:r>
      <w:r w:rsidR="00B2638D">
        <w:t xml:space="preserve"> </w:t>
      </w:r>
      <w:r>
        <w:t>especialmente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ámbito</w:t>
      </w:r>
      <w:r w:rsidR="00B2638D">
        <w:t xml:space="preserve"> </w:t>
      </w:r>
      <w:r>
        <w:t>educativo.</w:t>
      </w:r>
      <w:r w:rsidR="00B2638D">
        <w:t xml:space="preserve"> </w:t>
      </w:r>
      <w:r>
        <w:t>Sin</w:t>
      </w:r>
      <w:r w:rsidR="00B2638D">
        <w:t xml:space="preserve"> </w:t>
      </w:r>
      <w:r>
        <w:t>embargo,</w:t>
      </w:r>
      <w:r w:rsidR="00B2638D">
        <w:t xml:space="preserve"> </w:t>
      </w:r>
      <w:r>
        <w:t>las</w:t>
      </w:r>
      <w:r w:rsidR="00B2638D">
        <w:t xml:space="preserve"> </w:t>
      </w:r>
      <w:r>
        <w:t>instituciones</w:t>
      </w:r>
      <w:r w:rsidR="00B2638D">
        <w:t xml:space="preserve"> </w:t>
      </w:r>
      <w:r>
        <w:t>escolares</w:t>
      </w:r>
      <w:r w:rsidR="00B2638D">
        <w:t xml:space="preserve"> </w:t>
      </w:r>
      <w:r>
        <w:t>enfrentan</w:t>
      </w:r>
      <w:r w:rsidR="00B2638D">
        <w:t xml:space="preserve"> </w:t>
      </w:r>
      <w:r>
        <w:t>limitaciones</w:t>
      </w:r>
      <w:r w:rsidR="00B2638D">
        <w:t xml:space="preserve"> </w:t>
      </w:r>
      <w:r>
        <w:t>que</w:t>
      </w:r>
      <w:r w:rsidR="00B2638D">
        <w:t xml:space="preserve"> </w:t>
      </w:r>
      <w:r>
        <w:t>afectan</w:t>
      </w:r>
      <w:r w:rsidR="00B2638D">
        <w:t xml:space="preserve"> </w:t>
      </w:r>
      <w:r>
        <w:t>directamente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del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bienestar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estudiantes.</w:t>
      </w:r>
      <w:r w:rsidR="00B2638D">
        <w:t xml:space="preserve"> </w:t>
      </w:r>
    </w:p>
    <w:p w14:paraId="68F641A4" w14:textId="7D1AACF7" w:rsidR="009F029E" w:rsidRDefault="009F029E" w:rsidP="009F029E">
      <w:pPr>
        <w:jc w:val="both"/>
      </w:pP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,</w:t>
      </w:r>
      <w:r w:rsidR="00B2638D">
        <w:t xml:space="preserve"> </w:t>
      </w:r>
      <w:r>
        <w:t>la</w:t>
      </w:r>
      <w:r w:rsidR="00B2638D">
        <w:t xml:space="preserve"> </w:t>
      </w:r>
      <w:r>
        <w:t>alta</w:t>
      </w:r>
      <w:r w:rsidR="00B2638D">
        <w:t xml:space="preserve"> </w:t>
      </w:r>
      <w:r>
        <w:t>demanda</w:t>
      </w:r>
      <w:r w:rsidR="00B2638D">
        <w:t xml:space="preserve"> </w:t>
      </w:r>
      <w:r>
        <w:t>de</w:t>
      </w:r>
      <w:r w:rsidR="00B2638D">
        <w:t xml:space="preserve"> </w:t>
      </w:r>
      <w:r>
        <w:t>estudiantes</w:t>
      </w:r>
      <w:r w:rsidR="00B2638D">
        <w:t xml:space="preserve"> </w:t>
      </w:r>
      <w:r>
        <w:t>de</w:t>
      </w:r>
      <w:r w:rsidR="00B2638D">
        <w:t xml:space="preserve"> </w:t>
      </w:r>
      <w:r>
        <w:t>532</w:t>
      </w:r>
      <w:r w:rsidR="00B2638D">
        <w:t xml:space="preserve"> </w:t>
      </w:r>
      <w:r>
        <w:t>estudiantes</w:t>
      </w:r>
      <w:r w:rsidR="00B2638D">
        <w:t xml:space="preserve"> </w:t>
      </w:r>
      <w:r>
        <w:t>ha</w:t>
      </w:r>
      <w:r w:rsidR="00B2638D">
        <w:t xml:space="preserve"> </w:t>
      </w:r>
      <w:r>
        <w:t>sobrepasado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</w:t>
      </w:r>
      <w:r w:rsidR="00B2638D">
        <w:t xml:space="preserve"> </w:t>
      </w:r>
      <w:r>
        <w:t>existentes,</w:t>
      </w:r>
      <w:r w:rsidR="00B2638D">
        <w:t xml:space="preserve"> </w:t>
      </w:r>
      <w:r>
        <w:t>generando</w:t>
      </w:r>
      <w:r w:rsidR="00B2638D">
        <w:t xml:space="preserve"> </w:t>
      </w:r>
      <w:r>
        <w:t>condiciones</w:t>
      </w:r>
      <w:r w:rsidR="00B2638D">
        <w:t xml:space="preserve"> </w:t>
      </w:r>
      <w:r>
        <w:t>que</w:t>
      </w:r>
      <w:r w:rsidR="00B2638D">
        <w:t xml:space="preserve"> </w:t>
      </w:r>
      <w:r>
        <w:t>ponen</w:t>
      </w:r>
      <w:r w:rsidR="00B2638D">
        <w:t xml:space="preserve"> </w:t>
      </w:r>
      <w:r>
        <w:t>en</w:t>
      </w:r>
      <w:r w:rsidR="00B2638D">
        <w:t xml:space="preserve"> </w:t>
      </w:r>
      <w:r>
        <w:t>riesgo</w:t>
      </w:r>
      <w:r w:rsidR="00B2638D">
        <w:t xml:space="preserve"> </w:t>
      </w:r>
      <w:r>
        <w:t>la</w:t>
      </w:r>
      <w:r w:rsidR="00B2638D">
        <w:t xml:space="preserve"> </w:t>
      </w:r>
      <w:r>
        <w:t>salud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seguridad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una</w:t>
      </w:r>
      <w:r w:rsidR="00B2638D">
        <w:t xml:space="preserve"> </w:t>
      </w:r>
      <w:r>
        <w:t>nueva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permitirá</w:t>
      </w:r>
      <w:r w:rsidR="00B2638D">
        <w:t xml:space="preserve"> </w:t>
      </w:r>
      <w:r>
        <w:t>garantizar</w:t>
      </w:r>
      <w:r w:rsidR="00B2638D">
        <w:t xml:space="preserve"> </w:t>
      </w:r>
      <w:r>
        <w:t>ambientes</w:t>
      </w:r>
      <w:r w:rsidR="00B2638D">
        <w:t xml:space="preserve"> </w:t>
      </w:r>
      <w:r>
        <w:t>higiénicos</w:t>
      </w:r>
      <w:r w:rsidR="00B2638D">
        <w:t xml:space="preserve"> </w:t>
      </w:r>
      <w:r>
        <w:t>y</w:t>
      </w:r>
      <w:r w:rsidR="00B2638D">
        <w:t xml:space="preserve"> </w:t>
      </w:r>
      <w:r>
        <w:t>adecuados,</w:t>
      </w:r>
      <w:r w:rsidR="00B2638D">
        <w:t xml:space="preserve"> </w:t>
      </w:r>
      <w:r>
        <w:t>contribuyendo</w:t>
      </w:r>
      <w:r w:rsidR="00B2638D">
        <w:t xml:space="preserve"> </w:t>
      </w:r>
      <w:r>
        <w:t>al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niños</w:t>
      </w:r>
      <w:r w:rsidR="00B2638D">
        <w:t xml:space="preserve"> </w:t>
      </w:r>
      <w:r>
        <w:t>y</w:t>
      </w:r>
      <w:r w:rsidR="00B2638D">
        <w:t xml:space="preserve"> </w:t>
      </w:r>
      <w:r>
        <w:t>jóvenes.</w:t>
      </w:r>
      <w:r w:rsidR="00B2638D">
        <w:t xml:space="preserve"> </w:t>
      </w:r>
    </w:p>
    <w:p w14:paraId="4C29A3DC" w14:textId="38FF6CA6" w:rsidR="00C26E26" w:rsidRDefault="00B2638D" w:rsidP="009F029E">
      <w:pPr>
        <w:jc w:val="both"/>
      </w:pPr>
      <w:r>
        <w:t xml:space="preserve"> </w:t>
      </w:r>
      <w:r w:rsidR="009F029E">
        <w:t>No</w:t>
      </w:r>
      <w:r>
        <w:t xml:space="preserve"> </w:t>
      </w:r>
      <w:r w:rsidR="009F029E">
        <w:t>obstante,</w:t>
      </w:r>
      <w:r>
        <w:t xml:space="preserve"> </w:t>
      </w:r>
      <w:r w:rsidR="009F029E">
        <w:t>las</w:t>
      </w:r>
      <w:r>
        <w:t xml:space="preserve"> </w:t>
      </w:r>
      <w:r w:rsidR="009F029E">
        <w:t>compañías</w:t>
      </w:r>
      <w:r>
        <w:t xml:space="preserve"> </w:t>
      </w:r>
      <w:r w:rsidR="009F029E">
        <w:t>petroleras</w:t>
      </w:r>
      <w:r>
        <w:t xml:space="preserve"> </w:t>
      </w:r>
      <w:r w:rsidR="009F029E">
        <w:t>han</w:t>
      </w:r>
      <w:r>
        <w:t xml:space="preserve"> </w:t>
      </w:r>
      <w:r w:rsidR="009F029E">
        <w:t>desarrollado</w:t>
      </w:r>
      <w:r>
        <w:t xml:space="preserve"> </w:t>
      </w:r>
      <w:r w:rsidR="009F029E">
        <w:t>programas</w:t>
      </w:r>
      <w:r>
        <w:t xml:space="preserve"> </w:t>
      </w:r>
      <w:r w:rsidR="009F029E">
        <w:t>de</w:t>
      </w:r>
      <w:r>
        <w:t xml:space="preserve"> </w:t>
      </w:r>
      <w:r w:rsidR="009F029E">
        <w:t>responsabilidad</w:t>
      </w:r>
      <w:r>
        <w:t xml:space="preserve"> </w:t>
      </w:r>
      <w:r w:rsidR="009F029E">
        <w:t>social</w:t>
      </w:r>
      <w:r>
        <w:t xml:space="preserve"> </w:t>
      </w:r>
      <w:r w:rsidR="009F029E">
        <w:t>que</w:t>
      </w:r>
      <w:r>
        <w:t xml:space="preserve"> </w:t>
      </w:r>
      <w:r w:rsidR="009F029E">
        <w:t>buscan</w:t>
      </w:r>
      <w:r>
        <w:t xml:space="preserve"> </w:t>
      </w:r>
      <w:r w:rsidR="009F029E">
        <w:t>mitigar</w:t>
      </w:r>
      <w:r>
        <w:t xml:space="preserve"> </w:t>
      </w:r>
      <w:r w:rsidR="009F029E">
        <w:t>los</w:t>
      </w:r>
      <w:r>
        <w:t xml:space="preserve"> </w:t>
      </w:r>
      <w:r w:rsidR="009F029E">
        <w:t>efectos</w:t>
      </w:r>
      <w:r>
        <w:t xml:space="preserve"> </w:t>
      </w:r>
      <w:r w:rsidR="009F029E">
        <w:t>de</w:t>
      </w:r>
      <w:r>
        <w:t xml:space="preserve"> </w:t>
      </w:r>
      <w:r w:rsidR="009F029E">
        <w:t>su</w:t>
      </w:r>
      <w:r>
        <w:t xml:space="preserve"> </w:t>
      </w:r>
      <w:r w:rsidR="009F029E">
        <w:t>actividad.</w:t>
      </w:r>
      <w:r>
        <w:t xml:space="preserve"> </w:t>
      </w:r>
      <w:r w:rsidR="009F029E">
        <w:t>Estos</w:t>
      </w:r>
      <w:r>
        <w:t xml:space="preserve"> </w:t>
      </w:r>
      <w:r w:rsidR="009F029E">
        <w:t>incluyen</w:t>
      </w:r>
      <w:r>
        <w:t xml:space="preserve"> </w:t>
      </w:r>
      <w:r w:rsidR="009F029E">
        <w:t>la</w:t>
      </w:r>
      <w:r>
        <w:t xml:space="preserve"> </w:t>
      </w:r>
      <w:r w:rsidR="009F029E">
        <w:t>construcción</w:t>
      </w:r>
      <w:r>
        <w:t xml:space="preserve"> </w:t>
      </w:r>
      <w:r w:rsidR="009F029E">
        <w:t>de</w:t>
      </w:r>
      <w:r>
        <w:t xml:space="preserve"> </w:t>
      </w:r>
      <w:r w:rsidR="009F029E">
        <w:t>infraestructura</w:t>
      </w:r>
      <w:r>
        <w:t xml:space="preserve"> </w:t>
      </w:r>
      <w:r w:rsidR="009F029E">
        <w:t>básica,</w:t>
      </w:r>
      <w:r>
        <w:t xml:space="preserve"> </w:t>
      </w:r>
      <w:r w:rsidR="009F029E">
        <w:t>apoyo</w:t>
      </w:r>
      <w:r>
        <w:t xml:space="preserve"> </w:t>
      </w:r>
      <w:r w:rsidR="009F029E">
        <w:t>a</w:t>
      </w:r>
      <w:r>
        <w:t xml:space="preserve"> </w:t>
      </w:r>
      <w:r w:rsidR="009F029E">
        <w:t>proyectos</w:t>
      </w:r>
      <w:r>
        <w:t xml:space="preserve"> </w:t>
      </w:r>
      <w:r w:rsidR="009F029E">
        <w:t>educativos</w:t>
      </w:r>
      <w:r>
        <w:t xml:space="preserve"> </w:t>
      </w:r>
      <w:r w:rsidR="009F029E">
        <w:t>y</w:t>
      </w:r>
      <w:r>
        <w:t xml:space="preserve"> </w:t>
      </w:r>
      <w:r w:rsidR="009F029E">
        <w:t>de</w:t>
      </w:r>
      <w:r>
        <w:t xml:space="preserve"> </w:t>
      </w:r>
      <w:r w:rsidR="009F029E">
        <w:t>salud,</w:t>
      </w:r>
      <w:r>
        <w:t xml:space="preserve"> </w:t>
      </w:r>
      <w:r w:rsidR="009F029E">
        <w:t>y</w:t>
      </w:r>
      <w:r>
        <w:t xml:space="preserve"> </w:t>
      </w:r>
      <w:r w:rsidR="009F029E">
        <w:t>convenios</w:t>
      </w:r>
      <w:r>
        <w:t xml:space="preserve"> </w:t>
      </w:r>
      <w:r w:rsidR="009F029E">
        <w:t>de</w:t>
      </w:r>
      <w:r>
        <w:t xml:space="preserve"> </w:t>
      </w:r>
      <w:r w:rsidR="009F029E">
        <w:t>compensación</w:t>
      </w:r>
      <w:r>
        <w:t xml:space="preserve"> </w:t>
      </w:r>
      <w:r w:rsidR="009F029E">
        <w:t>con</w:t>
      </w:r>
      <w:r>
        <w:t xml:space="preserve"> </w:t>
      </w:r>
      <w:r w:rsidR="009F029E">
        <w:t>comunidades</w:t>
      </w:r>
      <w:r>
        <w:t xml:space="preserve"> </w:t>
      </w:r>
      <w:r w:rsidR="009F029E">
        <w:t>afectadas.</w:t>
      </w:r>
      <w:r>
        <w:t xml:space="preserve"> </w:t>
      </w:r>
      <w:r w:rsidR="009F029E">
        <w:t>Aunque</w:t>
      </w:r>
      <w:r>
        <w:t xml:space="preserve"> </w:t>
      </w:r>
      <w:r w:rsidR="009F029E">
        <w:t>estas</w:t>
      </w:r>
      <w:r>
        <w:t xml:space="preserve"> </w:t>
      </w:r>
      <w:r w:rsidR="009F029E">
        <w:t>iniciativas</w:t>
      </w:r>
      <w:r>
        <w:t xml:space="preserve"> </w:t>
      </w:r>
      <w:r w:rsidR="009F029E">
        <w:t>han</w:t>
      </w:r>
      <w:r>
        <w:t xml:space="preserve"> </w:t>
      </w:r>
      <w:r w:rsidR="009F029E">
        <w:t>generado</w:t>
      </w:r>
      <w:r>
        <w:t xml:space="preserve"> </w:t>
      </w:r>
      <w:r w:rsidR="009F029E">
        <w:t>ciertos</w:t>
      </w:r>
      <w:r>
        <w:t xml:space="preserve"> </w:t>
      </w:r>
      <w:r w:rsidR="009F029E">
        <w:t>beneficios,</w:t>
      </w:r>
      <w:r>
        <w:t xml:space="preserve"> </w:t>
      </w:r>
      <w:r w:rsidR="009F029E">
        <w:t>suelen</w:t>
      </w:r>
      <w:r>
        <w:t xml:space="preserve"> </w:t>
      </w:r>
      <w:r w:rsidR="009F029E">
        <w:t>ser</w:t>
      </w:r>
      <w:r>
        <w:t xml:space="preserve"> </w:t>
      </w:r>
      <w:r w:rsidR="009F029E">
        <w:t>percibidas</w:t>
      </w:r>
      <w:r>
        <w:t xml:space="preserve"> </w:t>
      </w:r>
      <w:r w:rsidR="009F029E">
        <w:t>como</w:t>
      </w:r>
      <w:r>
        <w:t xml:space="preserve"> </w:t>
      </w:r>
      <w:r w:rsidR="009F029E">
        <w:t>insuficientes</w:t>
      </w:r>
      <w:r>
        <w:t xml:space="preserve"> </w:t>
      </w:r>
      <w:r w:rsidR="009F029E">
        <w:t>o</w:t>
      </w:r>
      <w:r>
        <w:t xml:space="preserve"> </w:t>
      </w:r>
      <w:r w:rsidR="009F029E">
        <w:t>poco</w:t>
      </w:r>
      <w:r>
        <w:t xml:space="preserve"> </w:t>
      </w:r>
      <w:r w:rsidR="009F029E">
        <w:t>sostenibles,</w:t>
      </w:r>
      <w:r>
        <w:t xml:space="preserve"> </w:t>
      </w:r>
      <w:r w:rsidR="009F029E">
        <w:t>ya</w:t>
      </w:r>
      <w:r>
        <w:t xml:space="preserve"> </w:t>
      </w:r>
      <w:r w:rsidR="009F029E">
        <w:t>que</w:t>
      </w:r>
      <w:r>
        <w:t xml:space="preserve"> </w:t>
      </w:r>
      <w:r w:rsidR="009F029E">
        <w:t>no</w:t>
      </w:r>
      <w:r>
        <w:t xml:space="preserve"> </w:t>
      </w:r>
      <w:r w:rsidR="009F029E">
        <w:t>siempre</w:t>
      </w:r>
      <w:r>
        <w:t xml:space="preserve"> </w:t>
      </w:r>
      <w:r w:rsidR="009F029E">
        <w:t>responden</w:t>
      </w:r>
      <w:r>
        <w:t xml:space="preserve"> </w:t>
      </w:r>
      <w:r w:rsidR="009F029E">
        <w:t>a</w:t>
      </w:r>
      <w:r>
        <w:t xml:space="preserve"> </w:t>
      </w:r>
      <w:r w:rsidR="009F029E">
        <w:t>las</w:t>
      </w:r>
      <w:r>
        <w:t xml:space="preserve"> </w:t>
      </w:r>
      <w:r w:rsidR="009F029E">
        <w:t>necesidades</w:t>
      </w:r>
      <w:r>
        <w:t xml:space="preserve"> </w:t>
      </w:r>
      <w:r w:rsidR="009F029E">
        <w:t>culturales</w:t>
      </w:r>
      <w:r>
        <w:t xml:space="preserve"> </w:t>
      </w:r>
      <w:r w:rsidR="009F029E">
        <w:t>y</w:t>
      </w:r>
      <w:r>
        <w:t xml:space="preserve"> </w:t>
      </w:r>
      <w:r w:rsidR="009F029E">
        <w:t>organizativas</w:t>
      </w:r>
      <w:r>
        <w:t xml:space="preserve"> </w:t>
      </w:r>
      <w:r w:rsidR="009F029E">
        <w:t>de</w:t>
      </w:r>
      <w:r>
        <w:t xml:space="preserve"> </w:t>
      </w:r>
      <w:r w:rsidR="009F029E">
        <w:t>la</w:t>
      </w:r>
      <w:r>
        <w:t xml:space="preserve"> </w:t>
      </w:r>
      <w:r w:rsidR="009F029E">
        <w:t>población.</w:t>
      </w:r>
      <w:r>
        <w:t xml:space="preserve"> </w:t>
      </w:r>
      <w:r w:rsidR="009F029E">
        <w:t>La</w:t>
      </w:r>
      <w:r>
        <w:t xml:space="preserve"> </w:t>
      </w:r>
      <w:r w:rsidR="009F029E">
        <w:t>responsabilidad</w:t>
      </w:r>
      <w:r>
        <w:t xml:space="preserve"> </w:t>
      </w:r>
      <w:r w:rsidR="009F029E">
        <w:t>social</w:t>
      </w:r>
      <w:r>
        <w:t xml:space="preserve"> </w:t>
      </w:r>
      <w:r w:rsidR="009F029E">
        <w:t>empresarial,</w:t>
      </w:r>
      <w:r>
        <w:t xml:space="preserve"> </w:t>
      </w:r>
      <w:r w:rsidR="009F029E">
        <w:t>en</w:t>
      </w:r>
      <w:r>
        <w:t xml:space="preserve"> </w:t>
      </w:r>
      <w:r w:rsidR="009F029E">
        <w:t>muchos</w:t>
      </w:r>
      <w:r>
        <w:t xml:space="preserve"> </w:t>
      </w:r>
      <w:r w:rsidR="009F029E">
        <w:t>casos,</w:t>
      </w:r>
      <w:r>
        <w:t xml:space="preserve"> </w:t>
      </w:r>
      <w:r w:rsidR="009F029E">
        <w:t>se</w:t>
      </w:r>
      <w:r>
        <w:t xml:space="preserve"> </w:t>
      </w:r>
      <w:r w:rsidR="009F029E">
        <w:t>ha</w:t>
      </w:r>
      <w:r>
        <w:t xml:space="preserve"> </w:t>
      </w:r>
      <w:r w:rsidR="009F029E">
        <w:t>centrado</w:t>
      </w:r>
      <w:r>
        <w:t xml:space="preserve"> </w:t>
      </w:r>
      <w:r w:rsidR="009F029E">
        <w:t>en</w:t>
      </w:r>
      <w:r>
        <w:t xml:space="preserve"> </w:t>
      </w:r>
      <w:r w:rsidR="009F029E">
        <w:t>obras</w:t>
      </w:r>
      <w:r>
        <w:t xml:space="preserve"> </w:t>
      </w:r>
      <w:r w:rsidR="009F029E">
        <w:t>materiales</w:t>
      </w:r>
      <w:r>
        <w:t xml:space="preserve"> </w:t>
      </w:r>
      <w:r w:rsidR="009F029E">
        <w:t>sin</w:t>
      </w:r>
      <w:r>
        <w:t xml:space="preserve"> </w:t>
      </w:r>
      <w:r w:rsidR="009F029E">
        <w:t>atender</w:t>
      </w:r>
      <w:r>
        <w:t xml:space="preserve"> </w:t>
      </w:r>
      <w:r w:rsidR="009F029E">
        <w:t>de</w:t>
      </w:r>
      <w:r>
        <w:t xml:space="preserve"> </w:t>
      </w:r>
      <w:r w:rsidR="009F029E">
        <w:t>manera</w:t>
      </w:r>
      <w:r>
        <w:t xml:space="preserve"> </w:t>
      </w:r>
      <w:r w:rsidR="009F029E">
        <w:t>integral</w:t>
      </w:r>
      <w:r>
        <w:t xml:space="preserve"> </w:t>
      </w:r>
      <w:r w:rsidR="009F029E">
        <w:t>la</w:t>
      </w:r>
      <w:r>
        <w:t xml:space="preserve"> </w:t>
      </w:r>
      <w:r w:rsidR="009F029E">
        <w:t>dimensión</w:t>
      </w:r>
      <w:r>
        <w:t xml:space="preserve"> </w:t>
      </w:r>
      <w:r w:rsidR="009F029E">
        <w:t>cultural</w:t>
      </w:r>
      <w:r>
        <w:t xml:space="preserve"> </w:t>
      </w:r>
      <w:r w:rsidR="009F029E">
        <w:t>y</w:t>
      </w:r>
      <w:r>
        <w:t xml:space="preserve"> </w:t>
      </w:r>
      <w:r w:rsidR="009F029E">
        <w:t>comunitaria.</w:t>
      </w:r>
    </w:p>
    <w:p w14:paraId="071CC24D" w14:textId="722D32E4" w:rsidR="00C26E26" w:rsidRDefault="009F029E" w:rsidP="0042030B">
      <w:pPr>
        <w:jc w:val="both"/>
      </w:pPr>
      <w:r>
        <w:t>(…)</w:t>
      </w:r>
    </w:p>
    <w:p w14:paraId="49C022F4" w14:textId="7951739C" w:rsidR="009F029E" w:rsidRDefault="009F029E" w:rsidP="009F029E">
      <w:pPr>
        <w:jc w:val="both"/>
      </w:pPr>
      <w:r>
        <w:t>CONCLUSIÓN</w:t>
      </w:r>
      <w:r w:rsidR="00B2638D">
        <w:t xml:space="preserve"> </w:t>
      </w:r>
    </w:p>
    <w:p w14:paraId="10D48A64" w14:textId="05CE30E2" w:rsidR="00B23FCA" w:rsidRDefault="00A77E0A" w:rsidP="00B23FCA">
      <w:pPr>
        <w:jc w:val="both"/>
      </w:pPr>
      <w:r>
        <w:t>•</w:t>
      </w:r>
      <w:r w:rsidR="00B2638D">
        <w:t xml:space="preserve"> </w:t>
      </w:r>
      <w:r w:rsidR="00B23FCA">
        <w:t>Solicitar</w:t>
      </w:r>
      <w:r w:rsidR="00B2638D">
        <w:t xml:space="preserve"> </w:t>
      </w:r>
      <w:r w:rsidR="00B23FCA">
        <w:t>la</w:t>
      </w:r>
      <w:r w:rsidR="00B2638D">
        <w:t xml:space="preserve"> </w:t>
      </w:r>
      <w:r w:rsidR="00B23FCA">
        <w:t>autorización</w:t>
      </w:r>
      <w:r w:rsidR="00B2638D">
        <w:t xml:space="preserve"> </w:t>
      </w:r>
      <w:r w:rsidR="00B23FCA">
        <w:t>para</w:t>
      </w:r>
      <w:r w:rsidR="00B2638D">
        <w:t xml:space="preserve"> </w:t>
      </w:r>
      <w:r w:rsidR="00B23FCA">
        <w:t>la</w:t>
      </w:r>
      <w:r w:rsidR="00B2638D">
        <w:t xml:space="preserve"> </w:t>
      </w:r>
      <w:r w:rsidR="00B23FCA">
        <w:t>intervención</w:t>
      </w:r>
      <w:r w:rsidR="00B2638D">
        <w:t xml:space="preserve"> </w:t>
      </w:r>
      <w:r w:rsidR="00B23FCA">
        <w:t>previo</w:t>
      </w:r>
      <w:r w:rsidR="00B2638D">
        <w:t xml:space="preserve"> </w:t>
      </w:r>
      <w:r w:rsidR="00B23FCA">
        <w:t>a</w:t>
      </w:r>
      <w:r w:rsidR="00B2638D">
        <w:t xml:space="preserve"> </w:t>
      </w:r>
      <w:r w:rsidR="00B23FCA">
        <w:t>la</w:t>
      </w:r>
      <w:r w:rsidR="00B2638D">
        <w:t xml:space="preserve"> </w:t>
      </w:r>
      <w:r w:rsidR="00B23FCA">
        <w:t>realización</w:t>
      </w:r>
      <w:r w:rsidR="00B2638D">
        <w:t xml:space="preserve"> </w:t>
      </w:r>
      <w:r w:rsidR="00B23FCA">
        <w:t>de</w:t>
      </w:r>
      <w:r w:rsidR="00B2638D">
        <w:t xml:space="preserve"> </w:t>
      </w:r>
      <w:r w:rsidR="00B23FCA">
        <w:t>convenio</w:t>
      </w:r>
      <w:r w:rsidR="00B2638D">
        <w:t xml:space="preserve"> </w:t>
      </w:r>
      <w:r w:rsidR="00B23FCA">
        <w:t>exclusivamente</w:t>
      </w:r>
      <w:r w:rsidR="00B2638D">
        <w:t xml:space="preserve"> </w:t>
      </w:r>
      <w:r w:rsidR="00B23FCA">
        <w:t>en</w:t>
      </w:r>
      <w:r w:rsidR="00B2638D">
        <w:t xml:space="preserve"> </w:t>
      </w:r>
      <w:r w:rsidR="00B23FCA">
        <w:t>las</w:t>
      </w:r>
      <w:r w:rsidR="00B2638D">
        <w:t xml:space="preserve"> </w:t>
      </w:r>
      <w:r w:rsidR="00B23FCA">
        <w:t>Unidades</w:t>
      </w:r>
      <w:r w:rsidR="00B2638D">
        <w:t xml:space="preserve"> </w:t>
      </w:r>
      <w:r w:rsidR="00B23FCA">
        <w:t>Educativas</w:t>
      </w:r>
      <w:r w:rsidR="00B2638D">
        <w:t xml:space="preserve"> </w:t>
      </w:r>
      <w:r w:rsidR="00B23FCA">
        <w:t>Valerio</w:t>
      </w:r>
      <w:r w:rsidR="00B2638D">
        <w:t xml:space="preserve"> </w:t>
      </w:r>
      <w:r w:rsidR="00B23FCA">
        <w:t>Grefa</w:t>
      </w:r>
      <w:r w:rsidR="00B2638D">
        <w:t xml:space="preserve"> </w:t>
      </w:r>
      <w:r w:rsidR="00B23FCA">
        <w:t>y</w:t>
      </w:r>
      <w:r w:rsidR="00B2638D">
        <w:t xml:space="preserve"> </w:t>
      </w:r>
      <w:r w:rsidR="00B23FCA">
        <w:t>30</w:t>
      </w:r>
      <w:r w:rsidR="00B2638D">
        <w:t xml:space="preserve"> </w:t>
      </w:r>
      <w:r w:rsidR="00B23FCA">
        <w:t>de</w:t>
      </w:r>
      <w:r w:rsidR="00B2638D">
        <w:t xml:space="preserve"> </w:t>
      </w:r>
      <w:proofErr w:type="gramStart"/>
      <w:r w:rsidR="00B23FCA">
        <w:t>Abril</w:t>
      </w:r>
      <w:proofErr w:type="gramEnd"/>
      <w:r w:rsidR="00B23FCA">
        <w:t>.</w:t>
      </w:r>
    </w:p>
    <w:p w14:paraId="18C6393F" w14:textId="1CEEBC63" w:rsidR="009F029E" w:rsidRDefault="00A77E0A" w:rsidP="009F029E">
      <w:pPr>
        <w:jc w:val="both"/>
      </w:pPr>
      <w:r>
        <w:t>•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acuerdo</w:t>
      </w:r>
      <w:r w:rsidR="00B2638D">
        <w:t xml:space="preserve"> </w:t>
      </w:r>
      <w:r w:rsidR="009F029E">
        <w:t>con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inspección</w:t>
      </w:r>
      <w:r w:rsidR="00B2638D">
        <w:t xml:space="preserve"> </w:t>
      </w:r>
      <w:r w:rsidR="009F029E">
        <w:t>técnica</w:t>
      </w:r>
      <w:r w:rsidR="00B2638D">
        <w:t xml:space="preserve"> </w:t>
      </w:r>
      <w:r w:rsidR="009F029E">
        <w:t>realizada</w:t>
      </w:r>
      <w:r w:rsidR="00B2638D">
        <w:t xml:space="preserve"> </w:t>
      </w:r>
      <w:r w:rsidR="009F029E">
        <w:t>y</w:t>
      </w:r>
      <w:r w:rsidR="00B2638D">
        <w:t xml:space="preserve"> </w:t>
      </w:r>
      <w:r w:rsidR="009F029E">
        <w:t>el</w:t>
      </w:r>
      <w:r w:rsidR="00B2638D">
        <w:t xml:space="preserve"> </w:t>
      </w:r>
      <w:r w:rsidR="009F029E">
        <w:t>análisis</w:t>
      </w:r>
      <w:r w:rsidR="00B2638D">
        <w:t xml:space="preserve"> </w:t>
      </w:r>
      <w:r w:rsidR="009F029E">
        <w:t>efectuado,</w:t>
      </w:r>
      <w:r w:rsidR="00B2638D">
        <w:t xml:space="preserve"> </w:t>
      </w:r>
      <w:r w:rsidR="009F029E">
        <w:t>se</w:t>
      </w:r>
      <w:r w:rsidR="00B2638D">
        <w:t xml:space="preserve"> </w:t>
      </w:r>
      <w:r w:rsidR="009F029E">
        <w:t>concluye</w:t>
      </w:r>
      <w:r w:rsidR="00B2638D">
        <w:t xml:space="preserve"> </w:t>
      </w:r>
      <w:r w:rsidR="009F029E">
        <w:t>que</w:t>
      </w:r>
      <w:r w:rsidR="00B2638D">
        <w:t xml:space="preserve"> </w:t>
      </w:r>
      <w:r w:rsidR="009F029E">
        <w:t>todos</w:t>
      </w:r>
      <w:r w:rsidR="00B2638D">
        <w:t xml:space="preserve"> </w:t>
      </w:r>
      <w:r w:rsidR="009F029E">
        <w:t>los</w:t>
      </w:r>
      <w:r w:rsidR="00B2638D">
        <w:t xml:space="preserve"> </w:t>
      </w:r>
      <w:r w:rsidR="009F029E">
        <w:t>proyectos</w:t>
      </w:r>
      <w:r w:rsidR="00B2638D">
        <w:t xml:space="preserve"> </w:t>
      </w:r>
      <w:r w:rsidR="009F029E">
        <w:t>técnicamente</w:t>
      </w:r>
      <w:r w:rsidR="00B2638D">
        <w:t xml:space="preserve"> </w:t>
      </w:r>
      <w:r w:rsidR="009F029E">
        <w:t>son</w:t>
      </w:r>
      <w:r w:rsidR="00B2638D">
        <w:t xml:space="preserve"> </w:t>
      </w:r>
      <w:r w:rsidR="009F029E">
        <w:t>FACTIBLES,</w:t>
      </w:r>
      <w:r w:rsidR="00B2638D">
        <w:t xml:space="preserve"> </w:t>
      </w:r>
      <w:r w:rsidR="009F029E">
        <w:t>considerando</w:t>
      </w:r>
      <w:r w:rsidR="00B2638D">
        <w:t xml:space="preserve"> </w:t>
      </w:r>
      <w:r w:rsidR="009F029E">
        <w:t>sus</w:t>
      </w:r>
      <w:r w:rsidR="00B2638D">
        <w:t xml:space="preserve"> </w:t>
      </w:r>
      <w:r>
        <w:t>presupuestos</w:t>
      </w:r>
      <w:r w:rsidR="00B2638D">
        <w:t xml:space="preserve"> </w:t>
      </w:r>
      <w:r>
        <w:t>referenciales</w:t>
      </w:r>
      <w:r w:rsidR="00B2638D">
        <w:t xml:space="preserve"> </w:t>
      </w:r>
      <w:r w:rsidR="009F029E">
        <w:t>permitirá</w:t>
      </w:r>
      <w:r w:rsidR="00B2638D">
        <w:t xml:space="preserve"> </w:t>
      </w:r>
      <w:r w:rsidR="009F029E">
        <w:t>mejorar</w:t>
      </w:r>
      <w:r w:rsidR="00B2638D">
        <w:t xml:space="preserve"> </w:t>
      </w:r>
      <w:r w:rsidR="009F029E">
        <w:t>las</w:t>
      </w:r>
      <w:r w:rsidR="00B2638D">
        <w:t xml:space="preserve"> </w:t>
      </w:r>
      <w:r w:rsidR="009F029E">
        <w:t>condiciones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seguridad,</w:t>
      </w:r>
      <w:r w:rsidR="00B2638D">
        <w:t xml:space="preserve"> </w:t>
      </w:r>
      <w:r w:rsidR="009F029E">
        <w:t>funcionalidad</w:t>
      </w:r>
      <w:r w:rsidR="00B2638D">
        <w:t xml:space="preserve"> </w:t>
      </w:r>
      <w:r w:rsidR="009F029E">
        <w:t>y</w:t>
      </w:r>
      <w:r w:rsidR="00B2638D">
        <w:t xml:space="preserve"> </w:t>
      </w:r>
      <w:r w:rsidR="009F029E">
        <w:t>aprovechamiento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infraestructuras</w:t>
      </w:r>
      <w:r w:rsidR="00B2638D">
        <w:t xml:space="preserve"> </w:t>
      </w:r>
      <w:r w:rsidR="009F029E">
        <w:t>Comunitarias,</w:t>
      </w:r>
      <w:r w:rsidR="00B2638D">
        <w:t xml:space="preserve"> </w:t>
      </w:r>
      <w:r w:rsidR="009F029E">
        <w:t>beneficiando</w:t>
      </w:r>
      <w:r w:rsidR="00B2638D">
        <w:t xml:space="preserve"> </w:t>
      </w:r>
      <w:r w:rsidR="009F029E">
        <w:t>directamente</w:t>
      </w:r>
      <w:r w:rsidR="00B2638D">
        <w:t xml:space="preserve"> </w:t>
      </w:r>
      <w:r w:rsidR="009F029E">
        <w:t>a</w:t>
      </w:r>
      <w:r w:rsidR="00B2638D">
        <w:t xml:space="preserve"> </w:t>
      </w:r>
      <w:r w:rsidR="009F029E">
        <w:t>los</w:t>
      </w:r>
      <w:r w:rsidR="00B2638D">
        <w:t xml:space="preserve"> </w:t>
      </w:r>
      <w:r w:rsidR="009F029E">
        <w:t>estudiantes</w:t>
      </w:r>
      <w:r w:rsidR="00B2638D">
        <w:t xml:space="preserve"> </w:t>
      </w:r>
      <w:r w:rsidR="009F029E"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comunidades</w:t>
      </w:r>
      <w:r w:rsidR="00B2638D">
        <w:t xml:space="preserve"> </w:t>
      </w:r>
      <w:r w:rsidR="009F029E">
        <w:t>y</w:t>
      </w:r>
      <w:r w:rsidR="00B2638D">
        <w:t xml:space="preserve"> </w:t>
      </w:r>
      <w:r w:rsidR="009F029E">
        <w:t>fortaleciendo</w:t>
      </w:r>
      <w:r w:rsidR="00B2638D">
        <w:t xml:space="preserve"> </w:t>
      </w:r>
      <w:r w:rsidR="009F029E">
        <w:t>los</w:t>
      </w:r>
      <w:r w:rsidR="00B2638D">
        <w:t xml:space="preserve"> </w:t>
      </w:r>
      <w:r w:rsidR="009F029E">
        <w:t>espacios</w:t>
      </w:r>
      <w:r w:rsidR="00B2638D">
        <w:t xml:space="preserve"> </w:t>
      </w:r>
      <w:r w:rsidR="009F029E">
        <w:t>destinados</w:t>
      </w:r>
      <w:r w:rsidR="00B2638D">
        <w:t xml:space="preserve"> </w:t>
      </w:r>
      <w:r w:rsidR="009F029E">
        <w:t>en</w:t>
      </w:r>
      <w:r w:rsidR="00B2638D">
        <w:t xml:space="preserve"> </w:t>
      </w:r>
      <w:r w:rsidR="009F029E">
        <w:t>los</w:t>
      </w:r>
      <w:r w:rsidR="00B2638D">
        <w:t xml:space="preserve"> </w:t>
      </w:r>
      <w:r w:rsidR="009F029E">
        <w:t>establecimientos</w:t>
      </w:r>
      <w:r w:rsidR="00B2638D">
        <w:t xml:space="preserve"> </w:t>
      </w:r>
      <w:r w:rsidR="009F029E">
        <w:t>educacionales.</w:t>
      </w:r>
      <w:r w:rsidR="00B2638D">
        <w:t xml:space="preserve"> </w:t>
      </w:r>
    </w:p>
    <w:p w14:paraId="0E43F5D0" w14:textId="645C2AC5" w:rsidR="009F029E" w:rsidRDefault="00B2638D" w:rsidP="009F029E">
      <w:pPr>
        <w:jc w:val="both"/>
      </w:pPr>
      <w:r>
        <w:t xml:space="preserve"> </w:t>
      </w:r>
      <w:r w:rsidR="009F029E">
        <w:t>RECOMENDACIÓN</w:t>
      </w:r>
      <w:r>
        <w:t xml:space="preserve"> </w:t>
      </w:r>
    </w:p>
    <w:p w14:paraId="1B8E7ABF" w14:textId="065443F1" w:rsidR="00A77E0A" w:rsidRDefault="00A77E0A" w:rsidP="00A77E0A">
      <w:pPr>
        <w:jc w:val="both"/>
      </w:pPr>
      <w:r w:rsidRPr="00A77E0A">
        <w:t>•</w:t>
      </w:r>
      <w:r w:rsidR="00B2638D">
        <w:t xml:space="preserve"> </w:t>
      </w:r>
      <w:r>
        <w:t>Solicitar</w:t>
      </w:r>
      <w:r w:rsidR="00B2638D">
        <w:t xml:space="preserve"> </w:t>
      </w:r>
      <w:r>
        <w:t>la</w:t>
      </w:r>
      <w:r w:rsidR="00B2638D">
        <w:t xml:space="preserve"> </w:t>
      </w:r>
      <w:r>
        <w:t>autorización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intervención</w:t>
      </w:r>
      <w:r w:rsidR="00B2638D">
        <w:t xml:space="preserve"> </w:t>
      </w:r>
      <w:r>
        <w:t>previo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realización</w:t>
      </w:r>
      <w:r w:rsidR="00B2638D">
        <w:t xml:space="preserve"> </w:t>
      </w:r>
      <w:r>
        <w:t>de</w:t>
      </w:r>
      <w:r w:rsidR="00B2638D">
        <w:t xml:space="preserve"> </w:t>
      </w:r>
      <w:r>
        <w:t>convenio</w:t>
      </w:r>
      <w:r w:rsidR="00B2638D">
        <w:t xml:space="preserve"> </w:t>
      </w:r>
      <w:r>
        <w:t>exclusivamente</w:t>
      </w:r>
      <w:r w:rsidR="00B2638D">
        <w:t xml:space="preserve"> </w:t>
      </w:r>
      <w:r>
        <w:t>en</w:t>
      </w:r>
      <w:r w:rsidR="00B2638D">
        <w:t xml:space="preserve"> </w:t>
      </w:r>
      <w:r>
        <w:t>las</w:t>
      </w:r>
      <w:r w:rsidR="00B2638D">
        <w:t xml:space="preserve"> </w:t>
      </w:r>
      <w:r>
        <w:t>Unidades</w:t>
      </w:r>
      <w:r w:rsidR="00B2638D">
        <w:t xml:space="preserve"> </w:t>
      </w:r>
      <w:r>
        <w:t>Educativas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y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proofErr w:type="gramStart"/>
      <w:r>
        <w:t>Abril</w:t>
      </w:r>
      <w:proofErr w:type="gramEnd"/>
      <w:r>
        <w:t>.</w:t>
      </w:r>
    </w:p>
    <w:p w14:paraId="4B064B5D" w14:textId="19E933FD" w:rsidR="009F029E" w:rsidRDefault="00A77E0A" w:rsidP="009F029E">
      <w:pPr>
        <w:jc w:val="both"/>
      </w:pPr>
      <w:r>
        <w:t>•</w:t>
      </w:r>
      <w:r w:rsidR="00B2638D">
        <w:t xml:space="preserve"> </w:t>
      </w:r>
      <w:r w:rsidR="009F029E">
        <w:t>Solicitar</w:t>
      </w:r>
      <w:r w:rsidR="00B2638D">
        <w:t xml:space="preserve"> </w:t>
      </w:r>
      <w:r w:rsidR="009F029E">
        <w:t>al</w:t>
      </w:r>
      <w:r w:rsidR="00B2638D">
        <w:t xml:space="preserve"> </w:t>
      </w:r>
      <w:r w:rsidR="009F029E">
        <w:t>propietario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documentación</w:t>
      </w:r>
      <w:r w:rsidR="00B2638D">
        <w:t xml:space="preserve"> </w:t>
      </w:r>
      <w:r w:rsidR="009F029E">
        <w:t>realizar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inscripción</w:t>
      </w:r>
      <w:r w:rsidR="00B2638D">
        <w:t xml:space="preserve"> </w:t>
      </w:r>
      <w:r w:rsidR="009F029E">
        <w:t>del</w:t>
      </w:r>
      <w:r w:rsidR="00B2638D">
        <w:t xml:space="preserve"> </w:t>
      </w:r>
      <w:r w:rsidR="009F029E">
        <w:t>COMODATO</w:t>
      </w:r>
      <w:r w:rsidR="00B2638D">
        <w:t xml:space="preserve"> </w:t>
      </w:r>
      <w:r w:rsidR="009F029E">
        <w:t>celebrado</w:t>
      </w:r>
      <w:r w:rsidR="00B2638D">
        <w:t xml:space="preserve"> </w:t>
      </w:r>
      <w:r w:rsidR="009F029E">
        <w:t>entre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Comuna</w:t>
      </w:r>
      <w:r w:rsidR="00B2638D">
        <w:t xml:space="preserve"> </w:t>
      </w:r>
      <w:r w:rsidR="009F029E">
        <w:t>San</w:t>
      </w:r>
      <w:r w:rsidR="00B2638D">
        <w:t xml:space="preserve"> </w:t>
      </w:r>
      <w:r w:rsidR="009F029E">
        <w:t>Pablo</w:t>
      </w:r>
      <w:r w:rsidR="00B2638D">
        <w:t xml:space="preserve"> </w:t>
      </w:r>
      <w:r w:rsidR="009F029E">
        <w:t>y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Coordinación</w:t>
      </w:r>
      <w:r w:rsidR="00B2638D">
        <w:t xml:space="preserve"> </w:t>
      </w:r>
      <w:r w:rsidR="009F029E">
        <w:t>Zona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Educación</w:t>
      </w:r>
      <w:r w:rsidR="00B2638D">
        <w:t xml:space="preserve"> </w:t>
      </w:r>
      <w:r w:rsidR="009F029E">
        <w:t>pertenecientes</w:t>
      </w:r>
      <w:r w:rsidR="00B2638D">
        <w:t xml:space="preserve"> </w:t>
      </w:r>
      <w:r w:rsidR="009F029E">
        <w:t>a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Unidad</w:t>
      </w:r>
      <w:r w:rsidR="00B2638D">
        <w:t xml:space="preserve"> </w:t>
      </w:r>
      <w:r w:rsidR="009F029E">
        <w:t>Educativa</w:t>
      </w:r>
      <w:r w:rsidR="00B2638D">
        <w:t xml:space="preserve"> </w:t>
      </w:r>
      <w:r w:rsidR="009F029E">
        <w:t>Valerio</w:t>
      </w:r>
      <w:r w:rsidR="00B2638D">
        <w:t xml:space="preserve"> </w:t>
      </w:r>
      <w:r w:rsidR="009F029E">
        <w:t>Grefa,</w:t>
      </w:r>
      <w:r w:rsidR="00B2638D">
        <w:t xml:space="preserve"> </w:t>
      </w:r>
      <w:r w:rsidR="009F029E">
        <w:t>celebrada</w:t>
      </w:r>
      <w:r w:rsidR="00B2638D">
        <w:t xml:space="preserve"> </w:t>
      </w:r>
      <w:r w:rsidR="009F029E">
        <w:t>en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Notaría</w:t>
      </w:r>
      <w:r w:rsidR="00B2638D">
        <w:t xml:space="preserve"> </w:t>
      </w:r>
      <w:r w:rsidR="009F029E">
        <w:t>Única</w:t>
      </w:r>
      <w:r w:rsidR="00B2638D">
        <w:t xml:space="preserve"> </w:t>
      </w:r>
      <w:r w:rsidR="009F029E">
        <w:t>del</w:t>
      </w:r>
      <w:r w:rsidR="00B2638D">
        <w:t xml:space="preserve"> </w:t>
      </w:r>
      <w:r w:rsidR="009F029E">
        <w:t>Cantón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Joya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los</w:t>
      </w:r>
      <w:r w:rsidR="00B2638D">
        <w:t xml:space="preserve"> </w:t>
      </w:r>
      <w:r w:rsidR="009F029E">
        <w:t>Sachas,</w:t>
      </w:r>
      <w:r w:rsidR="00B2638D">
        <w:t xml:space="preserve"> </w:t>
      </w:r>
      <w:r w:rsidR="009F029E">
        <w:t>en</w:t>
      </w:r>
      <w:r w:rsidR="00B2638D">
        <w:t xml:space="preserve"> </w:t>
      </w:r>
      <w:r w:rsidR="009F029E">
        <w:t>fecha</w:t>
      </w:r>
      <w:r w:rsidR="00B2638D">
        <w:t xml:space="preserve"> </w:t>
      </w:r>
      <w:r w:rsidR="009F029E">
        <w:t>28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abril</w:t>
      </w:r>
      <w:r w:rsidR="00B2638D">
        <w:t xml:space="preserve"> </w:t>
      </w:r>
      <w:r w:rsidR="009F029E">
        <w:t>del</w:t>
      </w:r>
      <w:r w:rsidR="00B2638D">
        <w:t xml:space="preserve"> </w:t>
      </w:r>
      <w:r w:rsidR="009F029E">
        <w:t>2022,</w:t>
      </w:r>
      <w:r w:rsidR="00B2638D">
        <w:t xml:space="preserve"> </w:t>
      </w:r>
      <w:r w:rsidR="009F029E">
        <w:t>NO</w:t>
      </w:r>
      <w:r w:rsidR="00B2638D">
        <w:t xml:space="preserve"> </w:t>
      </w:r>
      <w:r w:rsidR="009F029E">
        <w:t>CONSTA</w:t>
      </w:r>
      <w:r w:rsidR="00B2638D">
        <w:t xml:space="preserve"> </w:t>
      </w:r>
      <w:r w:rsidR="009F029E">
        <w:t>INSCRITA</w:t>
      </w:r>
      <w:r w:rsidR="00B2638D">
        <w:t xml:space="preserve"> </w:t>
      </w:r>
      <w:r w:rsidR="009F029E">
        <w:t>en</w:t>
      </w:r>
      <w:r w:rsidR="00B2638D">
        <w:t xml:space="preserve"> </w:t>
      </w:r>
      <w:r w:rsidR="009F029E">
        <w:t>el</w:t>
      </w:r>
      <w:r w:rsidR="00B2638D">
        <w:t xml:space="preserve"> </w:t>
      </w:r>
      <w:r w:rsidR="009F029E">
        <w:t>Registro</w:t>
      </w:r>
      <w:r w:rsidR="00B2638D">
        <w:t xml:space="preserve"> </w:t>
      </w:r>
      <w:r w:rsidR="009F029E">
        <w:t>de</w:t>
      </w:r>
      <w:r w:rsidR="00B2638D">
        <w:t xml:space="preserve"> </w:t>
      </w:r>
      <w:r w:rsidR="009F029E">
        <w:t>la</w:t>
      </w:r>
      <w:r w:rsidR="00B2638D">
        <w:t xml:space="preserve"> </w:t>
      </w:r>
      <w:r w:rsidR="009F029E">
        <w:t>Propiedad.</w:t>
      </w:r>
    </w:p>
    <w:p w14:paraId="1F716C02" w14:textId="1432C619" w:rsidR="00124951" w:rsidRDefault="001358C8" w:rsidP="001358C8">
      <w:pPr>
        <w:jc w:val="both"/>
      </w:pPr>
      <w:r w:rsidRPr="001358C8">
        <w:t>SE</w:t>
      </w:r>
      <w:r w:rsidR="00B2638D">
        <w:t xml:space="preserve"> </w:t>
      </w:r>
      <w:r w:rsidRPr="001358C8">
        <w:t>ANEXA</w:t>
      </w:r>
    </w:p>
    <w:p w14:paraId="5028EBB2" w14:textId="1199418B" w:rsidR="001358C8" w:rsidRDefault="001358C8" w:rsidP="001358C8">
      <w:pPr>
        <w:jc w:val="both"/>
      </w:pPr>
      <w:r>
        <w:t>•</w:t>
      </w:r>
      <w:r w:rsidR="00B2638D">
        <w:t xml:space="preserve"> </w:t>
      </w:r>
      <w:r w:rsidRPr="001358C8">
        <w:t>Memorando</w:t>
      </w:r>
      <w:r w:rsidR="00B2638D">
        <w:t xml:space="preserve"> </w:t>
      </w:r>
      <w:r w:rsidRPr="001358C8">
        <w:t>Nro.</w:t>
      </w:r>
      <w:r w:rsidR="00B2638D">
        <w:t xml:space="preserve"> </w:t>
      </w:r>
      <w:r w:rsidRPr="001358C8">
        <w:t>GADMCJS-RPM-2026-0273-M-GD,</w:t>
      </w:r>
      <w:r w:rsidR="00B2638D">
        <w:t xml:space="preserve"> </w:t>
      </w:r>
      <w:r w:rsidRPr="001358C8">
        <w:t>remite</w:t>
      </w:r>
      <w:r w:rsidR="00B2638D">
        <w:t xml:space="preserve"> </w:t>
      </w:r>
      <w:r w:rsidRPr="001358C8">
        <w:t>Dr.</w:t>
      </w:r>
      <w:r w:rsidR="00B2638D">
        <w:t xml:space="preserve"> </w:t>
      </w:r>
      <w:r w:rsidRPr="001358C8">
        <w:t>Aurelio</w:t>
      </w:r>
      <w:r w:rsidR="00B2638D">
        <w:t xml:space="preserve"> </w:t>
      </w:r>
      <w:r w:rsidRPr="001358C8">
        <w:t>Ernesto</w:t>
      </w:r>
      <w:r w:rsidR="00B2638D">
        <w:t xml:space="preserve"> </w:t>
      </w:r>
      <w:r w:rsidRPr="001358C8">
        <w:t>Orozco</w:t>
      </w:r>
      <w:r w:rsidR="00B2638D">
        <w:t xml:space="preserve"> </w:t>
      </w:r>
      <w:r w:rsidRPr="001358C8">
        <w:t>Bastidas/REGISTRADOR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PROPIEDAD</w:t>
      </w:r>
      <w:r w:rsidR="00B2638D">
        <w:t xml:space="preserve"> </w:t>
      </w:r>
      <w:r w:rsidRPr="001358C8">
        <w:t>Y</w:t>
      </w:r>
      <w:r w:rsidR="00B2638D">
        <w:t xml:space="preserve"> </w:t>
      </w:r>
      <w:r w:rsidRPr="001358C8">
        <w:t>MERCANTIL.</w:t>
      </w:r>
    </w:p>
    <w:p w14:paraId="61C88303" w14:textId="7DA49365" w:rsidR="001358C8" w:rsidRDefault="001358C8" w:rsidP="001358C8">
      <w:pPr>
        <w:jc w:val="both"/>
      </w:pPr>
      <w:r>
        <w:lastRenderedPageBreak/>
        <w:t>•</w:t>
      </w:r>
      <w:r w:rsidR="00B2638D">
        <w:t xml:space="preserve"> </w:t>
      </w:r>
      <w:r w:rsidRPr="001358C8">
        <w:t>INFORME</w:t>
      </w:r>
      <w:r w:rsidR="00B2638D">
        <w:t xml:space="preserve"> </w:t>
      </w:r>
      <w:r w:rsidRPr="001358C8">
        <w:t>NºGADMCJS-DGP-UEP-MV-087-2026,</w:t>
      </w:r>
      <w:r w:rsidR="00B2638D">
        <w:t xml:space="preserve"> </w:t>
      </w:r>
      <w:r w:rsidRPr="001358C8">
        <w:t>SOLICITANDO</w:t>
      </w:r>
      <w:r w:rsidR="00B2638D">
        <w:t xml:space="preserve"> </w:t>
      </w:r>
      <w:r w:rsidRPr="001358C8">
        <w:t>AUTORIZACIÓN</w:t>
      </w:r>
      <w:r w:rsidR="00B2638D">
        <w:t xml:space="preserve"> </w:t>
      </w:r>
      <w:r w:rsidRPr="001358C8">
        <w:t>PARA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INTERVENCIÓN</w:t>
      </w:r>
      <w:r w:rsidR="00B2638D">
        <w:t xml:space="preserve"> </w:t>
      </w:r>
      <w:r w:rsidRPr="001358C8">
        <w:t>PREVIO</w:t>
      </w:r>
      <w:r w:rsidR="00B2638D">
        <w:t xml:space="preserve"> </w:t>
      </w:r>
      <w:r w:rsidRPr="001358C8">
        <w:t>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REALIZACIÓN</w:t>
      </w:r>
      <w:r w:rsidR="00B2638D">
        <w:t xml:space="preserve"> </w:t>
      </w:r>
      <w:r w:rsidRPr="001358C8">
        <w:t>DEL</w:t>
      </w:r>
      <w:r w:rsidR="00B2638D">
        <w:t xml:space="preserve"> </w:t>
      </w:r>
      <w:r w:rsidRPr="001358C8">
        <w:t>CONVENIO</w:t>
      </w:r>
      <w:r w:rsidR="00B2638D">
        <w:t xml:space="preserve"> </w:t>
      </w:r>
      <w:r w:rsidRPr="001358C8">
        <w:t>EXCLUSIVAMENTE</w:t>
      </w:r>
      <w:r w:rsidR="00B2638D">
        <w:t xml:space="preserve"> </w:t>
      </w:r>
      <w:r w:rsidRPr="001358C8">
        <w:t>CON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UNIDAD</w:t>
      </w:r>
      <w:r w:rsidR="00B2638D">
        <w:t xml:space="preserve"> </w:t>
      </w:r>
      <w:r w:rsidRPr="001358C8">
        <w:t>EDUCATIVA</w:t>
      </w:r>
      <w:r w:rsidR="00B2638D">
        <w:t xml:space="preserve"> </w:t>
      </w:r>
      <w:r w:rsidRPr="001358C8">
        <w:t>VALERIO</w:t>
      </w:r>
      <w:r w:rsidR="00B2638D">
        <w:t xml:space="preserve"> </w:t>
      </w:r>
      <w:r w:rsidRPr="001358C8">
        <w:t>GREFA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COMUNA</w:t>
      </w:r>
      <w:r w:rsidR="00B2638D">
        <w:t xml:space="preserve"> </w:t>
      </w:r>
      <w:r w:rsidRPr="001358C8">
        <w:t>SAN</w:t>
      </w:r>
      <w:r w:rsidR="00B2638D">
        <w:t xml:space="preserve"> </w:t>
      </w:r>
      <w:r w:rsidRPr="001358C8">
        <w:t>PABLO;</w:t>
      </w:r>
      <w:r w:rsidR="00B2638D">
        <w:t xml:space="preserve"> </w:t>
      </w:r>
      <w:r w:rsidRPr="001358C8">
        <w:t>PERTENECIENTES</w:t>
      </w:r>
      <w:r w:rsidR="00B2638D">
        <w:t xml:space="preserve"> </w:t>
      </w:r>
      <w:r w:rsidRPr="001358C8">
        <w:t>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PARROQUIA</w:t>
      </w:r>
      <w:r w:rsidR="00B2638D">
        <w:t xml:space="preserve"> </w:t>
      </w:r>
      <w:r w:rsidRPr="001358C8">
        <w:t>SAN</w:t>
      </w:r>
      <w:r w:rsidR="00B2638D">
        <w:t xml:space="preserve"> </w:t>
      </w:r>
      <w:r w:rsidRPr="001358C8">
        <w:t>SEBASTIÁN</w:t>
      </w:r>
      <w:r w:rsidR="00B2638D">
        <w:t xml:space="preserve"> </w:t>
      </w:r>
      <w:r w:rsidRPr="001358C8">
        <w:t>DEL</w:t>
      </w:r>
      <w:r w:rsidR="00B2638D">
        <w:t xml:space="preserve"> </w:t>
      </w:r>
      <w:r w:rsidRPr="001358C8">
        <w:t>COCA,</w:t>
      </w:r>
      <w:r w:rsidR="00B2638D">
        <w:t xml:space="preserve"> </w:t>
      </w:r>
      <w:r w:rsidRPr="001358C8">
        <w:t>DEL</w:t>
      </w:r>
      <w:r w:rsidR="00B2638D">
        <w:t xml:space="preserve"> </w:t>
      </w:r>
      <w:r w:rsidRPr="001358C8">
        <w:t>CANTÓN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JOYA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LOS</w:t>
      </w:r>
      <w:r w:rsidR="00B2638D">
        <w:t xml:space="preserve"> </w:t>
      </w:r>
      <w:r w:rsidRPr="001358C8">
        <w:t>SACHAS.</w:t>
      </w:r>
    </w:p>
    <w:p w14:paraId="625FF178" w14:textId="5676C79A" w:rsidR="00124951" w:rsidRDefault="001358C8" w:rsidP="001358C8">
      <w:pPr>
        <w:jc w:val="both"/>
      </w:pPr>
      <w:r>
        <w:t>•</w:t>
      </w:r>
      <w:r w:rsidR="00B2638D">
        <w:t xml:space="preserve"> </w:t>
      </w:r>
      <w:r w:rsidRPr="001358C8">
        <w:t>INFORME</w:t>
      </w:r>
      <w:r w:rsidR="00B2638D">
        <w:t xml:space="preserve"> </w:t>
      </w:r>
      <w:proofErr w:type="spellStart"/>
      <w:r w:rsidRPr="001358C8">
        <w:t>Nº</w:t>
      </w:r>
      <w:proofErr w:type="spellEnd"/>
      <w:r w:rsidR="00B2638D">
        <w:t xml:space="preserve"> </w:t>
      </w:r>
      <w:r w:rsidRPr="001358C8">
        <w:t>GADMCJS-DGP-UEP-MV-88-2026,</w:t>
      </w:r>
      <w:r w:rsidR="00B2638D">
        <w:t xml:space="preserve"> </w:t>
      </w:r>
      <w:r w:rsidRPr="001358C8">
        <w:t>SOLICITANDO</w:t>
      </w:r>
      <w:r w:rsidR="00B2638D">
        <w:t xml:space="preserve"> </w:t>
      </w:r>
      <w:r w:rsidRPr="001358C8">
        <w:t>AUTORIZACIÓN</w:t>
      </w:r>
      <w:r w:rsidR="00B2638D">
        <w:t xml:space="preserve"> </w:t>
      </w:r>
      <w:r w:rsidRPr="001358C8">
        <w:t>PARA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INTERVENCIÓN</w:t>
      </w:r>
      <w:r w:rsidR="00B2638D">
        <w:t xml:space="preserve"> </w:t>
      </w:r>
      <w:r w:rsidRPr="001358C8">
        <w:t>PREVIO</w:t>
      </w:r>
      <w:r w:rsidR="00B2638D">
        <w:t xml:space="preserve"> </w:t>
      </w:r>
      <w:r w:rsidRPr="001358C8">
        <w:t>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REALIZACIÓN</w:t>
      </w:r>
      <w:r w:rsidR="00B2638D">
        <w:t xml:space="preserve"> </w:t>
      </w:r>
      <w:r w:rsidRPr="001358C8">
        <w:t>DEL</w:t>
      </w:r>
      <w:r w:rsidR="00B2638D">
        <w:t xml:space="preserve"> </w:t>
      </w:r>
      <w:r w:rsidRPr="001358C8">
        <w:t>CONVENIO</w:t>
      </w:r>
      <w:r w:rsidR="00B2638D">
        <w:t xml:space="preserve"> </w:t>
      </w:r>
      <w:r w:rsidRPr="001358C8">
        <w:t>EXCLUSIVAMENTE</w:t>
      </w:r>
      <w:r w:rsidR="00B2638D">
        <w:t xml:space="preserve"> </w:t>
      </w:r>
      <w:r w:rsidRPr="001358C8">
        <w:t>CON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UNIDAD</w:t>
      </w:r>
      <w:r w:rsidR="00B2638D">
        <w:t xml:space="preserve"> </w:t>
      </w:r>
      <w:r w:rsidRPr="001358C8">
        <w:t>EDUCATIVA</w:t>
      </w:r>
      <w:r w:rsidR="00B2638D">
        <w:t xml:space="preserve"> </w:t>
      </w:r>
      <w:r w:rsidRPr="001358C8">
        <w:t>“30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ABRIL”</w:t>
      </w:r>
      <w:r w:rsidR="00B2638D">
        <w:t xml:space="preserve"> </w:t>
      </w:r>
      <w:r w:rsidRPr="001358C8">
        <w:t>UBICADA</w:t>
      </w:r>
      <w:r w:rsidR="00B2638D">
        <w:t xml:space="preserve"> </w:t>
      </w:r>
      <w:r w:rsidRPr="001358C8">
        <w:t>EN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CABECERA</w:t>
      </w:r>
      <w:r w:rsidR="00B2638D">
        <w:t xml:space="preserve"> </w:t>
      </w:r>
      <w:r w:rsidRPr="001358C8">
        <w:t>PARROQUIAL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“ENOKANQUI”,</w:t>
      </w:r>
      <w:r w:rsidR="00B2638D">
        <w:t xml:space="preserve"> </w:t>
      </w:r>
      <w:r w:rsidRPr="001358C8">
        <w:t>PERTENECIENTE</w:t>
      </w:r>
      <w:r w:rsidR="00B2638D">
        <w:t xml:space="preserve"> </w:t>
      </w:r>
      <w:r w:rsidRPr="001358C8">
        <w:t>AL</w:t>
      </w:r>
      <w:r w:rsidR="00B2638D">
        <w:t xml:space="preserve"> </w:t>
      </w:r>
      <w:r w:rsidRPr="001358C8">
        <w:t>CANTÓN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JOYA</w:t>
      </w:r>
      <w:r w:rsidR="00B2638D">
        <w:t xml:space="preserve"> </w:t>
      </w:r>
      <w:r w:rsidRPr="001358C8">
        <w:t>DE</w:t>
      </w:r>
      <w:r w:rsidR="00B2638D">
        <w:t xml:space="preserve"> </w:t>
      </w:r>
      <w:r w:rsidRPr="001358C8">
        <w:t>LOS</w:t>
      </w:r>
      <w:r w:rsidR="00B2638D">
        <w:t xml:space="preserve"> </w:t>
      </w:r>
      <w:r w:rsidRPr="001358C8">
        <w:t>SACHAS</w:t>
      </w:r>
      <w:r>
        <w:t>.</w:t>
      </w:r>
    </w:p>
    <w:p w14:paraId="6B7D7EFE" w14:textId="6584E608" w:rsidR="00124951" w:rsidRDefault="001358C8" w:rsidP="001358C8">
      <w:pPr>
        <w:jc w:val="both"/>
      </w:pPr>
      <w:r w:rsidRPr="001358C8">
        <w:t>El</w:t>
      </w:r>
      <w:r w:rsidR="00B2638D">
        <w:t xml:space="preserve"> </w:t>
      </w:r>
      <w:r w:rsidRPr="001358C8">
        <w:t>proyecto</w:t>
      </w:r>
      <w:r w:rsidR="00B2638D">
        <w:t xml:space="preserve"> </w:t>
      </w:r>
      <w:r w:rsidRPr="001358C8">
        <w:t>es</w:t>
      </w:r>
      <w:r w:rsidR="00B2638D">
        <w:t xml:space="preserve"> </w:t>
      </w:r>
      <w:r w:rsidRPr="001358C8">
        <w:t>remitido</w:t>
      </w:r>
      <w:r w:rsidR="00B2638D">
        <w:t xml:space="preserve"> </w:t>
      </w:r>
      <w:r w:rsidRPr="001358C8">
        <w:t>para</w:t>
      </w:r>
      <w:r w:rsidR="00B2638D">
        <w:t xml:space="preserve"> </w:t>
      </w:r>
      <w:r w:rsidRPr="001358C8">
        <w:t>la</w:t>
      </w:r>
      <w:r w:rsidR="00B2638D">
        <w:t xml:space="preserve"> </w:t>
      </w:r>
      <w:r w:rsidRPr="001358C8">
        <w:t>validación</w:t>
      </w:r>
      <w:r w:rsidR="00B2638D">
        <w:t xml:space="preserve"> </w:t>
      </w:r>
      <w:r w:rsidRPr="001358C8">
        <w:t>correspondiente.</w:t>
      </w:r>
    </w:p>
    <w:p w14:paraId="0B0CF577" w14:textId="47150170" w:rsidR="00717391" w:rsidRDefault="00E630A2" w:rsidP="00717391">
      <w:pPr>
        <w:jc w:val="both"/>
      </w:pPr>
      <w:r w:rsidRPr="007B53AC">
        <w:rPr>
          <w:b/>
          <w:bCs/>
        </w:rPr>
        <w:t>1.</w:t>
      </w:r>
      <w:r w:rsidR="007B53AC" w:rsidRPr="007B53AC">
        <w:rPr>
          <w:b/>
          <w:bCs/>
        </w:rPr>
        <w:t>13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E630A2">
        <w:t>INFORME</w:t>
      </w:r>
      <w:r w:rsidR="00B2638D">
        <w:t xml:space="preserve"> </w:t>
      </w:r>
      <w:proofErr w:type="spellStart"/>
      <w:r w:rsidRPr="00E630A2">
        <w:t>Nº</w:t>
      </w:r>
      <w:proofErr w:type="spellEnd"/>
      <w:r w:rsidR="00B2638D">
        <w:t xml:space="preserve"> </w:t>
      </w:r>
      <w:r w:rsidRPr="00E630A2">
        <w:t>GADMCJS-DGP-UEP-MV-087-2026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E630A2">
        <w:t>18</w:t>
      </w:r>
      <w:r w:rsidR="00B2638D">
        <w:t xml:space="preserve"> </w:t>
      </w:r>
      <w:r w:rsidRPr="00E630A2">
        <w:t>de</w:t>
      </w:r>
      <w:r w:rsidR="00B2638D">
        <w:t xml:space="preserve"> </w:t>
      </w:r>
      <w:r w:rsidRPr="00E630A2">
        <w:t>agosto</w:t>
      </w:r>
      <w:r w:rsidR="00B2638D">
        <w:t xml:space="preserve"> </w:t>
      </w:r>
      <w:r w:rsidRPr="00E630A2">
        <w:t>de</w:t>
      </w:r>
      <w:r w:rsidR="00B2638D">
        <w:t xml:space="preserve"> </w:t>
      </w:r>
      <w:r w:rsidRPr="00E630A2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Arq.</w:t>
      </w:r>
      <w:r w:rsidR="00B2638D">
        <w:t xml:space="preserve"> </w:t>
      </w:r>
      <w:r>
        <w:t>Miguel</w:t>
      </w:r>
      <w:r w:rsidR="00B2638D">
        <w:t xml:space="preserve"> </w:t>
      </w:r>
      <w:r>
        <w:t>Ángel</w:t>
      </w:r>
      <w:r w:rsidR="00B2638D">
        <w:t xml:space="preserve"> </w:t>
      </w:r>
      <w:r>
        <w:t>Vanegas</w:t>
      </w:r>
      <w:r w:rsidR="00B2638D">
        <w:t xml:space="preserve"> </w:t>
      </w:r>
      <w:r>
        <w:t>Jiron</w:t>
      </w:r>
      <w:r w:rsidR="00B2638D">
        <w:t xml:space="preserve"> </w:t>
      </w:r>
      <w:proofErr w:type="gramStart"/>
      <w:r>
        <w:t>Jefe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Estudios</w:t>
      </w:r>
      <w:r w:rsidR="00B2638D">
        <w:t xml:space="preserve"> </w:t>
      </w:r>
      <w:r>
        <w:t>y</w:t>
      </w:r>
      <w:r w:rsidR="00B2638D">
        <w:t xml:space="preserve"> </w:t>
      </w:r>
      <w:r>
        <w:t>Proyectos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rPr>
          <w:sz w:val="23"/>
          <w:szCs w:val="23"/>
        </w:rPr>
        <w:t>,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documento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a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través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del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cual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remite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a</w:t>
      </w:r>
      <w:r w:rsidR="00B2638D">
        <w:rPr>
          <w:sz w:val="23"/>
          <w:szCs w:val="23"/>
        </w:rPr>
        <w:t xml:space="preserve"> </w:t>
      </w:r>
      <w:r>
        <w:rPr>
          <w:sz w:val="23"/>
          <w:szCs w:val="23"/>
        </w:rPr>
        <w:t>la</w:t>
      </w:r>
      <w:r w:rsidR="00B2638D">
        <w:rPr>
          <w:sz w:val="23"/>
          <w:szCs w:val="23"/>
        </w:rPr>
        <w:t xml:space="preserve"> </w:t>
      </w:r>
      <w:r>
        <w:t>Sra.</w:t>
      </w:r>
      <w:r w:rsidR="00B2638D">
        <w:t xml:space="preserve"> </w:t>
      </w:r>
      <w:proofErr w:type="spellStart"/>
      <w:r>
        <w:t>Mgs</w:t>
      </w:r>
      <w:proofErr w:type="spellEnd"/>
      <w:r>
        <w:t>.</w:t>
      </w:r>
      <w:r w:rsidR="00B2638D">
        <w:t xml:space="preserve"> </w:t>
      </w:r>
      <w:r>
        <w:t>Linda</w:t>
      </w:r>
      <w:r w:rsidR="00B2638D">
        <w:t xml:space="preserve"> </w:t>
      </w:r>
      <w:r>
        <w:t>Leyda</w:t>
      </w:r>
      <w:r w:rsidR="00B2638D">
        <w:t xml:space="preserve"> </w:t>
      </w:r>
      <w:r>
        <w:t>Sancan</w:t>
      </w:r>
      <w:r w:rsidR="00B2638D">
        <w:t xml:space="preserve"> </w:t>
      </w:r>
      <w:r>
        <w:t>Lino</w:t>
      </w:r>
      <w:r w:rsidR="00B2638D">
        <w:t xml:space="preserve"> </w:t>
      </w:r>
      <w:proofErr w:type="gramStart"/>
      <w:r>
        <w:t>Directora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Gestión</w:t>
      </w:r>
      <w:r w:rsidR="00B2638D">
        <w:t xml:space="preserve"> </w:t>
      </w:r>
      <w:r>
        <w:t>de</w:t>
      </w:r>
      <w:r w:rsidR="00B2638D">
        <w:t xml:space="preserve"> </w:t>
      </w:r>
      <w:r>
        <w:t>Planificación</w:t>
      </w:r>
      <w:r w:rsidR="00B2638D">
        <w:t xml:space="preserve"> </w:t>
      </w:r>
      <w:r>
        <w:t>y</w:t>
      </w:r>
      <w:r w:rsidR="00B2638D">
        <w:t xml:space="preserve"> </w:t>
      </w:r>
      <w:r>
        <w:t>Ordenamiento</w:t>
      </w:r>
      <w:r w:rsidR="00B2638D">
        <w:t xml:space="preserve"> </w:t>
      </w:r>
      <w:r>
        <w:t>Territorial</w:t>
      </w:r>
      <w:r w:rsidR="00B2638D">
        <w:t xml:space="preserve"> </w:t>
      </w:r>
      <w:r>
        <w:t>del</w:t>
      </w:r>
      <w:r w:rsidR="00B2638D">
        <w:t xml:space="preserve"> </w:t>
      </w:r>
      <w:r>
        <w:t>GADMCJS,</w:t>
      </w:r>
      <w:r w:rsidR="00B2638D">
        <w:t xml:space="preserve"> </w:t>
      </w:r>
      <w:r>
        <w:t>el</w:t>
      </w:r>
      <w:r w:rsidR="00B2638D">
        <w:t xml:space="preserve"> </w:t>
      </w:r>
      <w:r w:rsidR="00717391">
        <w:t>INFORME</w:t>
      </w:r>
      <w:r w:rsidR="00B2638D">
        <w:t xml:space="preserve"> </w:t>
      </w:r>
      <w:r w:rsidR="00717391">
        <w:t>PARA</w:t>
      </w:r>
      <w:r w:rsidR="00B2638D">
        <w:t xml:space="preserve"> </w:t>
      </w:r>
      <w:r w:rsidR="00717391">
        <w:t>SOLICITAR</w:t>
      </w:r>
      <w:r w:rsidR="00B2638D">
        <w:t xml:space="preserve"> </w:t>
      </w:r>
      <w:r w:rsidR="00717391">
        <w:t>AUTORIZACIÓN</w:t>
      </w:r>
      <w:r w:rsidR="00B2638D">
        <w:t xml:space="preserve"> </w:t>
      </w:r>
      <w:r w:rsidR="00717391">
        <w:t>PARA</w:t>
      </w:r>
      <w:r w:rsidR="00B2638D">
        <w:t xml:space="preserve"> </w:t>
      </w:r>
      <w:r w:rsidR="00717391">
        <w:t>LA</w:t>
      </w:r>
      <w:r w:rsidR="00B2638D">
        <w:t xml:space="preserve"> </w:t>
      </w:r>
      <w:r w:rsidR="00717391">
        <w:t>INTERVENCIÓN</w:t>
      </w:r>
      <w:r w:rsidR="00B2638D">
        <w:t xml:space="preserve"> </w:t>
      </w:r>
      <w:r w:rsidR="00717391">
        <w:t>PREVIO</w:t>
      </w:r>
      <w:r w:rsidR="00B2638D">
        <w:t xml:space="preserve"> </w:t>
      </w:r>
      <w:r w:rsidR="00717391">
        <w:t>A</w:t>
      </w:r>
      <w:r w:rsidR="00B2638D">
        <w:t xml:space="preserve"> </w:t>
      </w:r>
      <w:r w:rsidR="00717391">
        <w:t>LA</w:t>
      </w:r>
      <w:r w:rsidR="00B2638D">
        <w:t xml:space="preserve"> </w:t>
      </w:r>
      <w:r w:rsidR="00717391">
        <w:t>REALIZACIÓN</w:t>
      </w:r>
      <w:r w:rsidR="00B2638D">
        <w:t xml:space="preserve"> </w:t>
      </w:r>
      <w:r w:rsidR="00717391">
        <w:t>DEL</w:t>
      </w:r>
      <w:r w:rsidR="00B2638D">
        <w:t xml:space="preserve"> </w:t>
      </w:r>
      <w:r w:rsidR="00717391">
        <w:t>CONVENIO</w:t>
      </w:r>
      <w:r w:rsidR="00B2638D">
        <w:t xml:space="preserve"> </w:t>
      </w:r>
      <w:r w:rsidR="00717391">
        <w:t>manifestando:</w:t>
      </w:r>
    </w:p>
    <w:p w14:paraId="07516CDC" w14:textId="6E8CB8A6" w:rsidR="00717391" w:rsidRDefault="00717391" w:rsidP="00717391">
      <w:pPr>
        <w:jc w:val="both"/>
      </w:pPr>
      <w:r>
        <w:t>(…)</w:t>
      </w:r>
    </w:p>
    <w:p w14:paraId="7027E198" w14:textId="423A2B86" w:rsidR="00717391" w:rsidRDefault="00B2638D" w:rsidP="00717391">
      <w:pPr>
        <w:spacing w:after="0"/>
        <w:jc w:val="both"/>
      </w:pPr>
      <w:r>
        <w:t xml:space="preserve"> </w:t>
      </w:r>
      <w:r w:rsidR="00717391">
        <w:t>3.</w:t>
      </w:r>
      <w:r>
        <w:t xml:space="preserve"> </w:t>
      </w:r>
      <w:r w:rsidR="00717391">
        <w:t>OBJETIVOS</w:t>
      </w:r>
    </w:p>
    <w:p w14:paraId="450665A0" w14:textId="20C07437" w:rsidR="00717391" w:rsidRDefault="00717391" w:rsidP="00717391">
      <w:pPr>
        <w:spacing w:after="0"/>
        <w:jc w:val="both"/>
      </w:pPr>
      <w:r>
        <w:t>a.</w:t>
      </w:r>
      <w:r w:rsidR="00B2638D">
        <w:t xml:space="preserve"> </w:t>
      </w:r>
      <w:r>
        <w:t>Objetivo</w:t>
      </w:r>
      <w:r w:rsidR="00B2638D">
        <w:t xml:space="preserve"> </w:t>
      </w:r>
      <w:r>
        <w:t>General</w:t>
      </w:r>
    </w:p>
    <w:p w14:paraId="062BBEE0" w14:textId="29276950" w:rsidR="00717391" w:rsidRDefault="00717391" w:rsidP="00717391">
      <w:pPr>
        <w:jc w:val="both"/>
      </w:pPr>
      <w:r>
        <w:t>Determinar</w:t>
      </w:r>
      <w:r w:rsidR="00B2638D">
        <w:t xml:space="preserve"> </w:t>
      </w:r>
      <w:r>
        <w:t>la</w:t>
      </w:r>
      <w:r w:rsidR="00B2638D">
        <w:t xml:space="preserve"> </w:t>
      </w:r>
      <w:r>
        <w:t>viabilidad</w:t>
      </w:r>
      <w:r w:rsidR="00B2638D">
        <w:t xml:space="preserve"> </w:t>
      </w:r>
      <w:r>
        <w:t>por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Dirección</w:t>
      </w:r>
      <w:r w:rsidR="00B2638D">
        <w:t xml:space="preserve"> </w:t>
      </w:r>
      <w:r>
        <w:t>Distrital</w:t>
      </w:r>
      <w:r w:rsidR="00B2638D">
        <w:t xml:space="preserve"> </w:t>
      </w:r>
      <w:r>
        <w:t>22D01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para</w:t>
      </w:r>
      <w:r w:rsidR="00B2638D">
        <w:t xml:space="preserve"> </w:t>
      </w:r>
      <w:r>
        <w:t>realizar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exclusivamente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“Valerio</w:t>
      </w:r>
      <w:r w:rsidR="00B2638D">
        <w:t xml:space="preserve"> </w:t>
      </w:r>
      <w:r>
        <w:t>Grefa”,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“San</w:t>
      </w:r>
      <w:r w:rsidR="00B2638D">
        <w:t xml:space="preserve"> </w:t>
      </w:r>
      <w:r>
        <w:t>Pablo”,</w:t>
      </w:r>
      <w:r w:rsidR="00B2638D">
        <w:t xml:space="preserve"> </w:t>
      </w:r>
      <w:r>
        <w:t>ubicada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r>
        <w:t>“San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Coca”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Orellana,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ubicado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predio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“Valerio</w:t>
      </w:r>
      <w:r w:rsidR="00B2638D">
        <w:t xml:space="preserve"> </w:t>
      </w:r>
      <w:r>
        <w:t>Grefa”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“San</w:t>
      </w:r>
      <w:r w:rsidR="00B2638D">
        <w:t xml:space="preserve"> </w:t>
      </w:r>
      <w:r>
        <w:t>Pablo”</w:t>
      </w:r>
      <w:r w:rsidR="00B2638D">
        <w:t xml:space="preserve"> </w:t>
      </w:r>
      <w:r>
        <w:t>perteneciente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“San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Coca”.</w:t>
      </w:r>
    </w:p>
    <w:p w14:paraId="57463D83" w14:textId="572E5891" w:rsidR="00717391" w:rsidRDefault="00717391" w:rsidP="00717391">
      <w:pPr>
        <w:jc w:val="both"/>
      </w:pPr>
      <w:r>
        <w:t>b.</w:t>
      </w:r>
      <w:r w:rsidR="00B2638D">
        <w:t xml:space="preserve"> </w:t>
      </w:r>
      <w:r>
        <w:t>Objetivos</w:t>
      </w:r>
      <w:r w:rsidR="00B2638D">
        <w:t xml:space="preserve"> </w:t>
      </w:r>
      <w:r>
        <w:t>Específicos.</w:t>
      </w:r>
    </w:p>
    <w:p w14:paraId="453F60FE" w14:textId="60ED5D82" w:rsidR="00717391" w:rsidRDefault="00717391" w:rsidP="00717391">
      <w:pPr>
        <w:jc w:val="both"/>
      </w:pPr>
      <w:r>
        <w:t>•</w:t>
      </w:r>
      <w:r w:rsidR="00B2638D">
        <w:t xml:space="preserve"> </w:t>
      </w:r>
      <w:r>
        <w:t>Construcción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“Valerio</w:t>
      </w:r>
      <w:r w:rsidR="00B2638D">
        <w:t xml:space="preserve"> </w:t>
      </w:r>
      <w:r>
        <w:t>Grefa”,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“San</w:t>
      </w:r>
      <w:r w:rsidR="00B2638D">
        <w:t xml:space="preserve"> </w:t>
      </w:r>
      <w:r>
        <w:t>Pablo”,</w:t>
      </w:r>
      <w:r w:rsidR="00B2638D">
        <w:t xml:space="preserve"> </w:t>
      </w:r>
      <w:r>
        <w:t>ubicada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“San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Coca”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Orellana.</w:t>
      </w:r>
    </w:p>
    <w:p w14:paraId="2B78D37B" w14:textId="7F3C4F48" w:rsidR="00717391" w:rsidRDefault="00717391" w:rsidP="00717391">
      <w:pPr>
        <w:jc w:val="both"/>
      </w:pPr>
      <w:r>
        <w:t>4.</w:t>
      </w:r>
      <w:r w:rsidR="00B2638D">
        <w:t xml:space="preserve"> </w:t>
      </w:r>
      <w:r>
        <w:t>UBICACIÓN</w:t>
      </w:r>
    </w:p>
    <w:p w14:paraId="5555DC0A" w14:textId="57E0EA2C" w:rsidR="00717391" w:rsidRDefault="00717391" w:rsidP="00717391">
      <w:pPr>
        <w:spacing w:after="0"/>
        <w:jc w:val="both"/>
      </w:pPr>
      <w:r>
        <w:t>Provincia:</w:t>
      </w:r>
      <w:r w:rsidR="00B2638D">
        <w:t xml:space="preserve"> </w:t>
      </w:r>
      <w:r>
        <w:t>Orellana</w:t>
      </w:r>
    </w:p>
    <w:p w14:paraId="59E75AFA" w14:textId="7DC545CA" w:rsidR="00717391" w:rsidRDefault="00717391" w:rsidP="00717391">
      <w:pPr>
        <w:spacing w:after="0"/>
        <w:jc w:val="both"/>
      </w:pPr>
      <w:r>
        <w:t>Cantón: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</w:p>
    <w:p w14:paraId="1B99FF84" w14:textId="0519ED68" w:rsidR="00717391" w:rsidRDefault="00717391" w:rsidP="00717391">
      <w:pPr>
        <w:spacing w:after="0"/>
        <w:jc w:val="both"/>
      </w:pPr>
      <w:r>
        <w:t>Parroquia:</w:t>
      </w:r>
      <w:r w:rsidR="00B2638D">
        <w:t xml:space="preserve"> </w:t>
      </w:r>
      <w:r>
        <w:t>“San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Coca”</w:t>
      </w:r>
    </w:p>
    <w:p w14:paraId="7DEC247F" w14:textId="664B3AED" w:rsidR="00717391" w:rsidRDefault="00717391" w:rsidP="00717391">
      <w:pPr>
        <w:spacing w:after="0"/>
        <w:jc w:val="both"/>
      </w:pPr>
      <w:r>
        <w:t>Sector:</w:t>
      </w:r>
      <w:r w:rsidR="00B2638D">
        <w:t xml:space="preserve"> </w:t>
      </w:r>
      <w:r>
        <w:t>“San</w:t>
      </w:r>
      <w:r w:rsidR="00B2638D">
        <w:t xml:space="preserve"> </w:t>
      </w:r>
      <w:r>
        <w:t>Pablo”</w:t>
      </w:r>
    </w:p>
    <w:p w14:paraId="209E2DF8" w14:textId="2870B828" w:rsidR="00E630A2" w:rsidRDefault="00717391" w:rsidP="00717391">
      <w:pPr>
        <w:jc w:val="both"/>
      </w:pPr>
      <w:r>
        <w:t>Establecimiento: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“Valerio</w:t>
      </w:r>
      <w:r w:rsidR="00B2638D">
        <w:t xml:space="preserve"> </w:t>
      </w:r>
      <w:r>
        <w:t>Grefa”</w:t>
      </w:r>
      <w:r w:rsidR="00B2638D">
        <w:t xml:space="preserve"> </w:t>
      </w:r>
    </w:p>
    <w:p w14:paraId="4BF5748E" w14:textId="478022A8" w:rsidR="00717391" w:rsidRDefault="00717391" w:rsidP="00717391">
      <w:pPr>
        <w:jc w:val="center"/>
      </w:pPr>
      <w:r w:rsidRPr="00717391">
        <w:lastRenderedPageBreak/>
        <w:drawing>
          <wp:inline distT="0" distB="0" distL="0" distR="0" wp14:anchorId="19BE5436" wp14:editId="2C9600D1">
            <wp:extent cx="4210493" cy="1384835"/>
            <wp:effectExtent l="0" t="0" r="0" b="6350"/>
            <wp:docPr id="7881481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4819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22252" cy="1388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90057" w14:textId="01AB774C" w:rsidR="00717391" w:rsidRDefault="00717391" w:rsidP="00717391">
      <w:pPr>
        <w:jc w:val="center"/>
      </w:pPr>
      <w:r w:rsidRPr="00717391">
        <w:drawing>
          <wp:inline distT="0" distB="0" distL="0" distR="0" wp14:anchorId="2A0C4F17" wp14:editId="5ABB08B8">
            <wp:extent cx="3795823" cy="2292323"/>
            <wp:effectExtent l="0" t="0" r="0" b="0"/>
            <wp:docPr id="11347027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702748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01471" cy="2295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88665" w14:textId="5B1130B7" w:rsidR="00717391" w:rsidRDefault="00717391" w:rsidP="00717391">
      <w:pPr>
        <w:spacing w:after="0"/>
        <w:jc w:val="both"/>
      </w:pPr>
      <w:r>
        <w:t>5.</w:t>
      </w:r>
      <w:r w:rsidR="00B2638D">
        <w:t xml:space="preserve"> </w:t>
      </w:r>
      <w:r>
        <w:t>PROPUESTA</w:t>
      </w:r>
      <w:r w:rsidR="00B2638D">
        <w:t xml:space="preserve"> </w:t>
      </w:r>
      <w:r>
        <w:t>DEL</w:t>
      </w:r>
      <w:r w:rsidR="00B2638D">
        <w:t xml:space="preserve"> </w:t>
      </w:r>
      <w:r>
        <w:t>PROYECTO.</w:t>
      </w:r>
    </w:p>
    <w:p w14:paraId="2F588B10" w14:textId="754C4B1A" w:rsidR="00717391" w:rsidRDefault="00717391" w:rsidP="00717391">
      <w:pPr>
        <w:jc w:val="both"/>
      </w:pPr>
      <w:r>
        <w:t>5.1</w:t>
      </w:r>
      <w:r w:rsidR="00B2638D">
        <w:t xml:space="preserve"> </w:t>
      </w:r>
      <w:r>
        <w:t>PROBLEMÁTICA.</w:t>
      </w:r>
    </w:p>
    <w:p w14:paraId="704B1F93" w14:textId="2D506993" w:rsidR="00717391" w:rsidRDefault="00717391" w:rsidP="00717391">
      <w:pPr>
        <w:jc w:val="both"/>
      </w:pPr>
      <w:r>
        <w:t>Actualmente,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existe</w:t>
      </w:r>
      <w:r w:rsidR="00B2638D">
        <w:t xml:space="preserve"> </w:t>
      </w:r>
      <w:r>
        <w:t>la</w:t>
      </w:r>
      <w:r w:rsidR="00B2638D">
        <w:t xml:space="preserve"> </w:t>
      </w:r>
      <w:r>
        <w:t>necesidad</w:t>
      </w:r>
      <w:r w:rsidR="00B2638D">
        <w:t xml:space="preserve"> </w:t>
      </w:r>
      <w:r>
        <w:t>de</w:t>
      </w:r>
      <w:r w:rsidR="00B2638D">
        <w:t xml:space="preserve"> </w:t>
      </w:r>
      <w:r>
        <w:t>mejorar</w:t>
      </w:r>
      <w:r w:rsidR="00B2638D">
        <w:t xml:space="preserve"> </w:t>
      </w:r>
      <w:r>
        <w:t>o</w:t>
      </w:r>
      <w:r w:rsidR="00B2638D">
        <w:t xml:space="preserve"> </w:t>
      </w:r>
      <w:r>
        <w:t>ampliar</w:t>
      </w:r>
      <w:r w:rsidR="00B2638D">
        <w:t xml:space="preserve"> </w:t>
      </w:r>
      <w:r>
        <w:t>las</w:t>
      </w:r>
      <w:r w:rsidR="00B2638D">
        <w:t xml:space="preserve"> </w:t>
      </w:r>
      <w:r>
        <w:t>infraestructuras</w:t>
      </w:r>
      <w:r w:rsidR="00B2638D">
        <w:t xml:space="preserve"> </w:t>
      </w:r>
      <w:r>
        <w:t>educativas.</w:t>
      </w:r>
    </w:p>
    <w:p w14:paraId="66A139F7" w14:textId="521EA057" w:rsidR="00717391" w:rsidRDefault="00717391" w:rsidP="00717391">
      <w:pPr>
        <w:jc w:val="both"/>
      </w:pP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por</w:t>
      </w:r>
      <w:r w:rsidR="00B2638D">
        <w:t xml:space="preserve"> </w:t>
      </w:r>
      <w:r>
        <w:t>parte</w:t>
      </w:r>
      <w:r w:rsidR="00B2638D">
        <w:t xml:space="preserve"> </w:t>
      </w:r>
      <w:r>
        <w:t>del</w:t>
      </w:r>
      <w:r w:rsidR="00B2638D">
        <w:t xml:space="preserve"> </w:t>
      </w:r>
      <w:r>
        <w:t>GAD</w:t>
      </w:r>
      <w:r w:rsidR="00B2638D">
        <w:t xml:space="preserve"> </w:t>
      </w:r>
      <w:r>
        <w:t>Municipal</w:t>
      </w:r>
      <w:r w:rsidR="00B2638D">
        <w:t xml:space="preserve"> </w:t>
      </w:r>
      <w:r>
        <w:t>se</w:t>
      </w:r>
      <w:r w:rsidR="00B2638D">
        <w:t xml:space="preserve"> </w:t>
      </w:r>
      <w:r>
        <w:t>presenta</w:t>
      </w:r>
      <w:r w:rsidR="00B2638D">
        <w:t xml:space="preserve"> </w:t>
      </w:r>
      <w:r>
        <w:t>entonces</w:t>
      </w:r>
      <w:r w:rsidR="00B2638D">
        <w:t xml:space="preserve"> </w:t>
      </w:r>
      <w:r>
        <w:t>como</w:t>
      </w:r>
      <w:r w:rsidR="00B2638D">
        <w:t xml:space="preserve"> </w:t>
      </w:r>
      <w:r>
        <w:t>vía</w:t>
      </w:r>
      <w:r w:rsidR="00B2638D">
        <w:t xml:space="preserve"> </w:t>
      </w:r>
      <w:r>
        <w:t>efectiva</w:t>
      </w:r>
      <w:r w:rsidR="00B2638D">
        <w:t xml:space="preserve"> </w:t>
      </w:r>
      <w:r>
        <w:t>para</w:t>
      </w:r>
      <w:r w:rsidR="00B2638D">
        <w:t xml:space="preserve"> </w:t>
      </w:r>
      <w:r>
        <w:t>responder</w:t>
      </w:r>
      <w:r w:rsidR="00B2638D">
        <w:t xml:space="preserve"> </w:t>
      </w:r>
      <w:r>
        <w:t>a</w:t>
      </w:r>
      <w:r w:rsidR="00B2638D">
        <w:t xml:space="preserve"> </w:t>
      </w:r>
      <w:r>
        <w:t>este</w:t>
      </w:r>
      <w:r w:rsidR="00B2638D">
        <w:t xml:space="preserve"> </w:t>
      </w:r>
      <w:r>
        <w:t>clamor</w:t>
      </w:r>
      <w:r w:rsidR="00B2638D">
        <w:t xml:space="preserve"> </w:t>
      </w:r>
      <w:r>
        <w:t>social,</w:t>
      </w:r>
      <w:r w:rsidR="00B2638D">
        <w:t xml:space="preserve"> </w:t>
      </w:r>
      <w:r>
        <w:t>especialmente</w:t>
      </w:r>
      <w:r w:rsidR="00B2638D">
        <w:t xml:space="preserve"> </w:t>
      </w:r>
      <w:r>
        <w:t>considerando</w:t>
      </w:r>
      <w:r w:rsidR="00B2638D">
        <w:t xml:space="preserve"> </w:t>
      </w:r>
      <w:r>
        <w:t>que:</w:t>
      </w:r>
    </w:p>
    <w:p w14:paraId="6261E478" w14:textId="5EBCFC5F" w:rsidR="00717391" w:rsidRDefault="00717391" w:rsidP="00717391">
      <w:pPr>
        <w:jc w:val="both"/>
      </w:pPr>
      <w:r>
        <w:t>-</w:t>
      </w:r>
      <w:r w:rsidR="00B2638D">
        <w:t xml:space="preserve"> </w:t>
      </w:r>
      <w:r>
        <w:t>La</w:t>
      </w:r>
      <w:r w:rsidR="00B2638D">
        <w:t xml:space="preserve"> </w:t>
      </w:r>
      <w:r>
        <w:t>falta</w:t>
      </w:r>
      <w:r w:rsidR="00B2638D">
        <w:t xml:space="preserve"> </w:t>
      </w:r>
      <w:r>
        <w:t>de</w:t>
      </w:r>
      <w:r w:rsidR="00B2638D">
        <w:t xml:space="preserve"> </w:t>
      </w:r>
      <w:r>
        <w:t>atención</w:t>
      </w:r>
      <w:r w:rsidR="00B2638D">
        <w:t xml:space="preserve"> </w:t>
      </w:r>
      <w:r>
        <w:t>y</w:t>
      </w:r>
      <w:r w:rsidR="00B2638D">
        <w:t xml:space="preserve"> </w:t>
      </w:r>
      <w:r>
        <w:t>mantenimiento</w:t>
      </w:r>
      <w:r w:rsidR="00B2638D">
        <w:t xml:space="preserve"> </w:t>
      </w:r>
      <w:r>
        <w:t>preventivo</w:t>
      </w:r>
      <w:r w:rsidR="00B2638D">
        <w:t xml:space="preserve"> </w:t>
      </w:r>
      <w:r>
        <w:t>por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autoridades</w:t>
      </w:r>
      <w:r w:rsidR="00B2638D">
        <w:t xml:space="preserve"> </w:t>
      </w:r>
      <w:r>
        <w:t>correspondientes</w:t>
      </w:r>
      <w:r w:rsidR="00B2638D">
        <w:t xml:space="preserve"> </w:t>
      </w:r>
      <w:r>
        <w:t>continúa</w:t>
      </w:r>
      <w:r w:rsidR="00B2638D">
        <w:t xml:space="preserve"> </w:t>
      </w:r>
      <w:r>
        <w:t>agravando</w:t>
      </w:r>
      <w:r w:rsidR="00B2638D">
        <w:t xml:space="preserve"> </w:t>
      </w:r>
      <w:r>
        <w:t>las</w:t>
      </w:r>
      <w:r w:rsidR="00B2638D">
        <w:t xml:space="preserve"> </w:t>
      </w:r>
      <w:r>
        <w:t>deficiencias</w:t>
      </w:r>
      <w:r w:rsidR="00B2638D">
        <w:t xml:space="preserve"> </w:t>
      </w:r>
      <w:r>
        <w:t>estructurales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higiene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espacios</w:t>
      </w:r>
      <w:r w:rsidR="00B2638D">
        <w:t xml:space="preserve"> </w:t>
      </w:r>
      <w:r>
        <w:t>educativos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sanitarios.</w:t>
      </w:r>
    </w:p>
    <w:p w14:paraId="2BC53A7A" w14:textId="3ED0B571" w:rsidR="00717391" w:rsidRDefault="00717391" w:rsidP="00717391">
      <w:pPr>
        <w:spacing w:after="0"/>
        <w:jc w:val="both"/>
      </w:pPr>
      <w:r>
        <w:t>-</w:t>
      </w:r>
      <w:r w:rsidR="00B2638D">
        <w:t xml:space="preserve"> </w:t>
      </w:r>
      <w:r>
        <w:t>El</w:t>
      </w:r>
      <w:r w:rsidR="00B2638D">
        <w:t xml:space="preserve"> </w:t>
      </w:r>
      <w:r>
        <w:t>GAD</w:t>
      </w:r>
      <w:r w:rsidR="00B2638D">
        <w:t xml:space="preserve"> </w:t>
      </w:r>
      <w:r>
        <w:t>cuenta</w:t>
      </w:r>
      <w:r w:rsidR="00B2638D">
        <w:t xml:space="preserve"> </w:t>
      </w:r>
      <w:r>
        <w:t>con</w:t>
      </w:r>
      <w:r w:rsidR="00B2638D">
        <w:t xml:space="preserve"> </w:t>
      </w:r>
      <w:r>
        <w:t>competencias</w:t>
      </w:r>
      <w:r w:rsidR="00B2638D">
        <w:t xml:space="preserve"> </w:t>
      </w:r>
      <w:r>
        <w:t>legales</w:t>
      </w:r>
      <w:r w:rsidR="00B2638D">
        <w:t xml:space="preserve"> </w:t>
      </w:r>
      <w:r>
        <w:t>claras</w:t>
      </w:r>
      <w:r w:rsidR="00B2638D">
        <w:t xml:space="preserve"> </w:t>
      </w:r>
      <w:r>
        <w:t>(Art.</w:t>
      </w:r>
      <w:r w:rsidR="00B2638D">
        <w:t xml:space="preserve"> </w:t>
      </w:r>
      <w:r>
        <w:t>55</w:t>
      </w:r>
      <w:r w:rsidR="00B2638D">
        <w:t xml:space="preserve"> </w:t>
      </w:r>
      <w:r>
        <w:t>del</w:t>
      </w:r>
      <w:r w:rsidR="00B2638D">
        <w:t xml:space="preserve"> </w:t>
      </w:r>
      <w:r>
        <w:t>COOTAD)</w:t>
      </w:r>
      <w:r w:rsidR="00B2638D">
        <w:t xml:space="preserve"> </w:t>
      </w:r>
      <w:r>
        <w:t>para</w:t>
      </w:r>
      <w:r w:rsidR="00B2638D">
        <w:t xml:space="preserve"> </w:t>
      </w:r>
      <w:r>
        <w:t>ejecutar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en</w:t>
      </w:r>
      <w:r w:rsidR="00B2638D">
        <w:t xml:space="preserve"> </w:t>
      </w:r>
      <w:r>
        <w:t>coordinación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entes</w:t>
      </w:r>
      <w:r w:rsidR="00B2638D">
        <w:t xml:space="preserve"> </w:t>
      </w:r>
      <w:r>
        <w:t>rectores.</w:t>
      </w:r>
      <w:r w:rsidR="00B2638D">
        <w:t xml:space="preserve"> </w:t>
      </w:r>
    </w:p>
    <w:p w14:paraId="0616D668" w14:textId="7AC480AE" w:rsidR="00717391" w:rsidRDefault="00717391" w:rsidP="00717391">
      <w:pPr>
        <w:jc w:val="both"/>
      </w:pPr>
      <w:r>
        <w:t>La</w:t>
      </w:r>
      <w:r w:rsidR="00B2638D">
        <w:t xml:space="preserve"> </w:t>
      </w:r>
      <w:r>
        <w:t>inexistencia</w:t>
      </w:r>
      <w:r w:rsidR="00B2638D">
        <w:t xml:space="preserve"> </w:t>
      </w:r>
      <w:r>
        <w:t>de</w:t>
      </w:r>
      <w:r w:rsidR="00B2638D">
        <w:t xml:space="preserve"> </w:t>
      </w:r>
      <w:r>
        <w:t>oferta</w:t>
      </w:r>
      <w:r w:rsidR="00B2638D">
        <w:t xml:space="preserve"> </w:t>
      </w:r>
      <w:r>
        <w:t>institucional</w:t>
      </w:r>
      <w:r w:rsidR="00B2638D">
        <w:t xml:space="preserve"> </w:t>
      </w:r>
      <w:r>
        <w:t>activa</w:t>
      </w:r>
      <w:r w:rsidR="00B2638D">
        <w:t xml:space="preserve"> </w:t>
      </w:r>
      <w:r>
        <w:t>en</w:t>
      </w:r>
      <w:r w:rsidR="00B2638D">
        <w:t xml:space="preserve"> </w:t>
      </w:r>
      <w:r>
        <w:t>esta</w:t>
      </w:r>
      <w:r w:rsidR="00B2638D">
        <w:t xml:space="preserve"> </w:t>
      </w:r>
      <w:r>
        <w:t>área</w:t>
      </w:r>
      <w:r w:rsidR="00B2638D">
        <w:t xml:space="preserve"> </w:t>
      </w:r>
      <w:r>
        <w:t>estratégica</w:t>
      </w:r>
      <w:r w:rsidR="00B2638D">
        <w:t xml:space="preserve"> </w:t>
      </w:r>
      <w:r>
        <w:t>refuerza</w:t>
      </w:r>
      <w:r w:rsidR="00B2638D">
        <w:t xml:space="preserve"> </w:t>
      </w:r>
      <w:r>
        <w:t>el</w:t>
      </w:r>
      <w:r w:rsidR="00B2638D">
        <w:t xml:space="preserve"> </w:t>
      </w:r>
      <w:r>
        <w:t>carácter</w:t>
      </w:r>
      <w:r w:rsidR="00B2638D">
        <w:t xml:space="preserve"> </w:t>
      </w:r>
      <w:r>
        <w:t>urgente</w:t>
      </w:r>
      <w:r w:rsidR="00B2638D">
        <w:t xml:space="preserve"> </w:t>
      </w:r>
      <w:r>
        <w:t>y</w:t>
      </w:r>
      <w:r w:rsidR="00B2638D">
        <w:t xml:space="preserve"> </w:t>
      </w:r>
      <w:r>
        <w:t>exclusivo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convirtiendo</w:t>
      </w:r>
      <w:r w:rsidR="00B2638D">
        <w:t xml:space="preserve"> </w:t>
      </w:r>
      <w:r>
        <w:t>al</w:t>
      </w:r>
      <w:r w:rsidR="00B2638D">
        <w:t xml:space="preserve"> </w:t>
      </w:r>
      <w:r>
        <w:t>GAD</w:t>
      </w:r>
      <w:r w:rsidR="00B2638D">
        <w:t xml:space="preserve"> </w:t>
      </w:r>
      <w:r>
        <w:t>Municipal</w:t>
      </w:r>
      <w:r w:rsidR="00B2638D">
        <w:t xml:space="preserve"> </w:t>
      </w:r>
      <w:r>
        <w:t>en:</w:t>
      </w:r>
    </w:p>
    <w:p w14:paraId="352C02B0" w14:textId="4ABBA4A3" w:rsidR="00717391" w:rsidRDefault="00717391" w:rsidP="00717391">
      <w:pPr>
        <w:spacing w:after="0"/>
        <w:jc w:val="both"/>
      </w:pPr>
      <w:r>
        <w:t>-</w:t>
      </w:r>
      <w:r w:rsidR="00B2638D">
        <w:t xml:space="preserve"> </w:t>
      </w:r>
      <w:r>
        <w:t>Gestor</w:t>
      </w:r>
      <w:r w:rsidR="00B2638D">
        <w:t xml:space="preserve"> </w:t>
      </w:r>
      <w:r>
        <w:t>de</w:t>
      </w:r>
      <w:r w:rsidR="00B2638D">
        <w:t xml:space="preserve"> </w:t>
      </w:r>
      <w:r>
        <w:t>cambio</w:t>
      </w:r>
      <w:r w:rsidR="00B2638D">
        <w:t xml:space="preserve"> </w:t>
      </w:r>
      <w:r>
        <w:t>local.</w:t>
      </w:r>
    </w:p>
    <w:p w14:paraId="746FE889" w14:textId="0F15278F" w:rsidR="00717391" w:rsidRDefault="00717391" w:rsidP="00717391">
      <w:pPr>
        <w:spacing w:after="0"/>
        <w:jc w:val="both"/>
      </w:pPr>
      <w:r>
        <w:t>-</w:t>
      </w:r>
      <w:r w:rsidR="00B2638D">
        <w:t xml:space="preserve"> </w:t>
      </w:r>
      <w:r>
        <w:t>Promotor</w:t>
      </w:r>
      <w:r w:rsidR="00B2638D">
        <w:t xml:space="preserve"> </w:t>
      </w:r>
      <w:r>
        <w:t>de</w:t>
      </w:r>
      <w:r w:rsidR="00B2638D">
        <w:t xml:space="preserve"> </w:t>
      </w:r>
      <w:r>
        <w:t>derechos</w:t>
      </w:r>
      <w:r w:rsidR="00B2638D">
        <w:t xml:space="preserve"> </w:t>
      </w:r>
      <w:r>
        <w:t>fundamentales.</w:t>
      </w:r>
    </w:p>
    <w:p w14:paraId="0438BE5E" w14:textId="78C7AF13" w:rsidR="00717391" w:rsidRDefault="00717391" w:rsidP="00717391">
      <w:pPr>
        <w:jc w:val="both"/>
      </w:pPr>
      <w:r>
        <w:t>-</w:t>
      </w:r>
      <w:r w:rsidR="00B2638D">
        <w:t xml:space="preserve"> </w:t>
      </w:r>
      <w:r>
        <w:t>Ejecutor</w:t>
      </w:r>
      <w:r w:rsidR="00B2638D">
        <w:t xml:space="preserve"> </w:t>
      </w:r>
      <w:r>
        <w:t>legítimo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en</w:t>
      </w:r>
      <w:r w:rsidR="00B2638D">
        <w:t xml:space="preserve"> </w:t>
      </w:r>
      <w:r>
        <w:t>territorios</w:t>
      </w:r>
      <w:r w:rsidR="00B2638D">
        <w:t xml:space="preserve"> </w:t>
      </w:r>
      <w:r>
        <w:t>prioritarios.</w:t>
      </w:r>
    </w:p>
    <w:p w14:paraId="1D0DEF83" w14:textId="149D11CA" w:rsidR="00717391" w:rsidRDefault="00717391" w:rsidP="00717391">
      <w:pPr>
        <w:jc w:val="both"/>
      </w:pPr>
      <w:r>
        <w:t>Esta</w:t>
      </w:r>
      <w:r w:rsidR="00B2638D">
        <w:t xml:space="preserve"> </w:t>
      </w:r>
      <w:r>
        <w:t>situación</w:t>
      </w:r>
      <w:r w:rsidR="00B2638D">
        <w:t xml:space="preserve"> </w:t>
      </w:r>
      <w:r>
        <w:t>justifica</w:t>
      </w:r>
      <w:r w:rsidR="00B2638D">
        <w:t xml:space="preserve"> </w:t>
      </w:r>
      <w:r>
        <w:t>plenamente</w:t>
      </w:r>
      <w:r w:rsidR="00B2638D">
        <w:t xml:space="preserve"> </w:t>
      </w:r>
      <w:r>
        <w:t>la</w:t>
      </w:r>
      <w:r w:rsidR="00B2638D">
        <w:t xml:space="preserve"> </w:t>
      </w:r>
      <w:r>
        <w:t>participación</w:t>
      </w:r>
      <w:r w:rsidR="00B2638D">
        <w:t xml:space="preserve"> </w:t>
      </w:r>
      <w:r>
        <w:t>directa</w:t>
      </w:r>
      <w:r w:rsidR="00B2638D">
        <w:t xml:space="preserve"> </w:t>
      </w:r>
      <w:r>
        <w:t>del</w:t>
      </w:r>
      <w:r w:rsidR="00B2638D">
        <w:t xml:space="preserve"> </w:t>
      </w:r>
      <w:r>
        <w:t>municipio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</w:t>
      </w:r>
      <w:r w:rsidR="00B2638D">
        <w:t xml:space="preserve"> </w:t>
      </w:r>
      <w:r>
        <w:t>obras</w:t>
      </w:r>
      <w:r w:rsidR="00B2638D">
        <w:t xml:space="preserve"> </w:t>
      </w:r>
      <w:r>
        <w:t>civiles,</w:t>
      </w:r>
      <w:r w:rsidR="00B2638D">
        <w:t xml:space="preserve"> </w:t>
      </w:r>
      <w:r>
        <w:t>en</w:t>
      </w:r>
      <w:r w:rsidR="00B2638D">
        <w:t xml:space="preserve"> </w:t>
      </w:r>
      <w:r>
        <w:t>articulación</w:t>
      </w:r>
      <w:r w:rsidR="00B2638D">
        <w:t xml:space="preserve"> </w:t>
      </w:r>
      <w:r>
        <w:t>técnica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Dirección</w:t>
      </w:r>
      <w:r w:rsidR="00B2638D">
        <w:t xml:space="preserve"> </w:t>
      </w:r>
      <w:r>
        <w:t>Distrital</w:t>
      </w:r>
      <w:r w:rsidR="00B2638D">
        <w:t xml:space="preserve"> </w:t>
      </w:r>
      <w:r>
        <w:t>22D01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como</w:t>
      </w:r>
      <w:r w:rsidR="00B2638D">
        <w:t xml:space="preserve"> </w:t>
      </w:r>
      <w:r>
        <w:lastRenderedPageBreak/>
        <w:t>única</w:t>
      </w:r>
      <w:r w:rsidR="00B2638D">
        <w:t xml:space="preserve"> </w:t>
      </w:r>
      <w:r>
        <w:t>alternativa</w:t>
      </w:r>
      <w:r w:rsidR="00B2638D">
        <w:t xml:space="preserve"> </w:t>
      </w:r>
      <w:r>
        <w:t>de</w:t>
      </w:r>
      <w:r w:rsidR="00B2638D">
        <w:t xml:space="preserve"> </w:t>
      </w:r>
      <w:r>
        <w:t>respuesta</w:t>
      </w:r>
      <w:r w:rsidR="00B2638D">
        <w:t xml:space="preserve"> </w:t>
      </w:r>
      <w:r>
        <w:t>inmediata</w:t>
      </w:r>
      <w:r w:rsidR="00B2638D">
        <w:t xml:space="preserve"> </w:t>
      </w:r>
      <w:r>
        <w:t>para</w:t>
      </w:r>
      <w:r w:rsidR="00B2638D">
        <w:t xml:space="preserve"> </w:t>
      </w:r>
      <w:r>
        <w:t>garantizar</w:t>
      </w:r>
      <w:r w:rsidR="00B2638D">
        <w:t xml:space="preserve"> </w:t>
      </w:r>
      <w:r>
        <w:t>el</w:t>
      </w:r>
      <w:r w:rsidR="00B2638D">
        <w:t xml:space="preserve"> </w:t>
      </w:r>
      <w:r>
        <w:t>derecho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integral</w:t>
      </w:r>
      <w:r w:rsidR="00B2638D">
        <w:t xml:space="preserve"> </w:t>
      </w:r>
      <w:r>
        <w:t>de</w:t>
      </w:r>
      <w:r w:rsidR="00B2638D">
        <w:t xml:space="preserve"> </w:t>
      </w:r>
      <w:r>
        <w:t>niños,</w:t>
      </w:r>
      <w:r w:rsidR="00B2638D">
        <w:t xml:space="preserve"> </w:t>
      </w:r>
      <w:r>
        <w:t>niñas</w:t>
      </w:r>
      <w:r w:rsidR="00B2638D">
        <w:t xml:space="preserve"> </w:t>
      </w:r>
      <w:r>
        <w:t>y</w:t>
      </w:r>
      <w:r w:rsidR="00B2638D">
        <w:t xml:space="preserve"> </w:t>
      </w:r>
      <w:r>
        <w:t>adolescentes</w:t>
      </w:r>
      <w:r w:rsidR="00B2638D">
        <w:t xml:space="preserve"> </w:t>
      </w:r>
      <w:r>
        <w:t>del</w:t>
      </w:r>
      <w:r w:rsidR="00B2638D">
        <w:t xml:space="preserve"> </w:t>
      </w:r>
      <w:r>
        <w:t>cantón.</w:t>
      </w:r>
    </w:p>
    <w:p w14:paraId="5CFCE8E3" w14:textId="0BC0D98A" w:rsidR="00717391" w:rsidRDefault="00717391" w:rsidP="00717391">
      <w:pPr>
        <w:jc w:val="both"/>
      </w:pPr>
      <w:r>
        <w:t>También</w:t>
      </w:r>
      <w:r w:rsidR="00B2638D">
        <w:t xml:space="preserve"> </w:t>
      </w:r>
      <w:r>
        <w:t>se</w:t>
      </w:r>
      <w:r w:rsidR="00B2638D">
        <w:t xml:space="preserve"> </w:t>
      </w:r>
      <w:r>
        <w:t>ha</w:t>
      </w:r>
      <w:r w:rsidR="00B2638D">
        <w:t xml:space="preserve"> </w:t>
      </w:r>
      <w:r>
        <w:t>considerado</w:t>
      </w:r>
      <w:r w:rsidR="00B2638D">
        <w:t xml:space="preserve"> </w:t>
      </w:r>
      <w:r>
        <w:t>la</w:t>
      </w:r>
      <w:r w:rsidR="00B2638D">
        <w:t xml:space="preserve"> </w:t>
      </w:r>
      <w:r>
        <w:t>normativa</w:t>
      </w:r>
      <w:r w:rsidR="00B2638D">
        <w:t xml:space="preserve"> </w:t>
      </w:r>
      <w:r>
        <w:t>del</w:t>
      </w:r>
      <w:r w:rsidR="00B2638D">
        <w:t xml:space="preserve"> </w:t>
      </w:r>
      <w:r>
        <w:t>Instituto</w:t>
      </w:r>
      <w:r w:rsidR="00B2638D">
        <w:t xml:space="preserve"> </w:t>
      </w:r>
      <w:r>
        <w:t>Ecuatoriano</w:t>
      </w:r>
      <w:r w:rsidR="00B2638D">
        <w:t xml:space="preserve"> </w:t>
      </w:r>
      <w:r>
        <w:t>de</w:t>
      </w:r>
      <w:r w:rsidR="00B2638D">
        <w:t xml:space="preserve"> </w:t>
      </w:r>
      <w:r>
        <w:t>Normalización</w:t>
      </w:r>
      <w:r w:rsidR="00B2638D">
        <w:t xml:space="preserve"> </w:t>
      </w:r>
      <w:r>
        <w:t>(INEN),</w:t>
      </w:r>
      <w:r w:rsidR="00B2638D">
        <w:t xml:space="preserve"> </w:t>
      </w:r>
      <w:r>
        <w:t>la</w:t>
      </w:r>
      <w:r w:rsidR="00B2638D">
        <w:t xml:space="preserve"> </w:t>
      </w:r>
      <w:r>
        <w:t>cual</w:t>
      </w:r>
      <w:r w:rsidR="00B2638D">
        <w:t xml:space="preserve"> </w:t>
      </w:r>
      <w:r>
        <w:t>regula</w:t>
      </w:r>
      <w:r w:rsidR="00B2638D">
        <w:t xml:space="preserve"> </w:t>
      </w:r>
      <w:r>
        <w:t>las</w:t>
      </w:r>
      <w:r w:rsidR="00B2638D">
        <w:t xml:space="preserve"> </w:t>
      </w:r>
      <w:r>
        <w:t>especificaciones</w:t>
      </w:r>
      <w:r w:rsidR="00B2638D">
        <w:t xml:space="preserve"> </w:t>
      </w:r>
      <w:r>
        <w:t>de</w:t>
      </w:r>
      <w:r w:rsidR="00B2638D">
        <w:t xml:space="preserve"> </w:t>
      </w:r>
      <w:r>
        <w:t>calidad</w:t>
      </w:r>
      <w:r w:rsidR="00B2638D">
        <w:t xml:space="preserve"> </w:t>
      </w:r>
      <w:r>
        <w:t>y</w:t>
      </w:r>
      <w:r w:rsidR="00B2638D">
        <w:t xml:space="preserve"> </w:t>
      </w:r>
      <w:r>
        <w:t>seguridad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materiales</w:t>
      </w:r>
      <w:r w:rsidR="00B2638D">
        <w:t xml:space="preserve"> </w:t>
      </w:r>
      <w:r>
        <w:t>de</w:t>
      </w:r>
      <w:r w:rsidR="00B2638D">
        <w:t xml:space="preserve"> </w:t>
      </w:r>
      <w:r>
        <w:t>construcción</w:t>
      </w:r>
      <w:r w:rsidR="00B2638D">
        <w:t xml:space="preserve"> </w:t>
      </w:r>
      <w:r>
        <w:t>y</w:t>
      </w:r>
      <w:r w:rsidR="00B2638D">
        <w:t xml:space="preserve"> </w:t>
      </w:r>
      <w:r>
        <w:t>los</w:t>
      </w:r>
      <w:r w:rsidR="00B2638D">
        <w:t xml:space="preserve"> </w:t>
      </w:r>
      <w:r>
        <w:t>procesos</w:t>
      </w:r>
      <w:r w:rsidR="00B2638D">
        <w:t xml:space="preserve"> </w:t>
      </w:r>
      <w:r>
        <w:t>constructivos.</w:t>
      </w:r>
      <w:r w:rsidR="00B2638D">
        <w:t xml:space="preserve"> </w:t>
      </w:r>
      <w:r>
        <w:t>A</w:t>
      </w:r>
      <w:r w:rsidR="00B2638D">
        <w:t xml:space="preserve"> </w:t>
      </w:r>
      <w:r>
        <w:t>nivel</w:t>
      </w:r>
      <w:r w:rsidR="00B2638D">
        <w:t xml:space="preserve"> </w:t>
      </w:r>
      <w:r>
        <w:t>sectorial,</w:t>
      </w:r>
      <w:r w:rsidR="00B2638D">
        <w:t xml:space="preserve"> </w:t>
      </w:r>
      <w:r>
        <w:t>el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</w:t>
      </w:r>
      <w:r w:rsidR="00B2638D">
        <w:t xml:space="preserve"> </w:t>
      </w:r>
      <w:r>
        <w:t>del</w:t>
      </w:r>
      <w:r w:rsidR="00B2638D">
        <w:t xml:space="preserve"> </w:t>
      </w:r>
      <w:r>
        <w:t>Ecuador</w:t>
      </w:r>
      <w:r w:rsidR="00B2638D">
        <w:t xml:space="preserve"> </w:t>
      </w:r>
      <w:r>
        <w:t>establece</w:t>
      </w:r>
      <w:r w:rsidR="00B2638D">
        <w:t xml:space="preserve"> </w:t>
      </w:r>
      <w:r>
        <w:t>guías</w:t>
      </w:r>
      <w:r w:rsidR="00B2638D">
        <w:t xml:space="preserve"> </w:t>
      </w:r>
      <w:r>
        <w:t>técnicas</w:t>
      </w:r>
      <w:r w:rsidR="00B2638D">
        <w:t xml:space="preserve"> </w:t>
      </w:r>
      <w:r>
        <w:t>y</w:t>
      </w:r>
      <w:r w:rsidR="00B2638D">
        <w:t xml:space="preserve"> </w:t>
      </w:r>
      <w:r>
        <w:t>estándares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escolar,</w:t>
      </w:r>
      <w:r w:rsidR="00B2638D">
        <w:t xml:space="preserve"> </w:t>
      </w:r>
      <w:r>
        <w:t>los</w:t>
      </w:r>
      <w:r w:rsidR="00B2638D">
        <w:t xml:space="preserve"> </w:t>
      </w:r>
      <w:r>
        <w:t>cuales</w:t>
      </w:r>
      <w:r w:rsidR="00B2638D">
        <w:t xml:space="preserve"> </w:t>
      </w:r>
      <w:r>
        <w:t>han</w:t>
      </w:r>
      <w:r w:rsidR="00B2638D">
        <w:t xml:space="preserve"> </w:t>
      </w:r>
      <w:r>
        <w:t>sido</w:t>
      </w:r>
      <w:r w:rsidR="00B2638D">
        <w:t xml:space="preserve"> </w:t>
      </w:r>
      <w:r>
        <w:t>tomados</w:t>
      </w:r>
      <w:r w:rsidR="00B2638D">
        <w:t xml:space="preserve"> </w:t>
      </w:r>
      <w:r>
        <w:t>como</w:t>
      </w:r>
      <w:r w:rsidR="00B2638D">
        <w:t xml:space="preserve"> </w:t>
      </w:r>
      <w:r>
        <w:t>referencia</w:t>
      </w:r>
      <w:r w:rsidR="00B2638D">
        <w:t xml:space="preserve"> </w:t>
      </w:r>
      <w:r>
        <w:t>para</w:t>
      </w:r>
      <w:r w:rsidR="00B2638D">
        <w:t xml:space="preserve"> </w:t>
      </w:r>
      <w:r>
        <w:t>definir</w:t>
      </w:r>
      <w:r w:rsidR="00B2638D">
        <w:t xml:space="preserve"> </w:t>
      </w:r>
      <w:r>
        <w:t>las</w:t>
      </w:r>
      <w:r w:rsidR="00B2638D">
        <w:t xml:space="preserve"> </w:t>
      </w:r>
      <w:r>
        <w:t>características</w:t>
      </w:r>
      <w:r w:rsidR="00B2638D">
        <w:t xml:space="preserve"> </w:t>
      </w:r>
      <w:r>
        <w:t>mínimas</w:t>
      </w:r>
      <w:r w:rsidR="00B2638D">
        <w:t xml:space="preserve"> </w:t>
      </w:r>
      <w:r>
        <w:t>de</w:t>
      </w:r>
      <w:r w:rsidR="00B2638D">
        <w:t xml:space="preserve"> </w:t>
      </w:r>
      <w:r>
        <w:t>superficie,</w:t>
      </w:r>
      <w:r w:rsidR="00B2638D">
        <w:t xml:space="preserve"> </w:t>
      </w:r>
      <w:r>
        <w:t>ventilación,</w:t>
      </w:r>
      <w:r w:rsidR="00B2638D">
        <w:t xml:space="preserve"> </w:t>
      </w:r>
      <w:r>
        <w:t>iluminación,</w:t>
      </w:r>
      <w:r w:rsidR="00B2638D">
        <w:t xml:space="preserve"> </w:t>
      </w:r>
      <w:r>
        <w:t>accesibilidad</w:t>
      </w:r>
      <w:r w:rsidR="00B2638D">
        <w:t xml:space="preserve"> </w:t>
      </w:r>
      <w:r>
        <w:t>e</w:t>
      </w:r>
      <w:r w:rsidR="00B2638D">
        <w:t xml:space="preserve"> </w:t>
      </w:r>
      <w:r>
        <w:t>instalaciones</w:t>
      </w:r>
      <w:r w:rsidR="00B2638D">
        <w:t xml:space="preserve"> </w:t>
      </w:r>
      <w:r>
        <w:t>sanitarias</w:t>
      </w:r>
      <w:r w:rsidR="00B2638D">
        <w:t xml:space="preserve"> </w:t>
      </w:r>
      <w:r>
        <w:t>adecuadas</w:t>
      </w:r>
      <w:r w:rsidR="00B2638D">
        <w:t xml:space="preserve"> </w:t>
      </w:r>
      <w:r>
        <w:t>para</w:t>
      </w:r>
      <w:r w:rsidR="00B2638D">
        <w:t xml:space="preserve"> </w:t>
      </w:r>
      <w:r>
        <w:t>ambientes</w:t>
      </w:r>
      <w:r w:rsidR="00B2638D">
        <w:t xml:space="preserve"> </w:t>
      </w:r>
      <w:r>
        <w:t>educativos.</w:t>
      </w:r>
    </w:p>
    <w:p w14:paraId="5A825C47" w14:textId="64FAE1A6" w:rsidR="00717391" w:rsidRDefault="00717391" w:rsidP="00717391">
      <w:pPr>
        <w:jc w:val="both"/>
      </w:pPr>
      <w:r>
        <w:t>Finalmente,</w:t>
      </w:r>
      <w:r w:rsidR="00B2638D">
        <w:t xml:space="preserve"> </w:t>
      </w:r>
      <w:r>
        <w:t>se</w:t>
      </w:r>
      <w:r w:rsidR="00B2638D">
        <w:t xml:space="preserve"> </w:t>
      </w:r>
      <w:r>
        <w:t>han</w:t>
      </w:r>
      <w:r w:rsidR="00B2638D">
        <w:t xml:space="preserve"> </w:t>
      </w:r>
      <w:r>
        <w:t>considerado</w:t>
      </w:r>
      <w:r w:rsidR="00B2638D">
        <w:t xml:space="preserve"> </w:t>
      </w:r>
      <w:r>
        <w:t>las</w:t>
      </w:r>
      <w:r w:rsidR="00B2638D">
        <w:t xml:space="preserve"> </w:t>
      </w:r>
      <w:r>
        <w:t>ordenanzas</w:t>
      </w:r>
      <w:r w:rsidR="00B2638D">
        <w:t xml:space="preserve"> </w:t>
      </w:r>
      <w:r>
        <w:t>municipales</w:t>
      </w:r>
      <w:r w:rsidR="00B2638D">
        <w:t xml:space="preserve"> </w:t>
      </w:r>
      <w:r>
        <w:t>vigentes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especialmente</w:t>
      </w:r>
      <w:r w:rsidR="00B2638D">
        <w:t xml:space="preserve"> </w:t>
      </w:r>
      <w:r>
        <w:t>aquellas</w:t>
      </w:r>
      <w:r w:rsidR="00B2638D">
        <w:t xml:space="preserve"> </w:t>
      </w:r>
      <w:r>
        <w:t>que</w:t>
      </w:r>
      <w:r w:rsidR="00B2638D">
        <w:t xml:space="preserve"> </w:t>
      </w:r>
      <w:r>
        <w:t>regulan</w:t>
      </w:r>
      <w:r w:rsidR="00B2638D">
        <w:t xml:space="preserve"> </w:t>
      </w:r>
      <w:r>
        <w:t>el</w:t>
      </w:r>
      <w:r w:rsidR="00B2638D">
        <w:t xml:space="preserve"> </w:t>
      </w:r>
      <w:r>
        <w:t>uso</w:t>
      </w:r>
      <w:r w:rsidR="00B2638D">
        <w:t xml:space="preserve"> </w:t>
      </w:r>
      <w:r>
        <w:t>del</w:t>
      </w:r>
      <w:r w:rsidR="00B2638D">
        <w:t xml:space="preserve"> </w:t>
      </w:r>
      <w:r>
        <w:t>suelo,</w:t>
      </w:r>
      <w:r w:rsidR="00B2638D">
        <w:t xml:space="preserve"> </w:t>
      </w:r>
      <w:r>
        <w:t>los</w:t>
      </w:r>
      <w:r w:rsidR="00B2638D">
        <w:t xml:space="preserve"> </w:t>
      </w:r>
      <w:r>
        <w:t>requisitos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obtención</w:t>
      </w:r>
      <w:r w:rsidR="00B2638D">
        <w:t xml:space="preserve"> </w:t>
      </w:r>
      <w:r>
        <w:t>de</w:t>
      </w:r>
      <w:r w:rsidR="00B2638D">
        <w:t xml:space="preserve"> </w:t>
      </w:r>
      <w:r>
        <w:t>permisos</w:t>
      </w:r>
      <w:r w:rsidR="00B2638D">
        <w:t xml:space="preserve"> </w:t>
      </w:r>
      <w:r>
        <w:t>de</w:t>
      </w:r>
      <w:r w:rsidR="00B2638D">
        <w:t xml:space="preserve"> </w:t>
      </w:r>
      <w:r>
        <w:t>construcción</w:t>
      </w:r>
      <w:r w:rsidR="00B2638D">
        <w:t xml:space="preserve"> </w:t>
      </w:r>
      <w:r>
        <w:t>y</w:t>
      </w:r>
      <w:r w:rsidR="00B2638D">
        <w:t xml:space="preserve"> </w:t>
      </w:r>
      <w:r>
        <w:t>los</w:t>
      </w:r>
      <w:r w:rsidR="00B2638D">
        <w:t xml:space="preserve"> </w:t>
      </w:r>
      <w:r>
        <w:t>aspectos</w:t>
      </w:r>
      <w:r w:rsidR="00B2638D">
        <w:t xml:space="preserve"> </w:t>
      </w:r>
      <w:r>
        <w:t>relacionados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cumplimiento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normativa</w:t>
      </w:r>
      <w:r w:rsidR="00B2638D">
        <w:t xml:space="preserve"> </w:t>
      </w:r>
      <w:r>
        <w:t>urbanística</w:t>
      </w:r>
      <w:r w:rsidR="00B2638D">
        <w:t xml:space="preserve"> </w:t>
      </w:r>
      <w:r>
        <w:t>y</w:t>
      </w:r>
      <w:r w:rsidR="00B2638D">
        <w:t xml:space="preserve"> </w:t>
      </w:r>
      <w:r>
        <w:t>ambiental</w:t>
      </w:r>
      <w:r w:rsidR="00B2638D">
        <w:t xml:space="preserve"> </w:t>
      </w:r>
      <w:r>
        <w:t>local.</w:t>
      </w:r>
    </w:p>
    <w:p w14:paraId="561AFAA4" w14:textId="356E870B" w:rsidR="00717391" w:rsidRDefault="00717391" w:rsidP="00717391">
      <w:pPr>
        <w:jc w:val="both"/>
      </w:pPr>
      <w:r>
        <w:t>5.2</w:t>
      </w:r>
      <w:r w:rsidR="00B2638D">
        <w:t xml:space="preserve"> </w:t>
      </w:r>
      <w:r>
        <w:t>DESCRIPCIÓN</w:t>
      </w:r>
      <w:r w:rsidR="00B2638D">
        <w:t xml:space="preserve"> </w:t>
      </w:r>
      <w:r>
        <w:t>GENERAL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</w:p>
    <w:p w14:paraId="562C32B7" w14:textId="1E79D190" w:rsidR="00717391" w:rsidRDefault="00717391" w:rsidP="00717391">
      <w:pPr>
        <w:jc w:val="both"/>
      </w:pPr>
      <w:r>
        <w:t>El</w:t>
      </w:r>
      <w:r w:rsidR="00B2638D">
        <w:t xml:space="preserve"> </w:t>
      </w:r>
      <w:r>
        <w:t>presente</w:t>
      </w:r>
      <w:r w:rsidR="00B2638D">
        <w:t xml:space="preserve"> </w:t>
      </w:r>
      <w:r>
        <w:t>proyecto</w:t>
      </w:r>
      <w:r w:rsidR="00B2638D">
        <w:t xml:space="preserve"> </w:t>
      </w:r>
      <w:r>
        <w:t>tiene</w:t>
      </w:r>
      <w:r w:rsidR="00B2638D">
        <w:t xml:space="preserve"> </w:t>
      </w:r>
      <w:r>
        <w:t>como</w:t>
      </w:r>
      <w:r w:rsidR="00B2638D">
        <w:t xml:space="preserve"> </w:t>
      </w:r>
      <w:r>
        <w:t>objetivo</w:t>
      </w:r>
      <w:r w:rsidR="00B2638D">
        <w:t xml:space="preserve"> </w:t>
      </w:r>
      <w:r>
        <w:t>principal</w:t>
      </w:r>
      <w:r w:rsidR="00B2638D">
        <w:t xml:space="preserve"> </w:t>
      </w:r>
      <w:r>
        <w:t>fomentar</w:t>
      </w:r>
      <w:r w:rsidR="00B2638D">
        <w:t xml:space="preserve"> </w:t>
      </w:r>
      <w:r>
        <w:t>el</w:t>
      </w:r>
      <w:r w:rsidR="00B2638D">
        <w:t xml:space="preserve"> </w:t>
      </w:r>
      <w:r>
        <w:t>bienestar</w:t>
      </w:r>
      <w:r w:rsidR="00B2638D">
        <w:t xml:space="preserve"> </w:t>
      </w:r>
      <w:r>
        <w:t>integral,</w:t>
      </w:r>
      <w:r w:rsidR="00B2638D">
        <w:t xml:space="preserve"> </w:t>
      </w:r>
      <w:r>
        <w:t>fortalecer</w:t>
      </w:r>
      <w:r w:rsidR="00B2638D">
        <w:t xml:space="preserve"> </w:t>
      </w:r>
      <w:r>
        <w:t>la</w:t>
      </w:r>
      <w:r w:rsidR="00B2638D">
        <w:t xml:space="preserve"> </w:t>
      </w:r>
      <w:r>
        <w:t>cohesión</w:t>
      </w:r>
      <w:r w:rsidR="00B2638D">
        <w:t xml:space="preserve"> </w:t>
      </w:r>
      <w:r>
        <w:t>comunitaria</w:t>
      </w:r>
      <w:r w:rsidR="00B2638D">
        <w:t xml:space="preserve"> </w:t>
      </w:r>
      <w:r>
        <w:t>y</w:t>
      </w:r>
      <w:r w:rsidR="00B2638D">
        <w:t xml:space="preserve"> </w:t>
      </w:r>
      <w:r>
        <w:t>promover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habitantes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“San</w:t>
      </w:r>
      <w:r w:rsidR="00B2638D">
        <w:t xml:space="preserve"> </w:t>
      </w:r>
      <w:r>
        <w:t>Pablo”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“San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Coca”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Orellana.</w:t>
      </w:r>
    </w:p>
    <w:p w14:paraId="0A24AB3E" w14:textId="48C71CDD" w:rsidR="00717391" w:rsidRDefault="00717391" w:rsidP="00717391">
      <w:pPr>
        <w:jc w:val="both"/>
      </w:pPr>
      <w:r>
        <w:t>La</w:t>
      </w:r>
      <w:r w:rsidR="00B2638D">
        <w:t xml:space="preserve"> </w:t>
      </w:r>
      <w:r>
        <w:t>obra</w:t>
      </w:r>
      <w:r w:rsidR="00B2638D">
        <w:t xml:space="preserve"> </w:t>
      </w:r>
      <w:r>
        <w:t>se</w:t>
      </w:r>
      <w:r w:rsidR="00B2638D">
        <w:t xml:space="preserve"> </w:t>
      </w:r>
      <w:r>
        <w:t>enmarca</w:t>
      </w:r>
      <w:r w:rsidR="00B2638D">
        <w:t xml:space="preserve"> </w:t>
      </w:r>
      <w:r>
        <w:t>dentro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políticas</w:t>
      </w:r>
      <w:r w:rsidR="00B2638D">
        <w:t xml:space="preserve"> </w:t>
      </w:r>
      <w:r>
        <w:t>locales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educación,</w:t>
      </w:r>
      <w:r w:rsidR="00B2638D">
        <w:t xml:space="preserve"> </w:t>
      </w:r>
      <w:r>
        <w:t>y</w:t>
      </w:r>
      <w:r w:rsidR="00B2638D">
        <w:t xml:space="preserve"> </w:t>
      </w:r>
      <w:r>
        <w:t>responde</w:t>
      </w:r>
      <w:r w:rsidR="00B2638D">
        <w:t xml:space="preserve"> </w:t>
      </w:r>
      <w:r>
        <w:t>a</w:t>
      </w:r>
      <w:r w:rsidR="00B2638D">
        <w:t xml:space="preserve"> </w:t>
      </w:r>
      <w:r>
        <w:t>una</w:t>
      </w:r>
      <w:r w:rsidR="00B2638D">
        <w:t xml:space="preserve"> </w:t>
      </w:r>
      <w:r>
        <w:t>necesidad</w:t>
      </w:r>
      <w:r w:rsidR="00B2638D">
        <w:t xml:space="preserve"> </w:t>
      </w:r>
      <w:r>
        <w:t>identificada</w:t>
      </w:r>
      <w:r w:rsidR="00B2638D">
        <w:t xml:space="preserve"> </w:t>
      </w:r>
      <w:r>
        <w:t>por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y</w:t>
      </w:r>
      <w:r w:rsidR="00B2638D">
        <w:t xml:space="preserve"> </w:t>
      </w:r>
      <w:r>
        <w:t>las</w:t>
      </w:r>
      <w:r w:rsidR="00B2638D">
        <w:t xml:space="preserve"> </w:t>
      </w:r>
      <w:r>
        <w:t>autoridades</w:t>
      </w:r>
      <w:r w:rsidR="00B2638D">
        <w:t xml:space="preserve"> </w:t>
      </w:r>
      <w:r>
        <w:t>cantonales,</w:t>
      </w:r>
      <w:r w:rsidR="00B2638D">
        <w:t xml:space="preserve"> </w:t>
      </w:r>
      <w:r>
        <w:t>relacionada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insuficiencia</w:t>
      </w:r>
      <w:r w:rsidR="00B2638D">
        <w:t xml:space="preserve"> </w:t>
      </w:r>
      <w:r>
        <w:t>de</w:t>
      </w:r>
      <w:r w:rsidR="00B2638D">
        <w:t xml:space="preserve"> </w:t>
      </w:r>
      <w:r>
        <w:t>espacios</w:t>
      </w:r>
      <w:r w:rsidR="00B2638D">
        <w:t xml:space="preserve"> </w:t>
      </w:r>
      <w:r>
        <w:t>físicos.</w:t>
      </w:r>
    </w:p>
    <w:p w14:paraId="193758CA" w14:textId="16F0D78B" w:rsidR="00717391" w:rsidRDefault="00717391" w:rsidP="00717391">
      <w:pPr>
        <w:jc w:val="both"/>
      </w:pPr>
      <w:r>
        <w:t>Este</w:t>
      </w:r>
      <w:r w:rsidR="00B2638D">
        <w:t xml:space="preserve"> </w:t>
      </w:r>
      <w:r>
        <w:t>proyecto</w:t>
      </w:r>
      <w:r w:rsidR="00B2638D">
        <w:t xml:space="preserve"> </w:t>
      </w:r>
      <w:r>
        <w:t>se</w:t>
      </w:r>
      <w:r w:rsidR="00B2638D">
        <w:t xml:space="preserve"> </w:t>
      </w:r>
      <w:r>
        <w:t>orienta</w:t>
      </w:r>
      <w:r w:rsidR="00B2638D">
        <w:t xml:space="preserve"> </w:t>
      </w:r>
      <w:r>
        <w:t>a</w:t>
      </w:r>
      <w:r w:rsidR="00B2638D">
        <w:t xml:space="preserve"> </w:t>
      </w:r>
      <w:r>
        <w:t>brindar</w:t>
      </w:r>
      <w:r w:rsidR="00B2638D">
        <w:t xml:space="preserve"> </w:t>
      </w:r>
      <w:r>
        <w:t>una</w:t>
      </w:r>
      <w:r w:rsidR="00B2638D">
        <w:t xml:space="preserve"> </w:t>
      </w:r>
      <w:r>
        <w:t>solución</w:t>
      </w:r>
      <w:r w:rsidR="00B2638D">
        <w:t xml:space="preserve"> </w:t>
      </w:r>
      <w:r>
        <w:t>técnica</w:t>
      </w:r>
      <w:r w:rsidR="00B2638D">
        <w:t xml:space="preserve"> </w:t>
      </w:r>
      <w:r>
        <w:t>que</w:t>
      </w:r>
      <w:r w:rsidR="00B2638D">
        <w:t xml:space="preserve"> </w:t>
      </w:r>
      <w:r>
        <w:t>permita</w:t>
      </w:r>
      <w:r w:rsidR="00B2638D">
        <w:t xml:space="preserve"> </w:t>
      </w:r>
      <w:r>
        <w:t>ampliar</w:t>
      </w:r>
      <w:r w:rsidR="00B2638D">
        <w:t xml:space="preserve"> </w:t>
      </w:r>
      <w:r>
        <w:t>la</w:t>
      </w:r>
      <w:r w:rsidR="00B2638D">
        <w:t xml:space="preserve"> </w:t>
      </w:r>
      <w:r>
        <w:t>capacidad</w:t>
      </w:r>
      <w:r w:rsidR="00B2638D">
        <w:t xml:space="preserve"> </w:t>
      </w:r>
      <w:r>
        <w:t>instalada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centros</w:t>
      </w:r>
      <w:r w:rsidR="00B2638D">
        <w:t xml:space="preserve"> </w:t>
      </w:r>
      <w:r>
        <w:t>educativos,</w:t>
      </w:r>
      <w:r w:rsidR="00B2638D">
        <w:t xml:space="preserve"> </w:t>
      </w:r>
      <w:r>
        <w:t>mejorar</w:t>
      </w:r>
      <w:r w:rsidR="00B2638D">
        <w:t xml:space="preserve"> </w:t>
      </w:r>
      <w:r>
        <w:t>el</w:t>
      </w:r>
      <w:r w:rsidR="00B2638D">
        <w:t xml:space="preserve"> </w:t>
      </w:r>
      <w:r>
        <w:t>confort</w:t>
      </w:r>
      <w:r w:rsidR="00B2638D">
        <w:t xml:space="preserve"> </w:t>
      </w:r>
      <w:r>
        <w:t>espacios</w:t>
      </w:r>
      <w:r w:rsidR="00B2638D">
        <w:t xml:space="preserve"> </w:t>
      </w:r>
      <w:r>
        <w:t>educativos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sanitarios,</w:t>
      </w:r>
      <w:r w:rsidR="00B2638D">
        <w:t xml:space="preserve"> </w:t>
      </w:r>
      <w:r>
        <w:t>asegura</w:t>
      </w:r>
      <w:r w:rsidR="00B2638D">
        <w:t xml:space="preserve"> </w:t>
      </w:r>
      <w:r>
        <w:t>condiciones</w:t>
      </w:r>
      <w:r w:rsidR="00B2638D">
        <w:t xml:space="preserve"> </w:t>
      </w:r>
      <w:r>
        <w:t>mínimas</w:t>
      </w:r>
      <w:r w:rsidR="00B2638D">
        <w:t xml:space="preserve"> </w:t>
      </w:r>
      <w:r>
        <w:t>de</w:t>
      </w:r>
      <w:r w:rsidR="00B2638D">
        <w:t xml:space="preserve"> </w:t>
      </w:r>
      <w:r>
        <w:t>seguridad</w:t>
      </w:r>
      <w:r w:rsidR="00B2638D">
        <w:t xml:space="preserve"> </w:t>
      </w:r>
      <w:r>
        <w:t>estructural</w:t>
      </w:r>
      <w:r w:rsidR="00B2638D">
        <w:t xml:space="preserve"> </w:t>
      </w:r>
      <w:r>
        <w:t>y</w:t>
      </w:r>
      <w:r w:rsidR="00B2638D">
        <w:t xml:space="preserve"> </w:t>
      </w:r>
      <w:r>
        <w:t>accesibilidad</w:t>
      </w:r>
      <w:r w:rsidR="00B2638D">
        <w:t xml:space="preserve"> </w:t>
      </w:r>
      <w:r>
        <w:t>universal.</w:t>
      </w:r>
    </w:p>
    <w:p w14:paraId="0F93BFF9" w14:textId="26ABE5C6" w:rsidR="00717391" w:rsidRDefault="00717391" w:rsidP="00717391">
      <w:pPr>
        <w:jc w:val="both"/>
      </w:pPr>
      <w:r>
        <w:t>El</w:t>
      </w:r>
      <w:r w:rsidR="00B2638D">
        <w:t xml:space="preserve"> </w:t>
      </w:r>
      <w:r>
        <w:t>diseño</w:t>
      </w:r>
      <w:r w:rsidR="00B2638D">
        <w:t xml:space="preserve"> </w:t>
      </w:r>
      <w:r>
        <w:t>arquitectónico</w:t>
      </w:r>
      <w:r w:rsidR="00B2638D">
        <w:t xml:space="preserve"> </w:t>
      </w:r>
      <w:r>
        <w:t>y</w:t>
      </w:r>
      <w:r w:rsidR="00B2638D">
        <w:t xml:space="preserve"> </w:t>
      </w:r>
      <w:r>
        <w:t>constructivo</w:t>
      </w:r>
      <w:r w:rsidR="00B2638D">
        <w:t xml:space="preserve"> </w:t>
      </w:r>
      <w:r>
        <w:t>propuesto</w:t>
      </w:r>
      <w:r w:rsidR="00B2638D">
        <w:t xml:space="preserve"> </w:t>
      </w:r>
      <w:r>
        <w:t>contempla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sanitarias,</w:t>
      </w:r>
      <w:r w:rsidR="00B2638D">
        <w:t xml:space="preserve"> </w:t>
      </w:r>
      <w:r>
        <w:t>cumpliendo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estándares</w:t>
      </w:r>
      <w:r w:rsidR="00B2638D">
        <w:t xml:space="preserve"> </w:t>
      </w:r>
      <w:r>
        <w:t>del</w:t>
      </w:r>
      <w:r w:rsidR="00B2638D">
        <w:t xml:space="preserve"> </w:t>
      </w:r>
      <w:r>
        <w:t>Dirección</w:t>
      </w:r>
      <w:r w:rsidR="00B2638D">
        <w:t xml:space="preserve"> </w:t>
      </w:r>
      <w:r>
        <w:t>Distrital</w:t>
      </w:r>
      <w:r w:rsidR="00B2638D">
        <w:t xml:space="preserve"> </w:t>
      </w:r>
      <w:r>
        <w:t>22D01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y</w:t>
      </w:r>
      <w:r w:rsidR="00B2638D">
        <w:t xml:space="preserve"> </w:t>
      </w:r>
      <w:r>
        <w:t>las</w:t>
      </w:r>
      <w:r w:rsidR="00B2638D">
        <w:t xml:space="preserve"> </w:t>
      </w:r>
      <w:r>
        <w:t>Normas</w:t>
      </w:r>
      <w:r w:rsidR="00B2638D">
        <w:t xml:space="preserve"> </w:t>
      </w:r>
      <w:r>
        <w:t>Ecuatorianas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(NEC).</w:t>
      </w:r>
      <w:r w:rsidR="00B2638D">
        <w:t xml:space="preserve"> </w:t>
      </w:r>
      <w:r>
        <w:t>Cada</w:t>
      </w:r>
      <w:r w:rsidR="00B2638D">
        <w:t xml:space="preserve"> </w:t>
      </w:r>
      <w:r>
        <w:t>intervención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realizará</w:t>
      </w:r>
      <w:r w:rsidR="00B2638D">
        <w:t xml:space="preserve"> </w:t>
      </w:r>
      <w:r>
        <w:t>contará</w:t>
      </w:r>
      <w:r w:rsidR="00B2638D">
        <w:t xml:space="preserve"> </w:t>
      </w:r>
      <w:r>
        <w:t>con</w:t>
      </w:r>
      <w:r w:rsidR="00B2638D">
        <w:t xml:space="preserve"> </w:t>
      </w:r>
      <w:r>
        <w:t>criterios</w:t>
      </w:r>
      <w:r w:rsidR="00B2638D">
        <w:t xml:space="preserve"> </w:t>
      </w:r>
      <w:r>
        <w:t>técnicos</w:t>
      </w:r>
      <w:r w:rsidR="00B2638D">
        <w:t xml:space="preserve"> </w:t>
      </w:r>
      <w:r>
        <w:t>de</w:t>
      </w:r>
      <w:r w:rsidR="00B2638D">
        <w:t xml:space="preserve"> </w:t>
      </w:r>
      <w:r>
        <w:t>seguridad,</w:t>
      </w:r>
      <w:r w:rsidR="00B2638D">
        <w:t xml:space="preserve"> </w:t>
      </w:r>
      <w:r>
        <w:t>funcionalidad,</w:t>
      </w:r>
      <w:r w:rsidR="00B2638D">
        <w:t xml:space="preserve"> </w:t>
      </w:r>
      <w:r>
        <w:t>accesibilidad</w:t>
      </w:r>
      <w:r w:rsidR="00B2638D">
        <w:t xml:space="preserve"> </w:t>
      </w:r>
      <w:r>
        <w:t>y</w:t>
      </w:r>
      <w:r w:rsidR="00B2638D">
        <w:t xml:space="preserve"> </w:t>
      </w:r>
      <w:r>
        <w:t>durabilidad,</w:t>
      </w:r>
      <w:r w:rsidR="00B2638D">
        <w:t xml:space="preserve"> </w:t>
      </w:r>
      <w:r>
        <w:t>garantizando</w:t>
      </w:r>
      <w:r w:rsidR="00B2638D">
        <w:t xml:space="preserve"> </w:t>
      </w:r>
      <w:r>
        <w:t>espacios</w:t>
      </w:r>
      <w:r w:rsidR="00B2638D">
        <w:t xml:space="preserve"> </w:t>
      </w:r>
      <w:r>
        <w:t>adecuados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de</w:t>
      </w:r>
      <w:r w:rsidR="00B2638D">
        <w:t xml:space="preserve"> </w:t>
      </w:r>
      <w:r>
        <w:t>actividades</w:t>
      </w:r>
      <w:r w:rsidR="00B2638D">
        <w:t xml:space="preserve"> </w:t>
      </w:r>
      <w:r>
        <w:t>educativas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servicios</w:t>
      </w:r>
      <w:r w:rsidR="00B2638D">
        <w:t xml:space="preserve"> </w:t>
      </w:r>
      <w:r>
        <w:t>sanitarios.</w:t>
      </w:r>
    </w:p>
    <w:p w14:paraId="05243922" w14:textId="34C5B8CE" w:rsidR="00717391" w:rsidRDefault="00717391" w:rsidP="00717391">
      <w:pPr>
        <w:jc w:val="both"/>
      </w:pPr>
      <w:r>
        <w:t>Asimismo,</w:t>
      </w:r>
      <w:r w:rsidR="00B2638D">
        <w:t xml:space="preserve"> </w:t>
      </w:r>
      <w:r>
        <w:t>se</w:t>
      </w:r>
      <w:r w:rsidR="00B2638D">
        <w:t xml:space="preserve"> </w:t>
      </w:r>
      <w:r>
        <w:t>priorizará</w:t>
      </w:r>
      <w:r w:rsidR="00B2638D">
        <w:t xml:space="preserve"> </w:t>
      </w:r>
      <w:r>
        <w:t>el</w:t>
      </w:r>
      <w:r w:rsidR="00B2638D">
        <w:t xml:space="preserve"> </w:t>
      </w:r>
      <w:r>
        <w:t>uso</w:t>
      </w:r>
      <w:r w:rsidR="00B2638D">
        <w:t xml:space="preserve"> </w:t>
      </w:r>
      <w:r>
        <w:t>de</w:t>
      </w:r>
      <w:r w:rsidR="00B2638D">
        <w:t xml:space="preserve"> </w:t>
      </w:r>
      <w:r>
        <w:t>materiales</w:t>
      </w:r>
      <w:r w:rsidR="00B2638D">
        <w:t xml:space="preserve"> </w:t>
      </w:r>
      <w:r>
        <w:t>de</w:t>
      </w:r>
      <w:r w:rsidR="00B2638D">
        <w:t xml:space="preserve"> </w:t>
      </w:r>
      <w:r>
        <w:t>calidad</w:t>
      </w:r>
      <w:r w:rsidR="00B2638D">
        <w:t xml:space="preserve"> </w:t>
      </w:r>
      <w:r>
        <w:t>y</w:t>
      </w:r>
      <w:r w:rsidR="00B2638D">
        <w:t xml:space="preserve"> </w:t>
      </w:r>
      <w:r>
        <w:t>técnicas</w:t>
      </w:r>
      <w:r w:rsidR="00B2638D">
        <w:t xml:space="preserve"> </w:t>
      </w:r>
      <w:r>
        <w:t>constructivas</w:t>
      </w:r>
      <w:r w:rsidR="00B2638D">
        <w:t xml:space="preserve"> </w:t>
      </w:r>
      <w:r>
        <w:t>apropiadas</w:t>
      </w:r>
      <w:r w:rsidR="00B2638D">
        <w:t xml:space="preserve"> </w:t>
      </w:r>
      <w:r>
        <w:t>al</w:t>
      </w:r>
      <w:r w:rsidR="00B2638D">
        <w:t xml:space="preserve"> </w:t>
      </w:r>
      <w:r>
        <w:t>entorno,</w:t>
      </w:r>
      <w:r w:rsidR="00B2638D">
        <w:t xml:space="preserve"> </w:t>
      </w:r>
      <w:r>
        <w:t>considerando</w:t>
      </w:r>
      <w:r w:rsidR="00B2638D">
        <w:t xml:space="preserve"> </w:t>
      </w:r>
      <w:r>
        <w:t>las</w:t>
      </w:r>
      <w:r w:rsidR="00B2638D">
        <w:t xml:space="preserve"> </w:t>
      </w:r>
      <w:r>
        <w:t>condiciones</w:t>
      </w:r>
      <w:r w:rsidR="00B2638D">
        <w:t xml:space="preserve"> </w:t>
      </w:r>
      <w:r>
        <w:t>climáticas</w:t>
      </w:r>
      <w:r w:rsidR="00B2638D">
        <w:t xml:space="preserve"> </w:t>
      </w:r>
      <w:r>
        <w:t>y</w:t>
      </w:r>
      <w:r w:rsidR="00B2638D">
        <w:t xml:space="preserve"> </w:t>
      </w:r>
      <w:r>
        <w:t>geográficas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zona.</w:t>
      </w:r>
    </w:p>
    <w:p w14:paraId="69F89F64" w14:textId="7DAD0EA1" w:rsidR="00717391" w:rsidRDefault="00717391" w:rsidP="00717391">
      <w:pPr>
        <w:jc w:val="both"/>
      </w:pPr>
      <w:r>
        <w:t>Esta</w:t>
      </w:r>
      <w:r w:rsidR="00B2638D">
        <w:t xml:space="preserve"> </w:t>
      </w:r>
      <w:r>
        <w:t>iniciativa</w:t>
      </w:r>
      <w:r w:rsidR="00B2638D">
        <w:t xml:space="preserve"> </w:t>
      </w:r>
      <w:r>
        <w:t>es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compromisos</w:t>
      </w:r>
      <w:r w:rsidR="00B2638D">
        <w:t xml:space="preserve"> </w:t>
      </w:r>
      <w:r>
        <w:t>del</w:t>
      </w:r>
      <w:r w:rsidR="00B2638D">
        <w:t xml:space="preserve"> </w:t>
      </w:r>
      <w:r>
        <w:t>GAD</w:t>
      </w:r>
      <w:r w:rsidR="00B2638D">
        <w:t xml:space="preserve"> </w:t>
      </w:r>
      <w:r>
        <w:t>Municipal</w:t>
      </w:r>
      <w:r w:rsidR="00B2638D">
        <w:t xml:space="preserve"> </w:t>
      </w:r>
      <w:r>
        <w:t>en</w:t>
      </w:r>
      <w:r w:rsidR="00B2638D">
        <w:t xml:space="preserve"> </w:t>
      </w:r>
      <w:r>
        <w:t>materia</w:t>
      </w:r>
      <w:r w:rsidR="00B2638D">
        <w:t xml:space="preserve"> </w:t>
      </w:r>
      <w:r>
        <w:t>de</w:t>
      </w:r>
      <w:r w:rsidR="00B2638D">
        <w:t xml:space="preserve"> </w:t>
      </w:r>
      <w:r>
        <w:t>inversión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apoyo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educación,</w:t>
      </w:r>
      <w:r w:rsidR="00B2638D">
        <w:t xml:space="preserve"> </w:t>
      </w:r>
      <w:r>
        <w:t>y</w:t>
      </w:r>
      <w:r w:rsidR="00B2638D">
        <w:t xml:space="preserve"> </w:t>
      </w:r>
      <w:r>
        <w:t>ha</w:t>
      </w:r>
      <w:r w:rsidR="00B2638D">
        <w:t xml:space="preserve"> </w:t>
      </w:r>
      <w:r>
        <w:t>sido</w:t>
      </w:r>
      <w:r w:rsidR="00B2638D">
        <w:t xml:space="preserve"> </w:t>
      </w:r>
      <w:r>
        <w:t>planificada</w:t>
      </w:r>
      <w:r w:rsidR="00B2638D">
        <w:t xml:space="preserve"> </w:t>
      </w:r>
      <w:r>
        <w:t>en</w:t>
      </w:r>
      <w:r w:rsidR="00B2638D">
        <w:t xml:space="preserve"> </w:t>
      </w:r>
      <w:r>
        <w:t>coordinación</w:t>
      </w:r>
      <w:r w:rsidR="00B2638D">
        <w:t xml:space="preserve"> </w:t>
      </w:r>
      <w:r>
        <w:t>con</w:t>
      </w:r>
      <w:r w:rsidR="00B2638D">
        <w:t xml:space="preserve"> </w:t>
      </w:r>
      <w:r>
        <w:t>actores</w:t>
      </w:r>
      <w:r w:rsidR="00B2638D">
        <w:t xml:space="preserve"> </w:t>
      </w:r>
      <w:r>
        <w:t>del</w:t>
      </w:r>
      <w:r w:rsidR="00B2638D">
        <w:t xml:space="preserve"> </w:t>
      </w:r>
      <w:r>
        <w:t>sistema</w:t>
      </w:r>
      <w:r w:rsidR="00B2638D">
        <w:t xml:space="preserve"> </w:t>
      </w:r>
      <w:r>
        <w:t>educativo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local,</w:t>
      </w:r>
      <w:r w:rsidR="00B2638D">
        <w:t xml:space="preserve"> </w:t>
      </w:r>
      <w:r>
        <w:t>buscando</w:t>
      </w:r>
      <w:r w:rsidR="00B2638D">
        <w:t xml:space="preserve"> </w:t>
      </w:r>
      <w:r>
        <w:t>un</w:t>
      </w:r>
      <w:r w:rsidR="00B2638D">
        <w:t xml:space="preserve"> </w:t>
      </w:r>
      <w:r>
        <w:t>impacto</w:t>
      </w:r>
      <w:r w:rsidR="00B2638D">
        <w:t xml:space="preserve"> </w:t>
      </w:r>
      <w:r>
        <w:t>positivo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de</w:t>
      </w:r>
      <w:r w:rsidR="00B2638D">
        <w:t xml:space="preserve"> </w:t>
      </w:r>
      <w:r>
        <w:t>vida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humano</w:t>
      </w:r>
      <w:r w:rsidR="00B2638D">
        <w:t xml:space="preserve"> </w:t>
      </w:r>
      <w:r>
        <w:t>del</w:t>
      </w:r>
      <w:r w:rsidR="00B2638D">
        <w:t xml:space="preserve"> </w:t>
      </w:r>
      <w:r>
        <w:t>territorio.</w:t>
      </w:r>
      <w:r w:rsidR="00B2638D">
        <w:t xml:space="preserve"> </w:t>
      </w:r>
    </w:p>
    <w:p w14:paraId="5801B464" w14:textId="0627B725" w:rsidR="00717391" w:rsidRDefault="00717391" w:rsidP="00717391">
      <w:pPr>
        <w:jc w:val="both"/>
      </w:pPr>
      <w:r>
        <w:t>A</w:t>
      </w:r>
      <w:r w:rsidR="00B2638D">
        <w:t xml:space="preserve"> </w:t>
      </w:r>
      <w:r>
        <w:t>continuación,</w:t>
      </w:r>
      <w:r w:rsidR="00B2638D">
        <w:t xml:space="preserve"> </w:t>
      </w:r>
      <w:r>
        <w:t>se</w:t>
      </w:r>
      <w:r w:rsidR="00B2638D">
        <w:t xml:space="preserve"> </w:t>
      </w:r>
      <w:r>
        <w:t>adjunta</w:t>
      </w:r>
      <w:r w:rsidR="00B2638D">
        <w:t xml:space="preserve"> </w:t>
      </w:r>
      <w:r>
        <w:t>imágenes</w:t>
      </w:r>
      <w:r w:rsidR="00B2638D">
        <w:t xml:space="preserve"> </w:t>
      </w:r>
      <w:r>
        <w:t>del</w:t>
      </w:r>
      <w:r w:rsidR="00B2638D">
        <w:t xml:space="preserve"> </w:t>
      </w:r>
      <w:r>
        <w:t>proyecto:</w:t>
      </w:r>
    </w:p>
    <w:p w14:paraId="3D455442" w14:textId="51E21DF5" w:rsidR="00717391" w:rsidRDefault="00717391" w:rsidP="00717391">
      <w:pPr>
        <w:jc w:val="center"/>
      </w:pPr>
      <w:r>
        <w:rPr>
          <w:noProof/>
        </w:rPr>
        <w:lastRenderedPageBreak/>
        <w:drawing>
          <wp:inline distT="0" distB="0" distL="0" distR="0" wp14:anchorId="73721747" wp14:editId="61233EB3">
            <wp:extent cx="3891516" cy="1930969"/>
            <wp:effectExtent l="0" t="0" r="0" b="0"/>
            <wp:docPr id="42050422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780" cy="194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AD7810" w14:textId="51ECD1FA" w:rsidR="00717391" w:rsidRDefault="00B2638D" w:rsidP="00B2638D">
      <w:pPr>
        <w:jc w:val="center"/>
      </w:pPr>
      <w:r w:rsidRPr="00B2638D">
        <w:drawing>
          <wp:inline distT="0" distB="0" distL="0" distR="0" wp14:anchorId="054049BA" wp14:editId="0C8E2097">
            <wp:extent cx="3880485" cy="1658679"/>
            <wp:effectExtent l="0" t="0" r="5715" b="0"/>
            <wp:docPr id="19321281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12813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94048" cy="166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17E1" w14:textId="57007606" w:rsidR="00B2638D" w:rsidRDefault="00B2638D" w:rsidP="00B2638D">
      <w:pPr>
        <w:jc w:val="both"/>
      </w:pPr>
      <w:r>
        <w:t>5.3</w:t>
      </w:r>
      <w:r>
        <w:t xml:space="preserve"> </w:t>
      </w:r>
      <w:r>
        <w:t>PRESUPUESTO.</w:t>
      </w:r>
    </w:p>
    <w:p w14:paraId="04977B70" w14:textId="58D7B045" w:rsidR="00B2638D" w:rsidRDefault="00B2638D" w:rsidP="00B2638D">
      <w:pPr>
        <w:jc w:val="both"/>
      </w:pPr>
      <w:r>
        <w:t>El</w:t>
      </w:r>
      <w:r>
        <w:t xml:space="preserve"> </w:t>
      </w:r>
      <w:r>
        <w:t>presupuesto</w:t>
      </w:r>
      <w:r>
        <w:t xml:space="preserve"> </w:t>
      </w:r>
      <w:r>
        <w:t>referencial</w:t>
      </w:r>
      <w:r>
        <w:t xml:space="preserve"> </w:t>
      </w:r>
      <w:r>
        <w:t>de</w:t>
      </w:r>
      <w:r>
        <w:t xml:space="preserve"> </w:t>
      </w:r>
      <w:r>
        <w:t>$127.448,84</w:t>
      </w:r>
      <w:r>
        <w:t xml:space="preserve"> </w:t>
      </w:r>
      <w:r>
        <w:t>(incluido</w:t>
      </w:r>
      <w:r>
        <w:t xml:space="preserve"> </w:t>
      </w:r>
      <w:r>
        <w:t>IVA),</w:t>
      </w:r>
      <w:r>
        <w:t xml:space="preserve"> </w:t>
      </w:r>
      <w:r>
        <w:t>los</w:t>
      </w:r>
      <w:r>
        <w:t xml:space="preserve"> </w:t>
      </w:r>
      <w:r>
        <w:t>que</w:t>
      </w:r>
      <w:r>
        <w:t xml:space="preserve"> </w:t>
      </w:r>
      <w:r>
        <w:t>serán</w:t>
      </w:r>
      <w:r>
        <w:t xml:space="preserve"> </w:t>
      </w:r>
      <w:r>
        <w:t>utilizados</w:t>
      </w:r>
      <w:r>
        <w:t xml:space="preserve"> </w:t>
      </w:r>
      <w:r>
        <w:t>para</w:t>
      </w:r>
      <w:r>
        <w:t xml:space="preserve"> </w:t>
      </w:r>
      <w:r>
        <w:t>FORTALECER</w:t>
      </w:r>
      <w:r>
        <w:t xml:space="preserve"> </w:t>
      </w:r>
      <w:r>
        <w:t>la</w:t>
      </w:r>
      <w:r>
        <w:t xml:space="preserve"> </w:t>
      </w:r>
      <w:r>
        <w:t>provisión</w:t>
      </w:r>
      <w:r>
        <w:t xml:space="preserve"> </w:t>
      </w:r>
      <w:r>
        <w:t>de</w:t>
      </w:r>
      <w:r>
        <w:t xml:space="preserve"> </w:t>
      </w:r>
      <w:r>
        <w:t>servicio</w:t>
      </w:r>
      <w:r>
        <w:t xml:space="preserve"> </w:t>
      </w:r>
      <w:r>
        <w:t>educativo</w:t>
      </w:r>
      <w:r>
        <w:t xml:space="preserve"> </w:t>
      </w:r>
      <w:r>
        <w:t>en</w:t>
      </w:r>
      <w:r>
        <w:t xml:space="preserve"> </w:t>
      </w:r>
      <w:r>
        <w:t>la</w:t>
      </w:r>
      <w:r>
        <w:t xml:space="preserve"> </w:t>
      </w:r>
      <w:r>
        <w:t>Unidad</w:t>
      </w:r>
      <w:r>
        <w:t xml:space="preserve"> </w:t>
      </w:r>
      <w:r>
        <w:t>Educativa</w:t>
      </w:r>
      <w:r>
        <w:t xml:space="preserve"> </w:t>
      </w:r>
      <w:r>
        <w:t>“Valerio</w:t>
      </w:r>
      <w:r>
        <w:t xml:space="preserve"> </w:t>
      </w:r>
      <w:r>
        <w:t>Grefa”,</w:t>
      </w:r>
      <w:r>
        <w:t xml:space="preserve"> </w:t>
      </w:r>
      <w:r>
        <w:t>mediante</w:t>
      </w:r>
      <w:r>
        <w:t xml:space="preserve"> </w:t>
      </w:r>
      <w:r>
        <w:t>la</w:t>
      </w:r>
      <w:r>
        <w:t xml:space="preserve"> </w:t>
      </w:r>
      <w:r>
        <w:t>construcción</w:t>
      </w:r>
      <w:r>
        <w:t xml:space="preserve"> </w:t>
      </w:r>
      <w:r>
        <w:t>un</w:t>
      </w:r>
      <w:r>
        <w:t xml:space="preserve"> </w:t>
      </w:r>
      <w:r>
        <w:t>bloque</w:t>
      </w:r>
      <w:r>
        <w:t xml:space="preserve"> </w:t>
      </w:r>
      <w:r>
        <w:t>de</w:t>
      </w:r>
      <w:r>
        <w:t xml:space="preserve"> </w:t>
      </w:r>
      <w:r>
        <w:t>dos</w:t>
      </w:r>
      <w:r>
        <w:t xml:space="preserve"> </w:t>
      </w:r>
      <w:r>
        <w:t>aulas</w:t>
      </w:r>
      <w:r>
        <w:t xml:space="preserve"> </w:t>
      </w:r>
      <w:r>
        <w:t>y</w:t>
      </w:r>
      <w:r>
        <w:t xml:space="preserve"> </w:t>
      </w:r>
      <w:r>
        <w:t>baterías</w:t>
      </w:r>
      <w:r>
        <w:t xml:space="preserve"> </w:t>
      </w:r>
      <w:r>
        <w:t>sanitarias,</w:t>
      </w:r>
      <w:r>
        <w:t xml:space="preserve"> </w:t>
      </w:r>
      <w:r>
        <w:t>con</w:t>
      </w:r>
      <w:r>
        <w:t xml:space="preserve"> </w:t>
      </w:r>
      <w:r>
        <w:t>el</w:t>
      </w:r>
      <w:r>
        <w:t xml:space="preserve"> </w:t>
      </w:r>
      <w:r>
        <w:t>fin</w:t>
      </w:r>
      <w:r>
        <w:t xml:space="preserve"> </w:t>
      </w:r>
      <w:r>
        <w:t>de</w:t>
      </w:r>
      <w:r>
        <w:t xml:space="preserve"> </w:t>
      </w:r>
      <w:r>
        <w:t>garantizar</w:t>
      </w:r>
      <w:r>
        <w:t xml:space="preserve"> </w:t>
      </w:r>
      <w:r>
        <w:t>condiciones</w:t>
      </w:r>
      <w:r>
        <w:t xml:space="preserve"> </w:t>
      </w:r>
      <w:r>
        <w:t>inclusivas,</w:t>
      </w:r>
      <w:r>
        <w:t xml:space="preserve"> </w:t>
      </w:r>
      <w:r>
        <w:t>seguras</w:t>
      </w:r>
      <w:r>
        <w:t xml:space="preserve"> </w:t>
      </w:r>
      <w:r>
        <w:t>y</w:t>
      </w:r>
      <w:r>
        <w:t xml:space="preserve"> </w:t>
      </w:r>
      <w:r>
        <w:t>pertinentes</w:t>
      </w:r>
      <w:r>
        <w:t xml:space="preserve"> </w:t>
      </w:r>
      <w:r>
        <w:t>para</w:t>
      </w:r>
      <w:r>
        <w:t xml:space="preserve"> </w:t>
      </w:r>
      <w:r>
        <w:t>la</w:t>
      </w:r>
      <w:r>
        <w:t xml:space="preserve"> </w:t>
      </w:r>
      <w:r>
        <w:t>óptima</w:t>
      </w:r>
      <w:r>
        <w:t xml:space="preserve"> </w:t>
      </w:r>
      <w:r>
        <w:t>formación</w:t>
      </w:r>
      <w:r>
        <w:t xml:space="preserve"> </w:t>
      </w:r>
      <w:r>
        <w:t>educativa</w:t>
      </w:r>
      <w:r>
        <w:t xml:space="preserve"> </w:t>
      </w:r>
      <w:r>
        <w:t>y</w:t>
      </w:r>
      <w:r>
        <w:t xml:space="preserve"> </w:t>
      </w:r>
      <w:r>
        <w:t>de</w:t>
      </w:r>
      <w:r>
        <w:t xml:space="preserve"> </w:t>
      </w:r>
      <w:r>
        <w:t>salubridad.</w:t>
      </w:r>
    </w:p>
    <w:p w14:paraId="4267313C" w14:textId="31477E7D" w:rsidR="00B2638D" w:rsidRDefault="00B2638D" w:rsidP="00B2638D">
      <w:pPr>
        <w:jc w:val="both"/>
      </w:pPr>
      <w:r>
        <w:t>5.4</w:t>
      </w:r>
      <w:r>
        <w:t xml:space="preserve"> </w:t>
      </w:r>
      <w:r>
        <w:t>VIABILIDADES.</w:t>
      </w:r>
    </w:p>
    <w:p w14:paraId="515B2BDB" w14:textId="7763C8BD" w:rsidR="00B2638D" w:rsidRDefault="00B2638D" w:rsidP="00B2638D">
      <w:pPr>
        <w:jc w:val="both"/>
      </w:pPr>
      <w:r>
        <w:t>Las</w:t>
      </w:r>
      <w:r>
        <w:t xml:space="preserve"> </w:t>
      </w:r>
      <w:r>
        <w:t>escrituras</w:t>
      </w:r>
      <w:r>
        <w:t xml:space="preserve"> </w:t>
      </w:r>
      <w:r>
        <w:t>del</w:t>
      </w:r>
      <w:r>
        <w:t xml:space="preserve"> </w:t>
      </w:r>
      <w:r>
        <w:t>predio</w:t>
      </w:r>
      <w:r>
        <w:t xml:space="preserve"> </w:t>
      </w:r>
      <w:r>
        <w:t>están</w:t>
      </w:r>
      <w:r>
        <w:t xml:space="preserve"> </w:t>
      </w:r>
      <w:r>
        <w:t>ubicadas</w:t>
      </w:r>
      <w:r>
        <w:t xml:space="preserve"> </w:t>
      </w:r>
      <w:r>
        <w:t>en</w:t>
      </w:r>
      <w:r>
        <w:t xml:space="preserve"> </w:t>
      </w:r>
      <w:r>
        <w:t>la</w:t>
      </w:r>
      <w:r>
        <w:t xml:space="preserve"> </w:t>
      </w:r>
      <w:r>
        <w:t>Unidad</w:t>
      </w:r>
      <w:r>
        <w:t xml:space="preserve"> </w:t>
      </w:r>
      <w:r>
        <w:t>Educativa</w:t>
      </w:r>
      <w:r>
        <w:t xml:space="preserve"> </w:t>
      </w:r>
      <w:r>
        <w:t>“Valerio</w:t>
      </w:r>
      <w:r>
        <w:t xml:space="preserve"> </w:t>
      </w:r>
      <w:r>
        <w:t>Grefa”,</w:t>
      </w:r>
      <w:r>
        <w:t xml:space="preserve"> </w:t>
      </w:r>
      <w:r>
        <w:t>al</w:t>
      </w:r>
      <w:r>
        <w:t xml:space="preserve"> </w:t>
      </w:r>
      <w:r>
        <w:t>estar</w:t>
      </w:r>
      <w:r>
        <w:t xml:space="preserve"> </w:t>
      </w:r>
      <w:r>
        <w:t>el</w:t>
      </w:r>
      <w:r>
        <w:t xml:space="preserve"> </w:t>
      </w:r>
      <w:r>
        <w:t>bien</w:t>
      </w:r>
      <w:r>
        <w:t xml:space="preserve"> </w:t>
      </w:r>
      <w:r>
        <w:t>inmueble</w:t>
      </w:r>
      <w:r>
        <w:t xml:space="preserve"> </w:t>
      </w:r>
      <w:r>
        <w:t>como</w:t>
      </w:r>
      <w:r>
        <w:t xml:space="preserve"> </w:t>
      </w:r>
      <w:r>
        <w:t>destinatario</w:t>
      </w:r>
      <w:r>
        <w:t xml:space="preserve"> </w:t>
      </w:r>
      <w:r>
        <w:t>la</w:t>
      </w:r>
      <w:r>
        <w:t xml:space="preserve"> </w:t>
      </w:r>
      <w:r>
        <w:t>Dirección</w:t>
      </w:r>
      <w:r>
        <w:t xml:space="preserve"> </w:t>
      </w:r>
      <w:r>
        <w:t>Distrital</w:t>
      </w:r>
      <w:r>
        <w:t xml:space="preserve"> </w:t>
      </w:r>
      <w:r>
        <w:t>22D01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Sachas;</w:t>
      </w:r>
      <w:r>
        <w:t xml:space="preserve"> </w:t>
      </w:r>
      <w:r>
        <w:t>es</w:t>
      </w:r>
      <w:r>
        <w:t xml:space="preserve"> </w:t>
      </w:r>
      <w:r>
        <w:t>necesario</w:t>
      </w:r>
      <w:r>
        <w:t xml:space="preserve"> </w:t>
      </w:r>
      <w:r>
        <w:t>obtener</w:t>
      </w:r>
      <w:r>
        <w:t xml:space="preserve"> </w:t>
      </w:r>
      <w:r>
        <w:t>la</w:t>
      </w:r>
      <w:r>
        <w:t xml:space="preserve"> </w:t>
      </w:r>
      <w:r>
        <w:t>viabilidad</w:t>
      </w:r>
      <w:r>
        <w:t xml:space="preserve"> </w:t>
      </w:r>
      <w:r>
        <w:t>técnica</w:t>
      </w:r>
      <w:r>
        <w:t xml:space="preserve"> </w:t>
      </w:r>
      <w:r>
        <w:t>a</w:t>
      </w:r>
      <w:r>
        <w:t xml:space="preserve"> </w:t>
      </w:r>
      <w:r>
        <w:t>favor</w:t>
      </w:r>
      <w:r>
        <w:t xml:space="preserve"> </w:t>
      </w:r>
      <w:r>
        <w:t>del</w:t>
      </w:r>
      <w:r>
        <w:t xml:space="preserve"> </w:t>
      </w:r>
      <w:r>
        <w:t>Gobierno</w:t>
      </w:r>
      <w:r>
        <w:t xml:space="preserve"> </w:t>
      </w:r>
      <w:r>
        <w:t>Autónomo</w:t>
      </w:r>
      <w:r>
        <w:t xml:space="preserve"> </w:t>
      </w:r>
      <w:r>
        <w:t>Descentralizado</w:t>
      </w:r>
      <w:r>
        <w:t xml:space="preserve"> </w:t>
      </w:r>
      <w:r>
        <w:t>Municipal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Sachas,</w:t>
      </w:r>
      <w:r>
        <w:t xml:space="preserve"> </w:t>
      </w:r>
      <w:r>
        <w:t>ya</w:t>
      </w:r>
      <w:r>
        <w:t xml:space="preserve"> </w:t>
      </w:r>
      <w:r>
        <w:t>que</w:t>
      </w:r>
      <w:r>
        <w:t xml:space="preserve"> </w:t>
      </w:r>
      <w:r>
        <w:t>se</w:t>
      </w:r>
      <w:r>
        <w:t xml:space="preserve"> </w:t>
      </w:r>
      <w:r>
        <w:t>realizará</w:t>
      </w:r>
      <w:r>
        <w:t xml:space="preserve"> </w:t>
      </w:r>
      <w:r>
        <w:t>la</w:t>
      </w:r>
      <w:r>
        <w:t xml:space="preserve"> </w:t>
      </w:r>
      <w:r>
        <w:t>implementación</w:t>
      </w:r>
      <w:r>
        <w:t xml:space="preserve"> </w:t>
      </w:r>
      <w:r>
        <w:t>de</w:t>
      </w:r>
      <w:r>
        <w:t xml:space="preserve"> </w:t>
      </w:r>
      <w:r>
        <w:t>una</w:t>
      </w:r>
      <w:r>
        <w:t xml:space="preserve"> </w:t>
      </w:r>
      <w:r>
        <w:t>nueva</w:t>
      </w:r>
      <w:r>
        <w:t xml:space="preserve"> </w:t>
      </w:r>
      <w:r>
        <w:t>infraestructura</w:t>
      </w:r>
      <w:r>
        <w:t xml:space="preserve"> </w:t>
      </w:r>
      <w:r>
        <w:t>y</w:t>
      </w:r>
      <w:r>
        <w:t xml:space="preserve"> </w:t>
      </w:r>
      <w:r>
        <w:t>con</w:t>
      </w:r>
      <w:r>
        <w:t xml:space="preserve"> </w:t>
      </w:r>
      <w:r>
        <w:t>ello</w:t>
      </w:r>
      <w:r>
        <w:t xml:space="preserve"> </w:t>
      </w:r>
      <w:r>
        <w:t>poder</w:t>
      </w:r>
      <w:r>
        <w:t xml:space="preserve"> </w:t>
      </w:r>
      <w:r>
        <w:t>realizar</w:t>
      </w:r>
      <w:r>
        <w:t xml:space="preserve"> </w:t>
      </w:r>
      <w:r>
        <w:t>un</w:t>
      </w:r>
      <w:r>
        <w:t xml:space="preserve"> </w:t>
      </w:r>
      <w:r>
        <w:t>CONVENIO.</w:t>
      </w:r>
    </w:p>
    <w:p w14:paraId="31AE64A0" w14:textId="382C66C3" w:rsidR="00B2638D" w:rsidRDefault="00B2638D" w:rsidP="00B2638D">
      <w:pPr>
        <w:jc w:val="both"/>
      </w:pPr>
      <w:r>
        <w:t>6.</w:t>
      </w:r>
      <w:r>
        <w:t xml:space="preserve"> </w:t>
      </w:r>
      <w:r>
        <w:t>COMPROMISOS</w:t>
      </w:r>
    </w:p>
    <w:p w14:paraId="6F34891E" w14:textId="7E12FD15" w:rsidR="00B2638D" w:rsidRDefault="00B2638D" w:rsidP="00B2638D">
      <w:pPr>
        <w:jc w:val="both"/>
      </w:pPr>
      <w:r>
        <w:t>Para</w:t>
      </w:r>
      <w:r>
        <w:t xml:space="preserve"> </w:t>
      </w:r>
      <w:r>
        <w:t>la</w:t>
      </w:r>
      <w:r>
        <w:t xml:space="preserve"> </w:t>
      </w:r>
      <w:r>
        <w:t>elaboración</w:t>
      </w:r>
      <w:r>
        <w:t xml:space="preserve"> </w:t>
      </w:r>
      <w:r>
        <w:t>del</w:t>
      </w:r>
      <w:r>
        <w:t xml:space="preserve"> </w:t>
      </w:r>
      <w:r>
        <w:t>convenio</w:t>
      </w:r>
      <w:r>
        <w:t xml:space="preserve"> </w:t>
      </w:r>
      <w:r>
        <w:t>de</w:t>
      </w:r>
      <w:r>
        <w:t xml:space="preserve"> </w:t>
      </w:r>
      <w:r w:rsidR="006F60FD">
        <w:t>Autorización</w:t>
      </w:r>
      <w:r>
        <w:t xml:space="preserve"> </w:t>
      </w:r>
      <w:r>
        <w:t>entre</w:t>
      </w:r>
      <w:r>
        <w:t xml:space="preserve"> </w:t>
      </w:r>
      <w:r>
        <w:t>el</w:t>
      </w:r>
      <w:r>
        <w:t xml:space="preserve"> </w:t>
      </w:r>
      <w:r>
        <w:t>Gobierno</w:t>
      </w:r>
      <w:r>
        <w:t xml:space="preserve"> </w:t>
      </w:r>
      <w:r>
        <w:t>Autónomo</w:t>
      </w:r>
      <w:r>
        <w:t xml:space="preserve"> </w:t>
      </w:r>
      <w:r>
        <w:t>Descentralizado</w:t>
      </w:r>
      <w:r>
        <w:t xml:space="preserve"> </w:t>
      </w:r>
      <w:r>
        <w:t>Municipal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  <w:r>
        <w:t xml:space="preserve"> </w:t>
      </w:r>
      <w:r>
        <w:t>y</w:t>
      </w:r>
      <w:r>
        <w:t xml:space="preserve"> </w:t>
      </w:r>
      <w:r>
        <w:t>la</w:t>
      </w:r>
      <w:r>
        <w:t xml:space="preserve"> </w:t>
      </w:r>
      <w:r>
        <w:t>Dirección</w:t>
      </w:r>
      <w:r>
        <w:t xml:space="preserve"> </w:t>
      </w:r>
      <w:r>
        <w:t>Distrital</w:t>
      </w:r>
      <w:r>
        <w:t xml:space="preserve"> </w:t>
      </w:r>
      <w:r>
        <w:t>22D01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Sachas,</w:t>
      </w:r>
      <w:r>
        <w:t xml:space="preserve"> </w:t>
      </w:r>
      <w:r>
        <w:t>para</w:t>
      </w:r>
      <w:r>
        <w:t xml:space="preserve"> </w:t>
      </w:r>
      <w:r>
        <w:t>lo</w:t>
      </w:r>
      <w:r>
        <w:t xml:space="preserve"> </w:t>
      </w:r>
      <w:r>
        <w:t>cual</w:t>
      </w:r>
      <w:r>
        <w:t xml:space="preserve"> </w:t>
      </w:r>
      <w:r>
        <w:t>se</w:t>
      </w:r>
      <w:r>
        <w:t xml:space="preserve"> </w:t>
      </w:r>
      <w:r>
        <w:t>describirá</w:t>
      </w:r>
      <w:r>
        <w:t xml:space="preserve"> </w:t>
      </w:r>
      <w:r>
        <w:t>a</w:t>
      </w:r>
      <w:r>
        <w:t xml:space="preserve"> </w:t>
      </w:r>
      <w:r>
        <w:t>continuación</w:t>
      </w:r>
      <w:r>
        <w:t xml:space="preserve"> </w:t>
      </w:r>
      <w:r>
        <w:t>cada</w:t>
      </w:r>
      <w:r>
        <w:t xml:space="preserve"> </w:t>
      </w:r>
      <w:r>
        <w:t>uno</w:t>
      </w:r>
      <w:r>
        <w:t xml:space="preserve"> </w:t>
      </w:r>
      <w:r>
        <w:t>de</w:t>
      </w:r>
      <w:r>
        <w:t xml:space="preserve"> </w:t>
      </w:r>
      <w:r>
        <w:t>sus</w:t>
      </w:r>
      <w:r>
        <w:t xml:space="preserve"> </w:t>
      </w:r>
      <w:r>
        <w:t>aportes.</w:t>
      </w:r>
    </w:p>
    <w:p w14:paraId="57A7E244" w14:textId="1582A457" w:rsidR="00B2638D" w:rsidRDefault="00B2638D" w:rsidP="00B2638D">
      <w:pPr>
        <w:jc w:val="both"/>
      </w:pPr>
      <w:r>
        <w:t>6.1</w:t>
      </w:r>
      <w:r>
        <w:t xml:space="preserve"> </w:t>
      </w:r>
      <w:r>
        <w:t>APORTES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DIRECCIÓN</w:t>
      </w:r>
      <w:r>
        <w:t xml:space="preserve"> </w:t>
      </w:r>
      <w:r>
        <w:t>DISTRITAL</w:t>
      </w:r>
      <w:r>
        <w:t xml:space="preserve"> </w:t>
      </w:r>
      <w:r>
        <w:t>22D01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</w:p>
    <w:p w14:paraId="0E637324" w14:textId="2B319E1F" w:rsidR="00B2638D" w:rsidRDefault="00B2638D" w:rsidP="00B2638D">
      <w:pPr>
        <w:jc w:val="both"/>
      </w:pPr>
      <w:r>
        <w:t>Dar</w:t>
      </w:r>
      <w:r>
        <w:t xml:space="preserve"> </w:t>
      </w:r>
      <w:r>
        <w:t>la</w:t>
      </w:r>
      <w:r>
        <w:t xml:space="preserve"> </w:t>
      </w:r>
      <w:r>
        <w:t>respectiva</w:t>
      </w:r>
      <w:r>
        <w:t xml:space="preserve"> </w:t>
      </w:r>
      <w:r>
        <w:t>autorización</w:t>
      </w:r>
      <w:r>
        <w:t xml:space="preserve"> </w:t>
      </w:r>
      <w:r>
        <w:t>al</w:t>
      </w:r>
      <w:r>
        <w:t xml:space="preserve"> </w:t>
      </w:r>
      <w:r>
        <w:t>Gobierno</w:t>
      </w:r>
      <w:r>
        <w:t xml:space="preserve"> </w:t>
      </w:r>
      <w:r>
        <w:t>Autónomo</w:t>
      </w:r>
      <w:r>
        <w:t xml:space="preserve"> </w:t>
      </w:r>
      <w:r>
        <w:t>Descentralizado</w:t>
      </w:r>
      <w:r>
        <w:t xml:space="preserve"> </w:t>
      </w:r>
      <w:r>
        <w:t>Municipal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  <w:r>
        <w:t xml:space="preserve"> </w:t>
      </w:r>
      <w:r>
        <w:t>para</w:t>
      </w:r>
      <w:r>
        <w:t xml:space="preserve"> </w:t>
      </w:r>
      <w:r>
        <w:t>poder</w:t>
      </w:r>
      <w:r>
        <w:t xml:space="preserve"> </w:t>
      </w:r>
      <w:r>
        <w:t>realizar</w:t>
      </w:r>
      <w:r>
        <w:t xml:space="preserve"> </w:t>
      </w:r>
      <w:r>
        <w:t>la</w:t>
      </w:r>
      <w:r>
        <w:t xml:space="preserve"> </w:t>
      </w:r>
      <w:r>
        <w:t>construcción</w:t>
      </w:r>
      <w:r>
        <w:t xml:space="preserve"> </w:t>
      </w:r>
      <w:r>
        <w:t>de</w:t>
      </w:r>
      <w:r>
        <w:t xml:space="preserve"> </w:t>
      </w:r>
      <w:r>
        <w:t>un</w:t>
      </w:r>
      <w:r>
        <w:t xml:space="preserve"> </w:t>
      </w:r>
      <w:r>
        <w:t>bloque</w:t>
      </w:r>
      <w:r>
        <w:t xml:space="preserve"> </w:t>
      </w:r>
      <w:r>
        <w:t>de</w:t>
      </w:r>
      <w:r>
        <w:t xml:space="preserve"> </w:t>
      </w:r>
      <w:r>
        <w:t>dos</w:t>
      </w:r>
      <w:r>
        <w:t xml:space="preserve"> </w:t>
      </w:r>
      <w:r>
        <w:t>aulas</w:t>
      </w:r>
      <w:r>
        <w:t xml:space="preserve"> </w:t>
      </w:r>
      <w:r>
        <w:t>y</w:t>
      </w:r>
      <w:r>
        <w:t xml:space="preserve"> </w:t>
      </w:r>
      <w:r>
        <w:t>baterías</w:t>
      </w:r>
      <w:r>
        <w:t xml:space="preserve"> </w:t>
      </w:r>
      <w:r>
        <w:lastRenderedPageBreak/>
        <w:t>sanitarias</w:t>
      </w:r>
      <w:r>
        <w:t xml:space="preserve"> </w:t>
      </w:r>
      <w:r>
        <w:t>en</w:t>
      </w:r>
      <w:r>
        <w:t xml:space="preserve"> </w:t>
      </w:r>
      <w:r>
        <w:t>la</w:t>
      </w:r>
      <w:r>
        <w:t xml:space="preserve"> </w:t>
      </w:r>
      <w:r>
        <w:t>Unidad</w:t>
      </w:r>
      <w:r>
        <w:t xml:space="preserve"> </w:t>
      </w:r>
      <w:r>
        <w:t>Educativa</w:t>
      </w:r>
      <w:r>
        <w:t xml:space="preserve"> </w:t>
      </w:r>
      <w:r>
        <w:t>“Valerio</w:t>
      </w:r>
      <w:r>
        <w:t xml:space="preserve"> </w:t>
      </w:r>
      <w:r>
        <w:t>Grefa”,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Comuna</w:t>
      </w:r>
      <w:r>
        <w:t xml:space="preserve"> </w:t>
      </w:r>
      <w:r>
        <w:t>“San</w:t>
      </w:r>
      <w:r>
        <w:t xml:space="preserve"> </w:t>
      </w:r>
      <w:r>
        <w:t>Pablo”,</w:t>
      </w:r>
      <w:r>
        <w:t xml:space="preserve"> </w:t>
      </w:r>
      <w:r>
        <w:t>ubicada</w:t>
      </w:r>
      <w:r>
        <w:t xml:space="preserve"> </w:t>
      </w:r>
      <w:r>
        <w:t>en</w:t>
      </w:r>
      <w:r>
        <w:t xml:space="preserve"> </w:t>
      </w:r>
      <w:r>
        <w:t>la</w:t>
      </w:r>
      <w:r>
        <w:t xml:space="preserve"> </w:t>
      </w:r>
      <w:r>
        <w:t>cabecera</w:t>
      </w:r>
      <w:r>
        <w:t xml:space="preserve"> </w:t>
      </w:r>
      <w:r>
        <w:t>Parroquial</w:t>
      </w:r>
      <w:r>
        <w:t xml:space="preserve"> </w:t>
      </w:r>
      <w:r>
        <w:t>“San</w:t>
      </w:r>
      <w:r>
        <w:t xml:space="preserve"> </w:t>
      </w:r>
      <w:r>
        <w:t>Sebastián</w:t>
      </w:r>
      <w:r>
        <w:t xml:space="preserve"> </w:t>
      </w:r>
      <w:r>
        <w:t>Del</w:t>
      </w:r>
      <w:r>
        <w:t xml:space="preserve"> </w:t>
      </w:r>
      <w:r>
        <w:t>Coca”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Sachas,</w:t>
      </w:r>
      <w:r>
        <w:t xml:space="preserve"> </w:t>
      </w:r>
      <w:r>
        <w:t>Provincia</w:t>
      </w:r>
      <w:r>
        <w:t xml:space="preserve"> </w:t>
      </w:r>
      <w:r>
        <w:t>de</w:t>
      </w:r>
      <w:r>
        <w:t xml:space="preserve"> </w:t>
      </w:r>
      <w:r>
        <w:t>Orellana.</w:t>
      </w:r>
      <w:r>
        <w:t xml:space="preserve"> </w:t>
      </w:r>
    </w:p>
    <w:p w14:paraId="1844E04E" w14:textId="477B0B39" w:rsidR="00B2638D" w:rsidRDefault="00B2638D" w:rsidP="00B2638D">
      <w:pPr>
        <w:jc w:val="both"/>
      </w:pPr>
      <w:r>
        <w:t>6.2</w:t>
      </w:r>
      <w:r>
        <w:t xml:space="preserve"> </w:t>
      </w:r>
      <w:r>
        <w:t>APORTES</w:t>
      </w:r>
      <w:r>
        <w:t xml:space="preserve"> </w:t>
      </w:r>
      <w:r>
        <w:t>GAD</w:t>
      </w:r>
      <w:r>
        <w:t xml:space="preserve"> </w:t>
      </w:r>
      <w:r>
        <w:t>MUNICIPAL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</w:p>
    <w:p w14:paraId="3DCDD088" w14:textId="3A7BA7B1" w:rsidR="00B2638D" w:rsidRDefault="00B2638D" w:rsidP="00B2638D">
      <w:pPr>
        <w:jc w:val="both"/>
      </w:pPr>
      <w:r>
        <w:t>Dentro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inversión</w:t>
      </w:r>
      <w:r>
        <w:t xml:space="preserve"> </w:t>
      </w:r>
      <w:r>
        <w:t>municipal</w:t>
      </w:r>
      <w:r>
        <w:t xml:space="preserve"> </w:t>
      </w:r>
      <w:r>
        <w:t>se</w:t>
      </w:r>
      <w:r>
        <w:t xml:space="preserve"> </w:t>
      </w:r>
      <w:r>
        <w:t>establece</w:t>
      </w:r>
      <w:r>
        <w:t xml:space="preserve"> </w:t>
      </w:r>
      <w:r>
        <w:t>la</w:t>
      </w:r>
      <w:r>
        <w:t xml:space="preserve"> </w:t>
      </w:r>
      <w:r>
        <w:t>contratación</w:t>
      </w:r>
      <w:r>
        <w:t xml:space="preserve"> </w:t>
      </w:r>
      <w:r>
        <w:t>para</w:t>
      </w:r>
      <w:r>
        <w:t xml:space="preserve"> </w:t>
      </w:r>
      <w:r>
        <w:t>la</w:t>
      </w:r>
      <w:r>
        <w:t xml:space="preserve"> </w:t>
      </w:r>
      <w:r>
        <w:t>ejecución</w:t>
      </w:r>
      <w:r>
        <w:t xml:space="preserve"> </w:t>
      </w:r>
      <w:r>
        <w:t>del</w:t>
      </w:r>
      <w:r>
        <w:t xml:space="preserve"> </w:t>
      </w:r>
      <w:r>
        <w:t>proyecto:</w:t>
      </w:r>
      <w:r>
        <w:t xml:space="preserve"> </w:t>
      </w:r>
      <w:r>
        <w:t>CONSTRUCCIÓN</w:t>
      </w:r>
      <w:r>
        <w:t xml:space="preserve"> </w:t>
      </w:r>
      <w:r>
        <w:t>DE</w:t>
      </w:r>
      <w:r>
        <w:t xml:space="preserve"> </w:t>
      </w:r>
      <w:r>
        <w:t>UN</w:t>
      </w:r>
      <w:r>
        <w:t xml:space="preserve"> </w:t>
      </w:r>
      <w:r>
        <w:t>BLOQUE</w:t>
      </w:r>
      <w:r>
        <w:t xml:space="preserve"> </w:t>
      </w:r>
      <w:r>
        <w:t>DE</w:t>
      </w:r>
      <w:r>
        <w:t xml:space="preserve"> </w:t>
      </w:r>
      <w:r>
        <w:t>DOS</w:t>
      </w:r>
      <w:r>
        <w:t xml:space="preserve"> </w:t>
      </w:r>
      <w:r>
        <w:t>AULAS</w:t>
      </w:r>
      <w:r>
        <w:t xml:space="preserve"> </w:t>
      </w:r>
      <w:r>
        <w:t>Y</w:t>
      </w:r>
      <w:r>
        <w:t xml:space="preserve"> </w:t>
      </w:r>
      <w:r>
        <w:t>BATERÍAS</w:t>
      </w:r>
      <w:r>
        <w:t xml:space="preserve"> </w:t>
      </w:r>
      <w:r>
        <w:t>SANITARIAS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COMUNA</w:t>
      </w:r>
      <w:r>
        <w:t xml:space="preserve"> </w:t>
      </w:r>
      <w:r>
        <w:t>“SAN</w:t>
      </w:r>
      <w:r>
        <w:t xml:space="preserve"> </w:t>
      </w:r>
      <w:r>
        <w:t>PABLO”</w:t>
      </w:r>
      <w:r>
        <w:t xml:space="preserve"> </w:t>
      </w:r>
      <w:r>
        <w:t>PERTENECIENTE</w:t>
      </w:r>
      <w:r>
        <w:t xml:space="preserve"> </w:t>
      </w:r>
      <w:r>
        <w:t>A</w:t>
      </w:r>
      <w:r>
        <w:t xml:space="preserve"> </w:t>
      </w:r>
      <w:r>
        <w:t>LA</w:t>
      </w:r>
      <w:r>
        <w:t xml:space="preserve"> </w:t>
      </w:r>
      <w:r>
        <w:t>PARROQUIA</w:t>
      </w:r>
      <w:r>
        <w:t xml:space="preserve"> </w:t>
      </w:r>
      <w:r>
        <w:t>“SAN</w:t>
      </w:r>
      <w:r>
        <w:t xml:space="preserve"> </w:t>
      </w:r>
      <w:r>
        <w:t>SEBASTIÁN</w:t>
      </w:r>
      <w:r>
        <w:t xml:space="preserve"> </w:t>
      </w:r>
      <w:r>
        <w:t>DEL</w:t>
      </w:r>
      <w:r>
        <w:t xml:space="preserve"> </w:t>
      </w:r>
      <w:r>
        <w:t>COCA”.</w:t>
      </w:r>
      <w:r>
        <w:t xml:space="preserve"> </w:t>
      </w:r>
      <w:r>
        <w:t>Como</w:t>
      </w:r>
      <w:r>
        <w:t xml:space="preserve"> </w:t>
      </w:r>
      <w:r>
        <w:t>lo</w:t>
      </w:r>
      <w:r>
        <w:t xml:space="preserve"> </w:t>
      </w:r>
      <w:r>
        <w:t>indica</w:t>
      </w:r>
      <w:r>
        <w:t xml:space="preserve"> </w:t>
      </w:r>
      <w:r>
        <w:t>el</w:t>
      </w:r>
      <w:r>
        <w:t xml:space="preserve"> </w:t>
      </w:r>
      <w:r>
        <w:t>siguiente</w:t>
      </w:r>
      <w:r>
        <w:t xml:space="preserve"> </w:t>
      </w:r>
      <w:r>
        <w:t>presupuesto</w:t>
      </w:r>
      <w:r>
        <w:t xml:space="preserve"> </w:t>
      </w:r>
      <w:r>
        <w:t>referencial.</w:t>
      </w:r>
    </w:p>
    <w:p w14:paraId="583F9F51" w14:textId="73C64ABE" w:rsidR="00717391" w:rsidRDefault="00B2638D" w:rsidP="00717391">
      <w:pPr>
        <w:jc w:val="both"/>
      </w:pPr>
      <w:r>
        <w:t>6.3</w:t>
      </w:r>
      <w:r>
        <w:t xml:space="preserve"> </w:t>
      </w:r>
      <w:r>
        <w:t>RESUMEN</w:t>
      </w:r>
      <w:r>
        <w:t xml:space="preserve"> </w:t>
      </w:r>
      <w:r>
        <w:t>DE</w:t>
      </w:r>
      <w:r>
        <w:t xml:space="preserve"> </w:t>
      </w:r>
      <w:r>
        <w:t>APORTACIONES</w:t>
      </w:r>
      <w:r>
        <w:t xml:space="preserve"> </w:t>
      </w:r>
    </w:p>
    <w:p w14:paraId="0E65A77B" w14:textId="12409853" w:rsidR="00717391" w:rsidRDefault="00B2638D" w:rsidP="00B2638D">
      <w:pPr>
        <w:jc w:val="center"/>
      </w:pPr>
      <w:r w:rsidRPr="00B2638D">
        <w:drawing>
          <wp:inline distT="0" distB="0" distL="0" distR="0" wp14:anchorId="53206358" wp14:editId="5E24A6FA">
            <wp:extent cx="4189228" cy="1611507"/>
            <wp:effectExtent l="0" t="0" r="1905" b="8255"/>
            <wp:docPr id="16203364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33643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96686" cy="161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C4F20" w14:textId="220CD637" w:rsidR="00B2638D" w:rsidRDefault="00B2638D" w:rsidP="00B2638D">
      <w:pPr>
        <w:jc w:val="both"/>
      </w:pPr>
      <w:r>
        <w:t>7.</w:t>
      </w:r>
      <w:r>
        <w:t xml:space="preserve"> </w:t>
      </w:r>
      <w:r>
        <w:t>CONCLUSIONES</w:t>
      </w:r>
    </w:p>
    <w:p w14:paraId="5757F81C" w14:textId="10BA7CDB" w:rsidR="00B2638D" w:rsidRDefault="00B2638D" w:rsidP="00B2638D">
      <w:pPr>
        <w:jc w:val="both"/>
      </w:pPr>
      <w:r>
        <w:t>El</w:t>
      </w:r>
      <w:r>
        <w:t xml:space="preserve"> </w:t>
      </w:r>
      <w:r>
        <w:t>Código</w:t>
      </w:r>
      <w:r>
        <w:t xml:space="preserve"> </w:t>
      </w:r>
      <w:r>
        <w:t>Orgánico</w:t>
      </w:r>
      <w:r>
        <w:t xml:space="preserve"> </w:t>
      </w:r>
      <w:r>
        <w:t>de</w:t>
      </w:r>
      <w:r>
        <w:t xml:space="preserve"> </w:t>
      </w:r>
      <w:r>
        <w:t>Organización</w:t>
      </w:r>
      <w:r>
        <w:t xml:space="preserve"> </w:t>
      </w:r>
      <w:r>
        <w:t>Territorial</w:t>
      </w:r>
      <w:r>
        <w:t xml:space="preserve"> </w:t>
      </w:r>
      <w:r>
        <w:t>y</w:t>
      </w:r>
      <w:r>
        <w:t xml:space="preserve"> </w:t>
      </w:r>
      <w:r>
        <w:t>Descentralización</w:t>
      </w:r>
      <w:r>
        <w:t xml:space="preserve"> </w:t>
      </w:r>
      <w:r>
        <w:t>señala</w:t>
      </w:r>
      <w:r>
        <w:t xml:space="preserve"> </w:t>
      </w:r>
      <w:r>
        <w:t>como</w:t>
      </w:r>
      <w:r>
        <w:t xml:space="preserve"> </w:t>
      </w:r>
      <w:r>
        <w:t>una</w:t>
      </w:r>
      <w:r>
        <w:t xml:space="preserve"> </w:t>
      </w:r>
      <w:r>
        <w:t>de</w:t>
      </w:r>
      <w:r>
        <w:t xml:space="preserve"> </w:t>
      </w:r>
      <w:r>
        <w:t>las</w:t>
      </w:r>
      <w:r>
        <w:t xml:space="preserve"> </w:t>
      </w:r>
      <w:r>
        <w:t>competencias</w:t>
      </w:r>
      <w:r>
        <w:t xml:space="preserve"> </w:t>
      </w:r>
      <w:r>
        <w:t>exclusivas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gobiernos</w:t>
      </w:r>
      <w:r>
        <w:t xml:space="preserve"> </w:t>
      </w:r>
      <w:r>
        <w:t>municipales</w:t>
      </w:r>
      <w:r>
        <w:t xml:space="preserve"> </w:t>
      </w:r>
      <w:r>
        <w:t>la</w:t>
      </w:r>
      <w:r>
        <w:t xml:space="preserve"> </w:t>
      </w:r>
      <w:r>
        <w:t>planificación,</w:t>
      </w:r>
      <w:r>
        <w:t xml:space="preserve"> </w:t>
      </w:r>
      <w:r>
        <w:t>construcción</w:t>
      </w:r>
      <w:r>
        <w:t xml:space="preserve"> </w:t>
      </w:r>
      <w:r>
        <w:t>y</w:t>
      </w:r>
      <w:r>
        <w:t xml:space="preserve"> </w:t>
      </w:r>
      <w:r>
        <w:t>mantenimiento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infraestructura</w:t>
      </w:r>
      <w:r>
        <w:t xml:space="preserve"> </w:t>
      </w:r>
      <w:r>
        <w:t>física</w:t>
      </w:r>
      <w:r>
        <w:t xml:space="preserve"> </w:t>
      </w:r>
      <w:r>
        <w:t>y</w:t>
      </w:r>
      <w:r>
        <w:t xml:space="preserve"> </w:t>
      </w:r>
      <w:r>
        <w:t>los</w:t>
      </w:r>
      <w:r>
        <w:t xml:space="preserve"> </w:t>
      </w:r>
      <w:r>
        <w:t>equipamientos</w:t>
      </w:r>
      <w:r>
        <w:t xml:space="preserve"> </w:t>
      </w:r>
      <w:r>
        <w:t>de</w:t>
      </w:r>
      <w:r>
        <w:t xml:space="preserve"> </w:t>
      </w:r>
      <w:r>
        <w:t>educación</w:t>
      </w:r>
      <w:r>
        <w:t xml:space="preserve"> </w:t>
      </w:r>
      <w:r>
        <w:t>de</w:t>
      </w:r>
      <w:r>
        <w:t xml:space="preserve"> </w:t>
      </w:r>
      <w:r>
        <w:t>acuerdo</w:t>
      </w:r>
      <w:r>
        <w:t xml:space="preserve"> </w:t>
      </w:r>
      <w:r>
        <w:t>con</w:t>
      </w:r>
      <w:r>
        <w:t xml:space="preserve"> </w:t>
      </w:r>
      <w:r>
        <w:t>la</w:t>
      </w:r>
      <w:r>
        <w:t xml:space="preserve"> </w:t>
      </w:r>
      <w:r>
        <w:t>Ley,</w:t>
      </w:r>
      <w:r>
        <w:t xml:space="preserve"> </w:t>
      </w:r>
      <w:r>
        <w:t>en</w:t>
      </w:r>
      <w:r>
        <w:t xml:space="preserve"> </w:t>
      </w:r>
      <w:r>
        <w:t>vista</w:t>
      </w:r>
      <w:r>
        <w:t xml:space="preserve"> </w:t>
      </w:r>
      <w:r>
        <w:t>de</w:t>
      </w:r>
      <w:r>
        <w:t xml:space="preserve"> </w:t>
      </w:r>
      <w:r>
        <w:t>aquello</w:t>
      </w:r>
      <w:r>
        <w:t xml:space="preserve"> </w:t>
      </w:r>
      <w:r>
        <w:t>el</w:t>
      </w:r>
      <w:r>
        <w:t xml:space="preserve"> </w:t>
      </w:r>
      <w:r>
        <w:t>Gobierno</w:t>
      </w:r>
      <w:r>
        <w:t xml:space="preserve"> </w:t>
      </w:r>
      <w:r>
        <w:t>Autónomo</w:t>
      </w:r>
      <w:r>
        <w:t xml:space="preserve"> </w:t>
      </w:r>
      <w:r>
        <w:t>Descentralizado</w:t>
      </w:r>
      <w:r>
        <w:t xml:space="preserve"> </w:t>
      </w:r>
      <w:r>
        <w:t>Municipal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  <w:r>
        <w:t xml:space="preserve"> </w:t>
      </w:r>
      <w:r>
        <w:t>planificó</w:t>
      </w:r>
      <w:r>
        <w:t xml:space="preserve"> </w:t>
      </w:r>
      <w:r>
        <w:t>ejecutar</w:t>
      </w:r>
      <w:r>
        <w:t xml:space="preserve"> </w:t>
      </w:r>
      <w:r>
        <w:t>exclusivamente</w:t>
      </w:r>
      <w:r>
        <w:t xml:space="preserve"> </w:t>
      </w:r>
      <w:r>
        <w:t>en</w:t>
      </w:r>
      <w:r>
        <w:t xml:space="preserve"> </w:t>
      </w:r>
      <w:r>
        <w:t>la</w:t>
      </w:r>
      <w:r>
        <w:t xml:space="preserve"> </w:t>
      </w:r>
      <w:r>
        <w:t>Parroquia</w:t>
      </w:r>
      <w:r>
        <w:t xml:space="preserve"> </w:t>
      </w:r>
      <w:r>
        <w:t>“San</w:t>
      </w:r>
      <w:r>
        <w:t xml:space="preserve"> </w:t>
      </w:r>
      <w:r>
        <w:t>Sebastián</w:t>
      </w:r>
      <w:r>
        <w:t xml:space="preserve"> </w:t>
      </w:r>
      <w:r>
        <w:t>Del</w:t>
      </w:r>
      <w:r>
        <w:t xml:space="preserve"> </w:t>
      </w:r>
      <w:r>
        <w:t>Coca”</w:t>
      </w:r>
      <w:r>
        <w:t xml:space="preserve"> </w:t>
      </w:r>
      <w:r>
        <w:t>el</w:t>
      </w:r>
      <w:r>
        <w:t xml:space="preserve"> </w:t>
      </w:r>
      <w:r>
        <w:t>Proyecto:</w:t>
      </w:r>
      <w:r>
        <w:t xml:space="preserve"> </w:t>
      </w:r>
      <w:r>
        <w:t>CONSTRUCCIÓN</w:t>
      </w:r>
      <w:r>
        <w:t xml:space="preserve"> </w:t>
      </w:r>
      <w:r>
        <w:t>DE</w:t>
      </w:r>
      <w:r>
        <w:t xml:space="preserve"> </w:t>
      </w:r>
      <w:r>
        <w:t>UN</w:t>
      </w:r>
      <w:r>
        <w:t xml:space="preserve"> </w:t>
      </w:r>
      <w:r>
        <w:t>BLOQUE</w:t>
      </w:r>
      <w:r>
        <w:t xml:space="preserve"> </w:t>
      </w:r>
      <w:r>
        <w:t>DE</w:t>
      </w:r>
      <w:r>
        <w:t xml:space="preserve"> </w:t>
      </w:r>
      <w:r>
        <w:t>DOS</w:t>
      </w:r>
      <w:r>
        <w:t xml:space="preserve"> </w:t>
      </w:r>
      <w:r>
        <w:t>AULAS</w:t>
      </w:r>
      <w:r>
        <w:t xml:space="preserve"> </w:t>
      </w:r>
      <w:r>
        <w:t>Y</w:t>
      </w:r>
      <w:r>
        <w:t xml:space="preserve"> </w:t>
      </w:r>
      <w:r>
        <w:t>BATERÍAS</w:t>
      </w:r>
      <w:r>
        <w:t xml:space="preserve"> </w:t>
      </w:r>
      <w:r>
        <w:t>SANITARIAS</w:t>
      </w:r>
      <w:r>
        <w:t xml:space="preserve"> </w:t>
      </w:r>
      <w:r>
        <w:t>UBICADO</w:t>
      </w:r>
      <w:r>
        <w:t xml:space="preserve"> </w:t>
      </w:r>
      <w:r>
        <w:t>EN</w:t>
      </w:r>
      <w:r>
        <w:t xml:space="preserve"> </w:t>
      </w:r>
      <w:r>
        <w:t>EL</w:t>
      </w:r>
      <w:r>
        <w:t xml:space="preserve"> </w:t>
      </w:r>
      <w:r>
        <w:t>PREDIO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UNIDAD</w:t>
      </w:r>
      <w:r>
        <w:t xml:space="preserve"> </w:t>
      </w:r>
      <w:r>
        <w:t>EDUCATIVA</w:t>
      </w:r>
      <w:r>
        <w:t xml:space="preserve"> </w:t>
      </w:r>
      <w:r>
        <w:t>“VALERIO</w:t>
      </w:r>
      <w:r>
        <w:t xml:space="preserve"> </w:t>
      </w:r>
      <w:r>
        <w:t>GREFA”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COMUNA</w:t>
      </w:r>
      <w:r>
        <w:t xml:space="preserve"> </w:t>
      </w:r>
      <w:r>
        <w:t>“SAN</w:t>
      </w:r>
      <w:r>
        <w:t xml:space="preserve"> </w:t>
      </w:r>
      <w:r>
        <w:t>PABLO”</w:t>
      </w:r>
      <w:r>
        <w:t xml:space="preserve"> </w:t>
      </w:r>
      <w:r>
        <w:t>PERTENECIENTE</w:t>
      </w:r>
      <w:r>
        <w:t xml:space="preserve"> </w:t>
      </w:r>
      <w:r>
        <w:t>A</w:t>
      </w:r>
      <w:r>
        <w:t xml:space="preserve"> </w:t>
      </w:r>
      <w:r>
        <w:t>LA</w:t>
      </w:r>
      <w:r>
        <w:t xml:space="preserve"> </w:t>
      </w:r>
      <w:r>
        <w:t>PARROQUIA</w:t>
      </w:r>
      <w:r>
        <w:t xml:space="preserve"> </w:t>
      </w:r>
      <w:r>
        <w:t>“SAN</w:t>
      </w:r>
      <w:r>
        <w:t xml:space="preserve"> </w:t>
      </w:r>
      <w:r>
        <w:t>SEBASTIÁN</w:t>
      </w:r>
      <w:r>
        <w:t xml:space="preserve"> </w:t>
      </w:r>
      <w:r>
        <w:t>DEL</w:t>
      </w:r>
      <w:r>
        <w:t xml:space="preserve"> </w:t>
      </w:r>
      <w:r>
        <w:t>COCA”.</w:t>
      </w:r>
    </w:p>
    <w:p w14:paraId="64D637CA" w14:textId="10D6D1BD" w:rsidR="00B2638D" w:rsidRDefault="00B2638D" w:rsidP="00B2638D">
      <w:pPr>
        <w:jc w:val="both"/>
      </w:pPr>
      <w:r>
        <w:t>8.</w:t>
      </w:r>
      <w:r>
        <w:t xml:space="preserve"> </w:t>
      </w:r>
      <w:r>
        <w:t>RECOMENDACIONES.</w:t>
      </w:r>
    </w:p>
    <w:p w14:paraId="441B8FA6" w14:textId="6CD60395" w:rsidR="00B2638D" w:rsidRDefault="00B2638D" w:rsidP="00B2638D">
      <w:pPr>
        <w:jc w:val="both"/>
      </w:pPr>
      <w:r>
        <w:t>•</w:t>
      </w:r>
      <w:r>
        <w:t xml:space="preserve"> </w:t>
      </w:r>
      <w:r>
        <w:t>Con</w:t>
      </w:r>
      <w:r>
        <w:t xml:space="preserve"> </w:t>
      </w:r>
      <w:r>
        <w:t>lo</w:t>
      </w:r>
      <w:r>
        <w:t xml:space="preserve"> </w:t>
      </w:r>
      <w:r>
        <w:t>descrito</w:t>
      </w:r>
      <w:r>
        <w:t xml:space="preserve"> </w:t>
      </w:r>
      <w:r>
        <w:t>anteriormente</w:t>
      </w:r>
      <w:r>
        <w:t xml:space="preserve"> </w:t>
      </w:r>
      <w:r>
        <w:t>se</w:t>
      </w:r>
      <w:r>
        <w:t xml:space="preserve"> </w:t>
      </w:r>
      <w:r>
        <w:t>recomienda</w:t>
      </w:r>
      <w:r>
        <w:t xml:space="preserve"> </w:t>
      </w:r>
      <w:r>
        <w:t>solicitar</w:t>
      </w:r>
      <w:r>
        <w:t xml:space="preserve"> </w:t>
      </w:r>
      <w:r>
        <w:t>la</w:t>
      </w:r>
      <w:r>
        <w:t xml:space="preserve"> </w:t>
      </w:r>
      <w:r>
        <w:t>AUTORIZACIÓN</w:t>
      </w:r>
      <w:r>
        <w:t xml:space="preserve"> </w:t>
      </w:r>
      <w:r>
        <w:t>para</w:t>
      </w:r>
      <w:r>
        <w:t xml:space="preserve"> </w:t>
      </w:r>
      <w:r>
        <w:t>realizar</w:t>
      </w:r>
      <w:r>
        <w:t xml:space="preserve"> </w:t>
      </w:r>
      <w:r>
        <w:t>la</w:t>
      </w:r>
      <w:r>
        <w:t xml:space="preserve"> </w:t>
      </w:r>
      <w:r>
        <w:t>intervención</w:t>
      </w:r>
      <w:r>
        <w:t xml:space="preserve"> </w:t>
      </w:r>
      <w:r>
        <w:t>en</w:t>
      </w:r>
      <w:r>
        <w:t xml:space="preserve"> </w:t>
      </w:r>
      <w:r>
        <w:t>el</w:t>
      </w:r>
      <w:r>
        <w:t xml:space="preserve"> </w:t>
      </w:r>
      <w:r>
        <w:t>predio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Unidad</w:t>
      </w:r>
      <w:r>
        <w:t xml:space="preserve"> </w:t>
      </w:r>
      <w:r>
        <w:t>Educativa</w:t>
      </w:r>
      <w:r>
        <w:t xml:space="preserve"> </w:t>
      </w:r>
      <w:r>
        <w:t>“Valerio</w:t>
      </w:r>
      <w:r>
        <w:t xml:space="preserve"> </w:t>
      </w:r>
      <w:r>
        <w:t>Grefa”</w:t>
      </w:r>
      <w:r>
        <w:t xml:space="preserve"> </w:t>
      </w:r>
      <w:r>
        <w:t>de</w:t>
      </w:r>
      <w:r>
        <w:t xml:space="preserve"> </w:t>
      </w:r>
      <w:r>
        <w:t>la</w:t>
      </w:r>
      <w:r>
        <w:t xml:space="preserve"> </w:t>
      </w:r>
      <w:r>
        <w:t>Comuna</w:t>
      </w:r>
      <w:r>
        <w:t xml:space="preserve"> </w:t>
      </w:r>
      <w:r>
        <w:t>“San</w:t>
      </w:r>
      <w:r>
        <w:t xml:space="preserve"> </w:t>
      </w:r>
      <w:r>
        <w:t>Pablo”</w:t>
      </w:r>
      <w:r>
        <w:t xml:space="preserve"> </w:t>
      </w:r>
      <w:r>
        <w:t>perteneciente</w:t>
      </w:r>
      <w:r>
        <w:t xml:space="preserve"> </w:t>
      </w:r>
      <w:r>
        <w:t>a</w:t>
      </w:r>
      <w:r>
        <w:t xml:space="preserve"> </w:t>
      </w:r>
      <w:r>
        <w:t>la</w:t>
      </w:r>
      <w:r>
        <w:t xml:space="preserve"> </w:t>
      </w:r>
      <w:r>
        <w:t>Parroquia</w:t>
      </w:r>
      <w:r>
        <w:t xml:space="preserve"> </w:t>
      </w:r>
      <w:r>
        <w:t>“San</w:t>
      </w:r>
      <w:r>
        <w:t xml:space="preserve"> </w:t>
      </w:r>
      <w:r>
        <w:t>Sebastián</w:t>
      </w:r>
      <w:r>
        <w:t xml:space="preserve"> </w:t>
      </w:r>
      <w:r>
        <w:t>Del</w:t>
      </w:r>
      <w:r>
        <w:t xml:space="preserve"> </w:t>
      </w:r>
      <w:r>
        <w:t>Coca”</w:t>
      </w:r>
      <w:r>
        <w:t xml:space="preserve"> </w:t>
      </w:r>
      <w:r>
        <w:t>del</w:t>
      </w:r>
      <w:r>
        <w:t xml:space="preserve"> </w:t>
      </w:r>
      <w:r>
        <w:t>Catón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  <w:r>
        <w:t xml:space="preserve"> </w:t>
      </w:r>
      <w:r>
        <w:t>y</w:t>
      </w:r>
      <w:r>
        <w:t xml:space="preserve"> </w:t>
      </w:r>
      <w:r>
        <w:t>poder</w:t>
      </w:r>
      <w:r>
        <w:t xml:space="preserve"> </w:t>
      </w:r>
      <w:r>
        <w:t>continuar</w:t>
      </w:r>
      <w:r>
        <w:t xml:space="preserve"> </w:t>
      </w:r>
      <w:r>
        <w:t>con</w:t>
      </w:r>
      <w:r>
        <w:t xml:space="preserve"> </w:t>
      </w:r>
      <w:r>
        <w:t>el</w:t>
      </w:r>
      <w:r>
        <w:t xml:space="preserve"> </w:t>
      </w:r>
      <w:r>
        <w:t>proceso</w:t>
      </w:r>
      <w:r>
        <w:t xml:space="preserve"> </w:t>
      </w:r>
      <w:r>
        <w:t>respectivo</w:t>
      </w:r>
      <w:r>
        <w:t xml:space="preserve"> </w:t>
      </w:r>
      <w:r>
        <w:t>para</w:t>
      </w:r>
      <w:r>
        <w:t xml:space="preserve"> </w:t>
      </w:r>
      <w:r>
        <w:t>la</w:t>
      </w:r>
      <w:r>
        <w:t xml:space="preserve"> </w:t>
      </w:r>
      <w:r>
        <w:t>elaboración</w:t>
      </w:r>
      <w:r>
        <w:t xml:space="preserve"> </w:t>
      </w:r>
      <w:r>
        <w:t>de</w:t>
      </w:r>
      <w:r>
        <w:t xml:space="preserve"> </w:t>
      </w:r>
      <w:r>
        <w:t>un</w:t>
      </w:r>
      <w:r>
        <w:t xml:space="preserve"> </w:t>
      </w:r>
      <w:r>
        <w:t>CONVENIO</w:t>
      </w:r>
      <w:r>
        <w:t xml:space="preserve"> </w:t>
      </w:r>
      <w:r>
        <w:t>de</w:t>
      </w:r>
      <w:r>
        <w:t xml:space="preserve"> </w:t>
      </w:r>
      <w:r w:rsidR="006F60FD">
        <w:t>Autorización</w:t>
      </w:r>
      <w:r>
        <w:t xml:space="preserve"> </w:t>
      </w:r>
      <w:r>
        <w:t>entre;</w:t>
      </w:r>
      <w:r>
        <w:t xml:space="preserve"> </w:t>
      </w:r>
      <w:r>
        <w:t>el</w:t>
      </w:r>
      <w:r>
        <w:t xml:space="preserve"> </w:t>
      </w:r>
      <w:r>
        <w:t>Gobierno</w:t>
      </w:r>
      <w:r>
        <w:t xml:space="preserve"> </w:t>
      </w:r>
      <w:r>
        <w:t>Autónomo</w:t>
      </w:r>
      <w:r>
        <w:t xml:space="preserve"> </w:t>
      </w:r>
      <w:r>
        <w:t>Descentralizado</w:t>
      </w:r>
      <w:r>
        <w:t xml:space="preserve"> </w:t>
      </w:r>
      <w:r>
        <w:t>Municipal</w:t>
      </w:r>
      <w:r>
        <w:t xml:space="preserve"> </w:t>
      </w:r>
      <w:r>
        <w:t>del</w:t>
      </w:r>
      <w:r>
        <w:t xml:space="preserve"> </w:t>
      </w:r>
      <w:r>
        <w:t>Cantón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Sachas,</w:t>
      </w:r>
      <w:r>
        <w:t xml:space="preserve"> </w:t>
      </w:r>
      <w:r>
        <w:t>quien</w:t>
      </w:r>
      <w:r>
        <w:t xml:space="preserve"> </w:t>
      </w:r>
      <w:r>
        <w:t>ejecutará</w:t>
      </w:r>
      <w:r>
        <w:t xml:space="preserve"> </w:t>
      </w:r>
      <w:r>
        <w:t>la</w:t>
      </w:r>
      <w:r>
        <w:t xml:space="preserve"> </w:t>
      </w:r>
      <w:r>
        <w:t>obra</w:t>
      </w:r>
      <w:r>
        <w:t xml:space="preserve"> </w:t>
      </w:r>
      <w:r>
        <w:t>y</w:t>
      </w:r>
      <w:r>
        <w:t xml:space="preserve"> </w:t>
      </w:r>
      <w:r>
        <w:t>la</w:t>
      </w:r>
      <w:r>
        <w:t xml:space="preserve"> </w:t>
      </w:r>
      <w:r>
        <w:t>Dirección</w:t>
      </w:r>
      <w:r>
        <w:t xml:space="preserve"> </w:t>
      </w:r>
      <w:r>
        <w:t>Distrital</w:t>
      </w:r>
      <w:r>
        <w:t xml:space="preserve"> </w:t>
      </w:r>
      <w:r>
        <w:t>22D01</w:t>
      </w:r>
      <w:r>
        <w:t xml:space="preserve"> </w:t>
      </w:r>
      <w:r>
        <w:t>La</w:t>
      </w:r>
      <w:r>
        <w:t xml:space="preserve"> </w:t>
      </w:r>
      <w:r>
        <w:t>Joya</w:t>
      </w:r>
      <w:r>
        <w:t xml:space="preserve"> </w:t>
      </w:r>
      <w:r>
        <w:t>de</w:t>
      </w:r>
      <w:r>
        <w:t xml:space="preserve"> </w:t>
      </w:r>
      <w:r>
        <w:t>los</w:t>
      </w:r>
      <w:r>
        <w:t xml:space="preserve"> </w:t>
      </w:r>
      <w:r>
        <w:t>Sachas</w:t>
      </w:r>
      <w:r>
        <w:t xml:space="preserve"> </w:t>
      </w:r>
      <w:r>
        <w:t>quien</w:t>
      </w:r>
      <w:r>
        <w:t xml:space="preserve"> </w:t>
      </w:r>
      <w:r>
        <w:t>dará</w:t>
      </w:r>
      <w:r>
        <w:t xml:space="preserve"> </w:t>
      </w:r>
      <w:r>
        <w:t>la</w:t>
      </w:r>
      <w:r>
        <w:t xml:space="preserve"> </w:t>
      </w:r>
      <w:r>
        <w:t>viabilidad</w:t>
      </w:r>
      <w:r>
        <w:t xml:space="preserve"> </w:t>
      </w:r>
      <w:r>
        <w:t>para</w:t>
      </w:r>
      <w:r>
        <w:t xml:space="preserve"> </w:t>
      </w:r>
      <w:r>
        <w:t>la</w:t>
      </w:r>
      <w:r>
        <w:t xml:space="preserve"> </w:t>
      </w:r>
      <w:r>
        <w:t>intervención.</w:t>
      </w:r>
    </w:p>
    <w:p w14:paraId="6E990809" w14:textId="4C552F3E" w:rsidR="00B2638D" w:rsidRDefault="00B2638D" w:rsidP="00B2638D">
      <w:pPr>
        <w:jc w:val="both"/>
      </w:pPr>
      <w:r>
        <w:t>•</w:t>
      </w:r>
      <w:r>
        <w:t xml:space="preserve"> </w:t>
      </w:r>
      <w:r>
        <w:t>Se</w:t>
      </w:r>
      <w:r>
        <w:t xml:space="preserve"> </w:t>
      </w:r>
      <w:r>
        <w:t>recomienda</w:t>
      </w:r>
      <w:r>
        <w:t xml:space="preserve"> </w:t>
      </w:r>
      <w:r>
        <w:t>que</w:t>
      </w:r>
      <w:r>
        <w:t xml:space="preserve"> </w:t>
      </w:r>
      <w:r>
        <w:t>la</w:t>
      </w:r>
      <w:r>
        <w:t xml:space="preserve"> </w:t>
      </w:r>
      <w:r>
        <w:t>vigencia</w:t>
      </w:r>
      <w:r>
        <w:t xml:space="preserve"> </w:t>
      </w:r>
      <w:r>
        <w:t>del</w:t>
      </w:r>
      <w:r>
        <w:t xml:space="preserve"> </w:t>
      </w:r>
      <w:r>
        <w:t>convenio</w:t>
      </w:r>
      <w:r>
        <w:t xml:space="preserve"> </w:t>
      </w:r>
      <w:r>
        <w:t>sea</w:t>
      </w:r>
      <w:r>
        <w:t xml:space="preserve"> </w:t>
      </w:r>
      <w:r>
        <w:t>de</w:t>
      </w:r>
      <w:r>
        <w:t xml:space="preserve"> </w:t>
      </w:r>
      <w:r>
        <w:t>2</w:t>
      </w:r>
      <w:r>
        <w:t xml:space="preserve"> </w:t>
      </w:r>
      <w:r>
        <w:t>años.</w:t>
      </w:r>
      <w:r>
        <w:t>”</w:t>
      </w:r>
    </w:p>
    <w:p w14:paraId="50418A09" w14:textId="52F934D2" w:rsidR="001358C8" w:rsidRDefault="001358C8" w:rsidP="001358C8">
      <w:pPr>
        <w:jc w:val="both"/>
      </w:pPr>
      <w:r w:rsidRPr="007B53AC">
        <w:rPr>
          <w:b/>
          <w:bCs/>
        </w:rPr>
        <w:lastRenderedPageBreak/>
        <w:t>1.</w:t>
      </w:r>
      <w:r w:rsidR="007B53AC" w:rsidRPr="007B53AC">
        <w:rPr>
          <w:b/>
          <w:bCs/>
        </w:rPr>
        <w:t>14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235C96">
        <w:t>Memorando</w:t>
      </w:r>
      <w:r w:rsidR="00B2638D">
        <w:t xml:space="preserve"> </w:t>
      </w:r>
      <w:r w:rsidRPr="00235C96">
        <w:t>Nro.</w:t>
      </w:r>
      <w:r w:rsidR="00B2638D">
        <w:t xml:space="preserve"> </w:t>
      </w:r>
      <w:r w:rsidRPr="00235C96">
        <w:t>GADMCJS-DGP-2026-5001-M-GD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235C96">
        <w:t>19</w:t>
      </w:r>
      <w:r w:rsidR="00B2638D">
        <w:t xml:space="preserve"> </w:t>
      </w:r>
      <w:r w:rsidRPr="00235C96">
        <w:t>de</w:t>
      </w:r>
      <w:r w:rsidR="00B2638D">
        <w:t xml:space="preserve"> </w:t>
      </w:r>
      <w:r w:rsidRPr="00235C96">
        <w:t>agosto</w:t>
      </w:r>
      <w:r w:rsidR="00B2638D">
        <w:t xml:space="preserve"> </w:t>
      </w:r>
      <w:r w:rsidRPr="00235C96">
        <w:t>de</w:t>
      </w:r>
      <w:r w:rsidR="00B2638D">
        <w:t xml:space="preserve"> </w:t>
      </w:r>
      <w:r w:rsidRPr="00235C96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la</w:t>
      </w:r>
      <w:r w:rsidR="00B2638D">
        <w:t xml:space="preserve"> </w:t>
      </w:r>
      <w:r>
        <w:t>Sra.</w:t>
      </w:r>
      <w:r w:rsidR="00B2638D">
        <w:t xml:space="preserve"> </w:t>
      </w:r>
      <w:proofErr w:type="spellStart"/>
      <w:r>
        <w:t>Mgs</w:t>
      </w:r>
      <w:proofErr w:type="spellEnd"/>
      <w:r>
        <w:t>.</w:t>
      </w:r>
      <w:r w:rsidR="00B2638D">
        <w:t xml:space="preserve"> </w:t>
      </w:r>
      <w:r>
        <w:t>Linda</w:t>
      </w:r>
      <w:r w:rsidR="00B2638D">
        <w:t xml:space="preserve"> </w:t>
      </w:r>
      <w:r>
        <w:t>Leyda</w:t>
      </w:r>
      <w:r w:rsidR="00B2638D">
        <w:t xml:space="preserve"> </w:t>
      </w:r>
      <w:r>
        <w:t>Sancan</w:t>
      </w:r>
      <w:r w:rsidR="00B2638D">
        <w:t xml:space="preserve"> </w:t>
      </w:r>
      <w:r>
        <w:t>Lino</w:t>
      </w:r>
      <w:r w:rsidR="00B2638D">
        <w:t xml:space="preserve"> </w:t>
      </w:r>
      <w:proofErr w:type="gramStart"/>
      <w:r>
        <w:t>Directora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Gestión</w:t>
      </w:r>
      <w:r w:rsidR="00B2638D">
        <w:t xml:space="preserve"> </w:t>
      </w:r>
      <w:r>
        <w:t>de</w:t>
      </w:r>
      <w:r w:rsidR="00B2638D">
        <w:t xml:space="preserve"> </w:t>
      </w:r>
      <w:r>
        <w:t>Planificación</w:t>
      </w:r>
      <w:r w:rsidR="00B2638D">
        <w:t xml:space="preserve"> </w:t>
      </w:r>
      <w:r>
        <w:t>y</w:t>
      </w:r>
      <w:r w:rsidR="00B2638D">
        <w:t xml:space="preserve"> </w:t>
      </w:r>
      <w:r>
        <w:t>Ordenamiento</w:t>
      </w:r>
      <w:r w:rsidR="00B2638D">
        <w:t xml:space="preserve"> </w:t>
      </w:r>
      <w:r>
        <w:t>Territorial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t>,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proofErr w:type="spellStart"/>
      <w:r>
        <w:t>cualremite</w:t>
      </w:r>
      <w:proofErr w:type="spellEnd"/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S</w:t>
      </w:r>
      <w:r>
        <w:t>eño</w:t>
      </w:r>
      <w:r>
        <w:t>ra.</w:t>
      </w:r>
      <w:r w:rsidR="00B2638D">
        <w:t xml:space="preserve"> </w:t>
      </w:r>
      <w:proofErr w:type="spellStart"/>
      <w:r>
        <w:t>Mgs</w:t>
      </w:r>
      <w:proofErr w:type="spellEnd"/>
      <w:r>
        <w:t>.</w:t>
      </w:r>
      <w:r w:rsidR="00B2638D">
        <w:t xml:space="preserve"> </w:t>
      </w:r>
      <w:r>
        <w:t>Katherin</w:t>
      </w:r>
      <w:r w:rsidR="00B2638D">
        <w:t xml:space="preserve"> </w:t>
      </w:r>
      <w:r>
        <w:t>Lizeth</w:t>
      </w:r>
      <w:r w:rsidR="00B2638D">
        <w:t xml:space="preserve"> </w:t>
      </w:r>
      <w:r>
        <w:t>Hinojosa</w:t>
      </w:r>
      <w:r w:rsidR="00B2638D">
        <w:t xml:space="preserve"> </w:t>
      </w:r>
      <w:r>
        <w:t>Rojas</w:t>
      </w:r>
      <w:r>
        <w:t>,</w:t>
      </w:r>
      <w:r w:rsidR="00B2638D">
        <w:t xml:space="preserve"> </w:t>
      </w:r>
      <w:r>
        <w:t>Alcaldesa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t>,</w:t>
      </w:r>
      <w:r w:rsidR="00B2638D">
        <w:t xml:space="preserve"> </w:t>
      </w:r>
      <w:r>
        <w:t>el</w:t>
      </w:r>
      <w:r w:rsidR="00B2638D">
        <w:t xml:space="preserve"> </w:t>
      </w:r>
      <w:r>
        <w:t>PROYECTO,</w:t>
      </w:r>
      <w:r w:rsidR="00B2638D">
        <w:t xml:space="preserve"> </w:t>
      </w:r>
      <w:r>
        <w:t>E</w:t>
      </w:r>
      <w:r w:rsidR="00B2638D">
        <w:t xml:space="preserve"> </w:t>
      </w:r>
      <w:r>
        <w:t>INFORMES</w:t>
      </w:r>
      <w:r w:rsidR="00B2638D">
        <w:t xml:space="preserve"> </w:t>
      </w:r>
      <w:r>
        <w:t>DE</w:t>
      </w:r>
      <w:r w:rsidR="00B2638D">
        <w:t xml:space="preserve"> </w:t>
      </w:r>
      <w:r>
        <w:t>SOLICITUD</w:t>
      </w:r>
      <w:r w:rsidR="00B2638D">
        <w:t xml:space="preserve"> </w:t>
      </w:r>
      <w:r>
        <w:t>DE</w:t>
      </w:r>
      <w:r w:rsidR="00B2638D">
        <w:t xml:space="preserve"> </w:t>
      </w:r>
      <w:r>
        <w:t>AUTORIZACIÓN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INTERVENCIÓN</w:t>
      </w:r>
      <w:r w:rsidR="00B2638D">
        <w:t xml:space="preserve"> </w:t>
      </w:r>
      <w:r>
        <w:t>PREVIO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REALIZACIÓN</w:t>
      </w:r>
      <w:r w:rsidR="00B2638D">
        <w:t xml:space="preserve"> </w:t>
      </w:r>
      <w:r>
        <w:t>DEL</w:t>
      </w:r>
      <w:r w:rsidR="00B2638D">
        <w:t xml:space="preserve"> </w:t>
      </w:r>
      <w:r>
        <w:t>CONVENIO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>
        <w:t>:</w:t>
      </w:r>
      <w:r w:rsidR="00B2638D">
        <w:t xml:space="preserve"> </w:t>
      </w:r>
      <w:r>
        <w:t>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COCA;</w:t>
      </w:r>
      <w:r w:rsidR="00B2638D">
        <w:t xml:space="preserve"> </w:t>
      </w:r>
      <w:r>
        <w:t>Y,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r>
        <w:t>ABRIL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r>
        <w:t>ENOKANQUI,</w:t>
      </w:r>
      <w:r w:rsidR="00B2638D">
        <w:t xml:space="preserve"> </w:t>
      </w:r>
      <w:r>
        <w:t>CANTON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ENSEÑANZA-APRENDIZAJE”</w:t>
      </w:r>
      <w:r w:rsidR="003F29B8">
        <w:t>,</w:t>
      </w:r>
      <w:r w:rsidR="00B2638D">
        <w:t xml:space="preserve"> </w:t>
      </w:r>
      <w:r w:rsidR="0094080B">
        <w:t>MISA</w:t>
      </w:r>
      <w:r w:rsidR="00B2638D">
        <w:t xml:space="preserve"> </w:t>
      </w:r>
      <w:r w:rsidR="0094080B">
        <w:t>QUE</w:t>
      </w:r>
      <w:r w:rsidR="00B2638D">
        <w:t xml:space="preserve"> </w:t>
      </w:r>
      <w:r w:rsidR="0094080B">
        <w:t>EN</w:t>
      </w:r>
      <w:r w:rsidR="00B2638D">
        <w:t xml:space="preserve"> </w:t>
      </w:r>
      <w:r w:rsidR="0094080B">
        <w:t>SU</w:t>
      </w:r>
      <w:r w:rsidR="00B2638D">
        <w:t xml:space="preserve"> </w:t>
      </w:r>
      <w:r w:rsidR="0094080B">
        <w:t>PARTE</w:t>
      </w:r>
      <w:r w:rsidR="00B2638D">
        <w:t xml:space="preserve"> </w:t>
      </w:r>
      <w:r w:rsidR="0094080B">
        <w:t>PERTINENTE</w:t>
      </w:r>
      <w:r w:rsidR="00B2638D">
        <w:t xml:space="preserve"> </w:t>
      </w:r>
      <w:r w:rsidR="0094080B">
        <w:t>MANIFIESTA</w:t>
      </w:r>
      <w:r w:rsidR="003F29B8">
        <w:t>:</w:t>
      </w:r>
    </w:p>
    <w:p w14:paraId="027916EF" w14:textId="20C10B80" w:rsidR="0094080B" w:rsidRDefault="0094080B" w:rsidP="001358C8">
      <w:pPr>
        <w:jc w:val="both"/>
      </w:pPr>
      <w:r>
        <w:t>(…)</w:t>
      </w:r>
    </w:p>
    <w:p w14:paraId="26757F1C" w14:textId="7E7D2744" w:rsidR="0094080B" w:rsidRDefault="0094080B" w:rsidP="0094080B">
      <w:pPr>
        <w:jc w:val="both"/>
      </w:pPr>
      <w:r>
        <w:t>Por</w:t>
      </w:r>
      <w:r w:rsidR="00B2638D">
        <w:t xml:space="preserve"> </w:t>
      </w:r>
      <w:r>
        <w:t>lo</w:t>
      </w:r>
      <w:r w:rsidR="00B2638D">
        <w:t xml:space="preserve"> </w:t>
      </w:r>
      <w:r>
        <w:t>expuesto,</w:t>
      </w:r>
      <w:r w:rsidR="00B2638D">
        <w:t xml:space="preserve"> </w:t>
      </w:r>
      <w:r>
        <w:t>señora</w:t>
      </w:r>
      <w:r w:rsidR="00B2638D">
        <w:t xml:space="preserve"> </w:t>
      </w:r>
      <w:proofErr w:type="gramStart"/>
      <w:r>
        <w:t>Alcaldesa</w:t>
      </w:r>
      <w:proofErr w:type="gramEnd"/>
      <w:r>
        <w:t>,</w:t>
      </w:r>
      <w:r w:rsidR="00B2638D">
        <w:t xml:space="preserve"> </w:t>
      </w:r>
      <w:r>
        <w:t>solicito</w:t>
      </w:r>
      <w:r w:rsidR="00B2638D">
        <w:t xml:space="preserve"> </w:t>
      </w:r>
      <w:r>
        <w:t>a</w:t>
      </w:r>
      <w:r w:rsidR="00B2638D">
        <w:t xml:space="preserve"> </w:t>
      </w:r>
      <w:r>
        <w:t>usted</w:t>
      </w:r>
      <w:r w:rsidR="00B2638D">
        <w:t xml:space="preserve"> </w:t>
      </w:r>
      <w:r>
        <w:t>se</w:t>
      </w:r>
      <w:r w:rsidR="00B2638D">
        <w:t xml:space="preserve"> </w:t>
      </w:r>
      <w:r>
        <w:t>sirva</w:t>
      </w:r>
      <w:r w:rsidR="00B2638D">
        <w:t xml:space="preserve"> </w:t>
      </w:r>
      <w:r>
        <w:t>autorizar</w:t>
      </w:r>
      <w:r w:rsidR="00B2638D">
        <w:t xml:space="preserve"> </w:t>
      </w:r>
      <w:r>
        <w:t>el</w:t>
      </w:r>
      <w:r w:rsidR="00B2638D">
        <w:t xml:space="preserve"> </w:t>
      </w:r>
      <w:r>
        <w:t>proyecto</w:t>
      </w:r>
      <w:r w:rsidR="00B2638D">
        <w:t xml:space="preserve"> </w:t>
      </w:r>
      <w:r>
        <w:t>mencionado</w:t>
      </w:r>
      <w:r w:rsidR="00B2638D">
        <w:t xml:space="preserve"> </w:t>
      </w:r>
      <w:r>
        <w:t>y,</w:t>
      </w:r>
      <w:r w:rsidR="00B2638D">
        <w:t xml:space="preserve"> </w:t>
      </w:r>
      <w:r>
        <w:t>de</w:t>
      </w:r>
      <w:r w:rsidR="00B2638D">
        <w:t xml:space="preserve"> </w:t>
      </w:r>
      <w:r>
        <w:t>considerarlo</w:t>
      </w:r>
      <w:r w:rsidR="00B2638D">
        <w:t xml:space="preserve"> </w:t>
      </w:r>
      <w:r>
        <w:t>pertinente,</w:t>
      </w:r>
      <w:r w:rsidR="00B2638D">
        <w:t xml:space="preserve"> </w:t>
      </w:r>
      <w:r>
        <w:t>disponer</w:t>
      </w:r>
      <w:r w:rsidR="00B2638D">
        <w:t xml:space="preserve"> </w:t>
      </w:r>
      <w:r>
        <w:t>su</w:t>
      </w:r>
      <w:r w:rsidR="00B2638D">
        <w:t xml:space="preserve"> </w:t>
      </w:r>
      <w:r>
        <w:t>remisión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Dirección</w:t>
      </w:r>
      <w:r w:rsidR="00B2638D">
        <w:t xml:space="preserve"> </w:t>
      </w:r>
      <w:r>
        <w:t>ejecutora,</w:t>
      </w:r>
      <w:r w:rsidR="00B2638D">
        <w:t xml:space="preserve"> </w:t>
      </w:r>
      <w:r>
        <w:t>a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que</w:t>
      </w:r>
      <w:r w:rsidR="00B2638D">
        <w:t xml:space="preserve"> </w:t>
      </w:r>
      <w:r>
        <w:t>proceda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trámites</w:t>
      </w:r>
      <w:r w:rsidR="00B2638D">
        <w:t xml:space="preserve"> </w:t>
      </w:r>
      <w:r>
        <w:t>administrativos</w:t>
      </w:r>
      <w:r w:rsidR="00B2638D">
        <w:t xml:space="preserve"> </w:t>
      </w:r>
      <w:r>
        <w:t>correspondientes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suscripción</w:t>
      </w:r>
      <w:r w:rsidR="00B2638D">
        <w:t xml:space="preserve"> </w:t>
      </w:r>
      <w:r>
        <w:t>del</w:t>
      </w:r>
      <w:r w:rsidR="00B2638D">
        <w:t xml:space="preserve"> </w:t>
      </w:r>
      <w:r>
        <w:t>convenio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contratación,</w:t>
      </w:r>
      <w:r w:rsidR="00B2638D">
        <w:t xml:space="preserve"> </w:t>
      </w:r>
      <w:r>
        <w:t>de</w:t>
      </w:r>
      <w:r w:rsidR="00B2638D">
        <w:t xml:space="preserve"> </w:t>
      </w:r>
      <w:r>
        <w:t>conformidad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Ley.</w:t>
      </w:r>
    </w:p>
    <w:p w14:paraId="1D9C9576" w14:textId="7A4BAE55" w:rsidR="0094080B" w:rsidRDefault="0094080B" w:rsidP="00E67F78">
      <w:pPr>
        <w:jc w:val="both"/>
      </w:pPr>
      <w:r w:rsidRPr="007B53AC">
        <w:rPr>
          <w:b/>
          <w:bCs/>
        </w:rPr>
        <w:t>1.1</w:t>
      </w:r>
      <w:r w:rsidR="007B53AC" w:rsidRPr="007B53AC">
        <w:rPr>
          <w:b/>
          <w:bCs/>
        </w:rPr>
        <w:t>5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94080B">
        <w:t>Memorando</w:t>
      </w:r>
      <w:r w:rsidR="00B2638D">
        <w:t xml:space="preserve"> </w:t>
      </w:r>
      <w:r w:rsidRPr="0094080B">
        <w:t>Nro.</w:t>
      </w:r>
      <w:r w:rsidR="00B2638D">
        <w:t xml:space="preserve"> </w:t>
      </w:r>
      <w:r w:rsidRPr="0094080B">
        <w:t>GADMCJS-A-2026-6048-M-GD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94080B">
        <w:t>19</w:t>
      </w:r>
      <w:r w:rsidR="00B2638D">
        <w:t xml:space="preserve"> </w:t>
      </w:r>
      <w:r w:rsidRPr="0094080B">
        <w:t>de</w:t>
      </w:r>
      <w:r w:rsidR="00B2638D">
        <w:t xml:space="preserve"> </w:t>
      </w:r>
      <w:r w:rsidRPr="0094080B">
        <w:t>agosto</w:t>
      </w:r>
      <w:r w:rsidR="00B2638D">
        <w:t xml:space="preserve"> </w:t>
      </w:r>
      <w:r w:rsidRPr="0094080B">
        <w:t>de</w:t>
      </w:r>
      <w:r w:rsidR="00B2638D">
        <w:t xml:space="preserve"> </w:t>
      </w:r>
      <w:r w:rsidRPr="0094080B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la</w:t>
      </w:r>
      <w:r w:rsidR="00B2638D">
        <w:t xml:space="preserve"> </w:t>
      </w:r>
      <w:r>
        <w:t>señora</w:t>
      </w:r>
      <w:r w:rsidR="00B2638D">
        <w:t xml:space="preserve"> </w:t>
      </w:r>
      <w:proofErr w:type="spellStart"/>
      <w:r>
        <w:t>Mgs</w:t>
      </w:r>
      <w:proofErr w:type="spellEnd"/>
      <w:r>
        <w:t>.</w:t>
      </w:r>
      <w:r w:rsidR="00B2638D">
        <w:t xml:space="preserve"> </w:t>
      </w:r>
      <w:r>
        <w:t>Katherin</w:t>
      </w:r>
      <w:r w:rsidR="00B2638D">
        <w:t xml:space="preserve"> </w:t>
      </w:r>
      <w:r>
        <w:t>Lizeth</w:t>
      </w:r>
      <w:r w:rsidR="00B2638D">
        <w:t xml:space="preserve"> </w:t>
      </w:r>
      <w:r>
        <w:t>Hinojosa</w:t>
      </w:r>
      <w:r w:rsidR="00B2638D">
        <w:t xml:space="preserve"> </w:t>
      </w:r>
      <w:r>
        <w:t>Rojas,</w:t>
      </w:r>
      <w:r w:rsidR="00B2638D">
        <w:t xml:space="preserve"> </w:t>
      </w:r>
      <w:proofErr w:type="gramStart"/>
      <w:r>
        <w:t>Alcaldesa</w:t>
      </w:r>
      <w:proofErr w:type="gramEnd"/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t>,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r>
        <w:t>cual</w:t>
      </w:r>
      <w:r w:rsidR="00B2638D">
        <w:t xml:space="preserve"> </w:t>
      </w:r>
      <w:r>
        <w:t>dispone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 w:rsidR="00E67F78">
        <w:t>Dra.</w:t>
      </w:r>
      <w:r w:rsidR="00B2638D">
        <w:t xml:space="preserve"> </w:t>
      </w:r>
      <w:r w:rsidR="00E67F78">
        <w:t>Rosa</w:t>
      </w:r>
      <w:r w:rsidR="00B2638D">
        <w:t xml:space="preserve"> </w:t>
      </w:r>
      <w:r w:rsidR="00E67F78">
        <w:t>Herminia</w:t>
      </w:r>
      <w:r w:rsidR="00B2638D">
        <w:t xml:space="preserve"> </w:t>
      </w:r>
      <w:r w:rsidR="00E67F78">
        <w:t>Álvarez</w:t>
      </w:r>
      <w:r w:rsidR="00B2638D">
        <w:t xml:space="preserve"> </w:t>
      </w:r>
      <w:r w:rsidR="00E67F78">
        <w:t>Rivera</w:t>
      </w:r>
      <w:r w:rsidR="00B2638D">
        <w:t xml:space="preserve"> </w:t>
      </w:r>
      <w:r w:rsidR="00E67F78">
        <w:t>Procuradora</w:t>
      </w:r>
      <w:r w:rsidR="00B2638D">
        <w:t xml:space="preserve"> </w:t>
      </w:r>
      <w:r w:rsidR="00E67F78">
        <w:t>Síndica</w:t>
      </w:r>
      <w:r w:rsidR="00B2638D">
        <w:t xml:space="preserve"> </w:t>
      </w:r>
      <w:r w:rsidR="00E67F78">
        <w:t>y</w:t>
      </w:r>
      <w:r w:rsidR="00B2638D">
        <w:t xml:space="preserve"> </w:t>
      </w:r>
      <w:r w:rsidR="00E67F78">
        <w:t>a</w:t>
      </w:r>
      <w:r w:rsidR="00B2638D">
        <w:t xml:space="preserve"> </w:t>
      </w:r>
      <w:r w:rsidR="00E67F78">
        <w:t>la</w:t>
      </w:r>
      <w:r w:rsidR="00B2638D">
        <w:t xml:space="preserve"> </w:t>
      </w:r>
      <w:r w:rsidR="00E67F78" w:rsidRPr="00E67F78">
        <w:t>Sra.</w:t>
      </w:r>
      <w:r w:rsidR="00B2638D">
        <w:t xml:space="preserve"> </w:t>
      </w:r>
      <w:r w:rsidR="00E67F78" w:rsidRPr="00E67F78">
        <w:t>Lcda.</w:t>
      </w:r>
      <w:r w:rsidR="00B2638D">
        <w:t xml:space="preserve"> </w:t>
      </w:r>
      <w:r w:rsidR="00E67F78" w:rsidRPr="00E67F78">
        <w:t>Diana</w:t>
      </w:r>
      <w:r w:rsidR="00B2638D">
        <w:t xml:space="preserve"> </w:t>
      </w:r>
      <w:r w:rsidR="00E67F78" w:rsidRPr="00E67F78">
        <w:t>Azucena</w:t>
      </w:r>
      <w:r w:rsidR="00B2638D">
        <w:t xml:space="preserve"> </w:t>
      </w:r>
      <w:r w:rsidR="00E67F78" w:rsidRPr="00E67F78">
        <w:t>Ortiz</w:t>
      </w:r>
      <w:r w:rsidR="00B2638D">
        <w:t xml:space="preserve"> </w:t>
      </w:r>
      <w:r w:rsidR="00E67F78" w:rsidRPr="00E67F78">
        <w:t>García</w:t>
      </w:r>
      <w:r w:rsidR="00B2638D">
        <w:t xml:space="preserve"> </w:t>
      </w:r>
      <w:proofErr w:type="gramStart"/>
      <w:r w:rsidR="00E67F78" w:rsidRPr="00E67F78">
        <w:t>Directora</w:t>
      </w:r>
      <w:proofErr w:type="gramEnd"/>
      <w:r w:rsidR="00B2638D">
        <w:t xml:space="preserve"> </w:t>
      </w:r>
      <w:r w:rsidR="00E67F78" w:rsidRPr="00E67F78">
        <w:t>de</w:t>
      </w:r>
      <w:r w:rsidR="00B2638D">
        <w:t xml:space="preserve"> </w:t>
      </w:r>
      <w:r w:rsidR="00E67F78" w:rsidRPr="00E67F78">
        <w:t>Gestión</w:t>
      </w:r>
      <w:r w:rsidR="00B2638D">
        <w:t xml:space="preserve"> </w:t>
      </w:r>
      <w:r w:rsidR="00E67F78" w:rsidRPr="00E67F78">
        <w:t>Financiera</w:t>
      </w:r>
      <w:r w:rsidR="00B2638D">
        <w:t xml:space="preserve"> </w:t>
      </w:r>
      <w:r w:rsidR="00E67F78">
        <w:t>del</w:t>
      </w:r>
      <w:r w:rsidR="00B2638D">
        <w:t xml:space="preserve"> </w:t>
      </w:r>
      <w:r w:rsidR="00E67F78">
        <w:t>GADMCJS,</w:t>
      </w:r>
      <w:r w:rsidR="00B2638D">
        <w:t xml:space="preserve"> </w:t>
      </w:r>
      <w:r w:rsidR="00E67F78">
        <w:t>manifestando:</w:t>
      </w:r>
    </w:p>
    <w:p w14:paraId="3386BA1C" w14:textId="415E3CED" w:rsidR="00E67F78" w:rsidRDefault="00E67F78" w:rsidP="00E67F78">
      <w:pPr>
        <w:jc w:val="both"/>
      </w:pPr>
      <w:r>
        <w:t>(…)</w:t>
      </w:r>
    </w:p>
    <w:p w14:paraId="28CBF1F1" w14:textId="75CCCC37" w:rsidR="00E67F78" w:rsidRDefault="00E67F78" w:rsidP="00E67F78">
      <w:pPr>
        <w:jc w:val="both"/>
      </w:pPr>
      <w:r>
        <w:t>SE</w:t>
      </w:r>
      <w:r w:rsidR="00B2638D">
        <w:t xml:space="preserve"> </w:t>
      </w:r>
      <w:r>
        <w:t>DISPONE:</w:t>
      </w:r>
      <w:r w:rsidR="00B2638D">
        <w:t xml:space="preserve"> </w:t>
      </w:r>
    </w:p>
    <w:p w14:paraId="01F1303E" w14:textId="71688BEA" w:rsidR="00E67F78" w:rsidRDefault="00E67F78" w:rsidP="00E67F78">
      <w:pPr>
        <w:jc w:val="both"/>
      </w:pPr>
      <w:r>
        <w:t>-Dirección</w:t>
      </w:r>
      <w:r w:rsidR="00B2638D">
        <w:t xml:space="preserve"> </w:t>
      </w:r>
      <w:r>
        <w:t>de</w:t>
      </w:r>
      <w:r w:rsidR="00B2638D">
        <w:t xml:space="preserve"> </w:t>
      </w:r>
      <w:r>
        <w:t>Gestión</w:t>
      </w:r>
      <w:r w:rsidR="00B2638D">
        <w:t xml:space="preserve"> </w:t>
      </w:r>
      <w:r>
        <w:t>Financiera,</w:t>
      </w:r>
      <w:r w:rsidR="00B2638D">
        <w:t xml:space="preserve"> </w:t>
      </w:r>
      <w:r>
        <w:t>emitir</w:t>
      </w:r>
      <w:r w:rsidR="00B2638D">
        <w:t xml:space="preserve"> </w:t>
      </w:r>
      <w:r>
        <w:t>la</w:t>
      </w:r>
      <w:r w:rsidR="00B2638D">
        <w:t xml:space="preserve"> </w:t>
      </w:r>
      <w:r>
        <w:t>certificación</w:t>
      </w:r>
      <w:r w:rsidR="00B2638D">
        <w:t xml:space="preserve"> </w:t>
      </w:r>
      <w:r>
        <w:t>presupuestaria</w:t>
      </w:r>
      <w:r w:rsidR="00B2638D">
        <w:t xml:space="preserve"> </w:t>
      </w:r>
      <w:r>
        <w:t>correspondiente,</w:t>
      </w:r>
      <w:r w:rsidR="00B2638D">
        <w:t xml:space="preserve"> </w:t>
      </w:r>
      <w:r>
        <w:t>conforme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disponibilidad</w:t>
      </w:r>
      <w:r w:rsidR="00B2638D">
        <w:t xml:space="preserve"> </w:t>
      </w:r>
      <w:r>
        <w:t>presupuestaria</w:t>
      </w:r>
      <w:r w:rsidR="00B2638D">
        <w:t xml:space="preserve"> </w:t>
      </w:r>
      <w:r>
        <w:t>institucional.</w:t>
      </w:r>
      <w:r w:rsidR="00B2638D">
        <w:t xml:space="preserve"> </w:t>
      </w:r>
    </w:p>
    <w:p w14:paraId="4B5C0200" w14:textId="6A83D967" w:rsidR="00E67F78" w:rsidRDefault="00E67F78" w:rsidP="00E67F78">
      <w:pPr>
        <w:jc w:val="both"/>
      </w:pPr>
      <w:r>
        <w:t>-Dirección</w:t>
      </w:r>
      <w:r w:rsidR="00B2638D">
        <w:t xml:space="preserve"> </w:t>
      </w:r>
      <w:r>
        <w:t>de</w:t>
      </w:r>
      <w:r w:rsidR="00B2638D">
        <w:t xml:space="preserve"> </w:t>
      </w:r>
      <w:r>
        <w:t>Asesoría</w:t>
      </w:r>
      <w:r w:rsidR="00B2638D">
        <w:t xml:space="preserve"> </w:t>
      </w:r>
      <w:r>
        <w:t>Jurídica,</w:t>
      </w:r>
      <w:r w:rsidR="00B2638D">
        <w:t xml:space="preserve"> </w:t>
      </w:r>
      <w:r>
        <w:t>emitir</w:t>
      </w:r>
      <w:r w:rsidR="00B2638D">
        <w:t xml:space="preserve"> </w:t>
      </w:r>
      <w:r>
        <w:t>el</w:t>
      </w:r>
      <w:r w:rsidR="00B2638D">
        <w:t xml:space="preserve"> </w:t>
      </w:r>
      <w:r>
        <w:t>criterio</w:t>
      </w:r>
      <w:r w:rsidR="00B2638D">
        <w:t xml:space="preserve"> </w:t>
      </w:r>
      <w:r>
        <w:t>jurídico</w:t>
      </w:r>
      <w:r w:rsidR="00B2638D">
        <w:t xml:space="preserve"> </w:t>
      </w:r>
      <w:r>
        <w:t>correspondiente,</w:t>
      </w:r>
      <w:r w:rsidR="00B2638D">
        <w:t xml:space="preserve"> </w:t>
      </w:r>
      <w:r>
        <w:t>respecto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viabilidad</w:t>
      </w:r>
      <w:r w:rsidR="00B2638D">
        <w:t xml:space="preserve"> </w:t>
      </w:r>
      <w:r>
        <w:t>legal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suscripción</w:t>
      </w:r>
      <w:r w:rsidR="00B2638D">
        <w:t xml:space="preserve"> </w:t>
      </w:r>
      <w:r>
        <w:t>del</w:t>
      </w:r>
      <w:r w:rsidR="00B2638D">
        <w:t xml:space="preserve"> </w:t>
      </w:r>
      <w:r>
        <w:t>convenio</w:t>
      </w:r>
      <w:r w:rsidR="00B2638D">
        <w:t xml:space="preserve"> </w:t>
      </w:r>
      <w:r>
        <w:t>con</w:t>
      </w:r>
      <w:r w:rsidR="00B2638D">
        <w:t xml:space="preserve"> </w:t>
      </w:r>
      <w:r>
        <w:t>las</w:t>
      </w:r>
      <w:r w:rsidR="00B2638D">
        <w:t xml:space="preserve"> </w:t>
      </w:r>
      <w:r>
        <w:t>instituciones</w:t>
      </w:r>
      <w:r w:rsidR="00B2638D">
        <w:t xml:space="preserve"> </w:t>
      </w:r>
      <w:r>
        <w:t>educativas</w:t>
      </w:r>
      <w:r w:rsidR="00B2638D">
        <w:t xml:space="preserve"> </w:t>
      </w:r>
      <w:r>
        <w:t>involucradas.</w:t>
      </w:r>
      <w:r w:rsidR="00B2638D">
        <w:t xml:space="preserve"> </w:t>
      </w:r>
    </w:p>
    <w:p w14:paraId="53C84320" w14:textId="231ECE1C" w:rsidR="00E67F78" w:rsidRDefault="00E67F78" w:rsidP="00E67F78">
      <w:pPr>
        <w:jc w:val="both"/>
      </w:pPr>
      <w:r>
        <w:t>-Se</w:t>
      </w:r>
      <w:r w:rsidR="00B2638D">
        <w:t xml:space="preserve"> </w:t>
      </w:r>
      <w:r>
        <w:t>designa</w:t>
      </w:r>
      <w:r w:rsidR="00B2638D">
        <w:t xml:space="preserve"> </w:t>
      </w:r>
      <w:r>
        <w:t>al</w:t>
      </w:r>
      <w:r w:rsidR="00B2638D">
        <w:t xml:space="preserve"> </w:t>
      </w:r>
      <w:r>
        <w:t>Arq.</w:t>
      </w:r>
      <w:r w:rsidR="00B2638D">
        <w:t xml:space="preserve"> </w:t>
      </w:r>
      <w:r>
        <w:t>Miguel</w:t>
      </w:r>
      <w:r w:rsidR="00B2638D">
        <w:t xml:space="preserve"> </w:t>
      </w:r>
      <w:r>
        <w:t>Ángel</w:t>
      </w:r>
      <w:r w:rsidR="00B2638D">
        <w:t xml:space="preserve"> </w:t>
      </w:r>
      <w:r>
        <w:t>Vanegas</w:t>
      </w:r>
      <w:r w:rsidR="00B2638D">
        <w:t xml:space="preserve"> </w:t>
      </w:r>
      <w:r>
        <w:t>Jirón,</w:t>
      </w:r>
      <w:r w:rsidR="00B2638D">
        <w:t xml:space="preserve"> </w:t>
      </w:r>
      <w:proofErr w:type="gramStart"/>
      <w:r>
        <w:t>Jefe</w:t>
      </w:r>
      <w:proofErr w:type="gramEnd"/>
      <w:r w:rsidR="00B2638D">
        <w:t xml:space="preserve"> </w:t>
      </w:r>
      <w:r>
        <w:t>de</w:t>
      </w:r>
      <w:r w:rsidR="00B2638D">
        <w:t xml:space="preserve"> </w:t>
      </w:r>
      <w:r>
        <w:t>Estudios,</w:t>
      </w:r>
      <w:r w:rsidR="00B2638D">
        <w:t xml:space="preserve"> </w:t>
      </w:r>
      <w:r>
        <w:t>Proyectos</w:t>
      </w:r>
      <w:r w:rsidR="00B2638D">
        <w:t xml:space="preserve"> </w:t>
      </w:r>
      <w:r>
        <w:t>y</w:t>
      </w:r>
      <w:r w:rsidR="00B2638D">
        <w:t xml:space="preserve"> </w:t>
      </w:r>
      <w:r>
        <w:t>Cooperación</w:t>
      </w:r>
      <w:r w:rsidR="00B2638D">
        <w:t xml:space="preserve"> </w:t>
      </w:r>
      <w:r>
        <w:t>Internacional,</w:t>
      </w:r>
      <w:r w:rsidR="00B2638D">
        <w:t xml:space="preserve"> </w:t>
      </w:r>
      <w:r>
        <w:t>como</w:t>
      </w:r>
      <w:r w:rsidR="00B2638D">
        <w:t xml:space="preserve"> </w:t>
      </w:r>
      <w:r>
        <w:t>Administrador</w:t>
      </w:r>
      <w:r w:rsidR="00B2638D">
        <w:t xml:space="preserve"> </w:t>
      </w:r>
      <w:r>
        <w:t>del</w:t>
      </w:r>
      <w:r w:rsidR="00B2638D">
        <w:t xml:space="preserve"> </w:t>
      </w:r>
      <w:r>
        <w:t>convenio,</w:t>
      </w:r>
      <w:r w:rsidR="00B2638D">
        <w:t xml:space="preserve"> </w:t>
      </w:r>
      <w:r>
        <w:t>quien</w:t>
      </w:r>
      <w:r w:rsidR="00B2638D">
        <w:t xml:space="preserve"> </w:t>
      </w:r>
      <w:r>
        <w:t>deberá</w:t>
      </w:r>
      <w:r w:rsidR="00B2638D">
        <w:t xml:space="preserve"> </w:t>
      </w:r>
      <w:r>
        <w:t>cumplir</w:t>
      </w:r>
      <w:r w:rsidR="00B2638D">
        <w:t xml:space="preserve"> </w:t>
      </w:r>
      <w:r>
        <w:t>las</w:t>
      </w:r>
      <w:r w:rsidR="00B2638D">
        <w:t xml:space="preserve"> </w:t>
      </w:r>
      <w:r>
        <w:t>funciones</w:t>
      </w:r>
      <w:r w:rsidR="00B2638D">
        <w:t xml:space="preserve"> </w:t>
      </w:r>
      <w:r>
        <w:t>inherentes</w:t>
      </w:r>
      <w:r w:rsidR="00B2638D">
        <w:t xml:space="preserve"> </w:t>
      </w:r>
      <w:r>
        <w:t>a</w:t>
      </w:r>
      <w:r w:rsidR="00B2638D">
        <w:t xml:space="preserve"> </w:t>
      </w:r>
      <w:r>
        <w:t>dicha</w:t>
      </w:r>
      <w:r w:rsidR="00B2638D">
        <w:t xml:space="preserve"> </w:t>
      </w:r>
      <w:r>
        <w:t>designación.</w:t>
      </w:r>
    </w:p>
    <w:p w14:paraId="1393A8FB" w14:textId="79905E72" w:rsidR="003F29B8" w:rsidRDefault="00E67F78" w:rsidP="00E67F78">
      <w:pPr>
        <w:jc w:val="both"/>
      </w:pPr>
      <w:r w:rsidRPr="007B53AC">
        <w:rPr>
          <w:b/>
          <w:bCs/>
        </w:rPr>
        <w:t>1.1</w:t>
      </w:r>
      <w:r w:rsidR="007B53AC" w:rsidRPr="007B53AC">
        <w:rPr>
          <w:b/>
          <w:bCs/>
        </w:rPr>
        <w:t>6</w:t>
      </w:r>
      <w:r w:rsidRPr="007B53AC">
        <w:rPr>
          <w:b/>
          <w:bCs/>
        </w:rPr>
        <w:t>.-</w:t>
      </w:r>
      <w:r w:rsidR="00B2638D">
        <w:t xml:space="preserve"> </w:t>
      </w:r>
      <w:r>
        <w:t>Mediante</w:t>
      </w:r>
      <w:r w:rsidR="00B2638D">
        <w:t xml:space="preserve"> </w:t>
      </w:r>
      <w:r w:rsidRPr="00E67F78">
        <w:t>Memorando</w:t>
      </w:r>
      <w:r w:rsidR="00B2638D">
        <w:t xml:space="preserve"> </w:t>
      </w:r>
      <w:r w:rsidRPr="00E67F78">
        <w:t>Nro.</w:t>
      </w:r>
      <w:r w:rsidR="00B2638D">
        <w:t xml:space="preserve"> </w:t>
      </w:r>
      <w:r w:rsidRPr="00E67F78">
        <w:t>GADMCJS-DGF-2026-8507-M-GD</w:t>
      </w:r>
      <w:r>
        <w:t>,</w:t>
      </w:r>
      <w:r w:rsidR="00B2638D">
        <w:t xml:space="preserve"> </w:t>
      </w:r>
      <w:r>
        <w:t>de</w:t>
      </w:r>
      <w:r w:rsidR="00B2638D">
        <w:t xml:space="preserve"> </w:t>
      </w:r>
      <w:r>
        <w:t>fecha</w:t>
      </w:r>
      <w:r w:rsidR="00B2638D">
        <w:t xml:space="preserve"> </w:t>
      </w:r>
      <w:r w:rsidRPr="00E67F78">
        <w:t>19</w:t>
      </w:r>
      <w:r w:rsidR="00B2638D">
        <w:t xml:space="preserve"> </w:t>
      </w:r>
      <w:r w:rsidRPr="00E67F78">
        <w:t>de</w:t>
      </w:r>
      <w:r w:rsidR="00B2638D">
        <w:t xml:space="preserve"> </w:t>
      </w:r>
      <w:r w:rsidRPr="00E67F78">
        <w:t>agosto</w:t>
      </w:r>
      <w:r w:rsidR="00B2638D">
        <w:t xml:space="preserve"> </w:t>
      </w:r>
      <w:r w:rsidRPr="00E67F78">
        <w:t>de</w:t>
      </w:r>
      <w:r w:rsidR="00B2638D">
        <w:t xml:space="preserve"> </w:t>
      </w:r>
      <w:r w:rsidRPr="00E67F78">
        <w:t>2026</w:t>
      </w:r>
      <w:r>
        <w:t>,</w:t>
      </w:r>
      <w:r w:rsidR="00B2638D">
        <w:t xml:space="preserve"> </w:t>
      </w:r>
      <w:r>
        <w:t>suscrito</w:t>
      </w:r>
      <w:r w:rsidR="00B2638D">
        <w:t xml:space="preserve"> </w:t>
      </w:r>
      <w:r>
        <w:t>por</w:t>
      </w:r>
      <w:r w:rsidR="00B2638D">
        <w:t xml:space="preserve"> </w:t>
      </w:r>
      <w:r>
        <w:t>la</w:t>
      </w:r>
      <w:r w:rsidR="00B2638D">
        <w:t xml:space="preserve"> </w:t>
      </w:r>
      <w:r w:rsidRPr="00E67F78">
        <w:t>Sra.</w:t>
      </w:r>
      <w:r w:rsidR="00B2638D">
        <w:t xml:space="preserve"> </w:t>
      </w:r>
      <w:r w:rsidRPr="00E67F78">
        <w:t>Lcda.</w:t>
      </w:r>
      <w:r w:rsidR="00B2638D">
        <w:t xml:space="preserve"> </w:t>
      </w:r>
      <w:r w:rsidRPr="00E67F78">
        <w:t>Diana</w:t>
      </w:r>
      <w:r w:rsidR="00B2638D">
        <w:t xml:space="preserve"> </w:t>
      </w:r>
      <w:r w:rsidRPr="00E67F78">
        <w:t>Azucena</w:t>
      </w:r>
      <w:r w:rsidR="00B2638D">
        <w:t xml:space="preserve"> </w:t>
      </w:r>
      <w:r w:rsidRPr="00E67F78">
        <w:t>Ortiz</w:t>
      </w:r>
      <w:r w:rsidR="00B2638D">
        <w:t xml:space="preserve"> </w:t>
      </w:r>
      <w:r w:rsidRPr="00E67F78">
        <w:t>García</w:t>
      </w:r>
      <w:r w:rsidR="00B2638D">
        <w:t xml:space="preserve"> </w:t>
      </w:r>
      <w:proofErr w:type="gramStart"/>
      <w:r w:rsidRPr="00E67F78">
        <w:t>Directora</w:t>
      </w:r>
      <w:proofErr w:type="gramEnd"/>
      <w:r w:rsidR="00B2638D">
        <w:t xml:space="preserve"> </w:t>
      </w:r>
      <w:r w:rsidRPr="00E67F78">
        <w:t>de</w:t>
      </w:r>
      <w:r w:rsidR="00B2638D">
        <w:t xml:space="preserve"> </w:t>
      </w:r>
      <w:r w:rsidRPr="00E67F78">
        <w:t>Gestión</w:t>
      </w:r>
      <w:r w:rsidR="00B2638D">
        <w:t xml:space="preserve"> </w:t>
      </w:r>
      <w:r w:rsidRPr="00E67F78">
        <w:t>Financiera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t>,</w:t>
      </w:r>
      <w:r w:rsidR="00B2638D">
        <w:t xml:space="preserve"> </w:t>
      </w:r>
      <w:r>
        <w:t>documento</w:t>
      </w:r>
      <w:r w:rsidR="00B2638D">
        <w:t xml:space="preserve"> </w:t>
      </w:r>
      <w:r>
        <w:t>a</w:t>
      </w:r>
      <w:r w:rsidR="00B2638D">
        <w:t xml:space="preserve"> </w:t>
      </w:r>
      <w:r>
        <w:t>través</w:t>
      </w:r>
      <w:r w:rsidR="00B2638D">
        <w:t xml:space="preserve"> </w:t>
      </w:r>
      <w:r>
        <w:t>del</w:t>
      </w:r>
      <w:r w:rsidR="00B2638D">
        <w:t xml:space="preserve"> </w:t>
      </w:r>
      <w:r>
        <w:t>cual</w:t>
      </w:r>
      <w:r w:rsidR="00B2638D">
        <w:t xml:space="preserve"> </w:t>
      </w:r>
      <w:r>
        <w:t>remite</w:t>
      </w:r>
      <w:r w:rsidR="00B2638D">
        <w:t xml:space="preserve"> </w:t>
      </w:r>
      <w:r>
        <w:t>a</w:t>
      </w:r>
      <w:r w:rsidR="00B2638D">
        <w:t xml:space="preserve"> </w:t>
      </w:r>
      <w:r>
        <w:t>la</w:t>
      </w:r>
      <w:r w:rsidR="00B2638D">
        <w:t xml:space="preserve"> </w:t>
      </w:r>
      <w:r>
        <w:t>señora</w:t>
      </w:r>
      <w:r w:rsidR="00B2638D">
        <w:t xml:space="preserve"> </w:t>
      </w:r>
      <w:proofErr w:type="spellStart"/>
      <w:r>
        <w:t>Mgs</w:t>
      </w:r>
      <w:proofErr w:type="spellEnd"/>
      <w:r>
        <w:t>.</w:t>
      </w:r>
      <w:r w:rsidR="00B2638D">
        <w:t xml:space="preserve"> </w:t>
      </w:r>
      <w:r>
        <w:t>Katherin</w:t>
      </w:r>
      <w:r w:rsidR="00B2638D">
        <w:t xml:space="preserve"> </w:t>
      </w:r>
      <w:r>
        <w:t>Lizeth</w:t>
      </w:r>
      <w:r w:rsidR="00B2638D">
        <w:t xml:space="preserve"> </w:t>
      </w:r>
      <w:r>
        <w:t>Hinojosa</w:t>
      </w:r>
      <w:r w:rsidR="00B2638D">
        <w:t xml:space="preserve"> </w:t>
      </w:r>
      <w:r>
        <w:t>Rojas,</w:t>
      </w:r>
      <w:r w:rsidR="00B2638D">
        <w:t xml:space="preserve"> </w:t>
      </w:r>
      <w:r>
        <w:t>Alcaldesa</w:t>
      </w:r>
      <w:r w:rsidR="00B2638D">
        <w:t xml:space="preserve"> </w:t>
      </w:r>
      <w:r>
        <w:t>del</w:t>
      </w:r>
      <w:r w:rsidR="00B2638D">
        <w:t xml:space="preserve"> </w:t>
      </w:r>
      <w:r>
        <w:t>GADMCJS</w:t>
      </w:r>
      <w:r>
        <w:t>,</w:t>
      </w:r>
      <w:r w:rsidR="00B2638D">
        <w:t xml:space="preserve"> </w:t>
      </w:r>
      <w:r>
        <w:t>la</w:t>
      </w:r>
      <w:r w:rsidR="00B2638D">
        <w:t xml:space="preserve"> </w:t>
      </w:r>
      <w:r>
        <w:t>Certificación</w:t>
      </w:r>
      <w:r w:rsidR="00B2638D">
        <w:t xml:space="preserve"> </w:t>
      </w:r>
      <w:r>
        <w:t>Presupuestaria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Convenio</w:t>
      </w:r>
      <w:r w:rsidR="00B2638D">
        <w:t xml:space="preserve"> </w:t>
      </w:r>
      <w:r>
        <w:t>del</w:t>
      </w:r>
      <w:r w:rsidR="00B2638D">
        <w:t xml:space="preserve"> </w:t>
      </w:r>
      <w:r>
        <w:t>Proyecto:</w:t>
      </w:r>
      <w:r w:rsidR="00B2638D">
        <w:t xml:space="preserve"> </w:t>
      </w:r>
      <w:r>
        <w:lastRenderedPageBreak/>
        <w:t>FORTALECIMIENTO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CONSTRUCCIÓN</w:t>
      </w:r>
      <w:r w:rsidR="00B2638D">
        <w:t xml:space="preserve"> </w:t>
      </w:r>
      <w:r>
        <w:t>DE</w:t>
      </w:r>
      <w:r w:rsidR="00B2638D">
        <w:t xml:space="preserve"> </w:t>
      </w:r>
      <w:r>
        <w:t>UN</w:t>
      </w:r>
      <w:r w:rsidR="00B2638D">
        <w:t xml:space="preserve"> </w:t>
      </w:r>
      <w:r>
        <w:t>BLOQUE</w:t>
      </w:r>
      <w:r w:rsidR="00B2638D">
        <w:t xml:space="preserve"> </w:t>
      </w:r>
      <w:r>
        <w:t>DE</w:t>
      </w:r>
      <w:r w:rsidR="00B2638D">
        <w:t xml:space="preserve"> </w:t>
      </w:r>
      <w:r>
        <w:t>DOS</w:t>
      </w:r>
      <w:r w:rsidR="00B2638D">
        <w:t xml:space="preserve"> </w:t>
      </w:r>
      <w:r>
        <w:t>AULAS</w:t>
      </w:r>
      <w:r w:rsidR="00B2638D">
        <w:t xml:space="preserve"> </w:t>
      </w:r>
      <w:r>
        <w:t>Y</w:t>
      </w:r>
      <w:r w:rsidR="00B2638D">
        <w:t xml:space="preserve"> </w:t>
      </w:r>
      <w:r>
        <w:t>BATERÍAS</w:t>
      </w:r>
      <w:r w:rsidR="00B2638D">
        <w:t xml:space="preserve"> </w:t>
      </w:r>
      <w:r>
        <w:t>SANITARIAS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VALERIO</w:t>
      </w:r>
      <w:r w:rsidR="00B2638D">
        <w:t xml:space="preserve"> </w:t>
      </w:r>
      <w:r>
        <w:t>GREFA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COMUNA</w:t>
      </w:r>
      <w:r w:rsidR="00B2638D">
        <w:t xml:space="preserve"> </w:t>
      </w:r>
      <w:r>
        <w:t>SAN</w:t>
      </w:r>
      <w:r w:rsidR="00B2638D">
        <w:t xml:space="preserve"> </w:t>
      </w:r>
      <w:r>
        <w:t>PABLO,</w:t>
      </w:r>
      <w:r w:rsidR="00B2638D">
        <w:t xml:space="preserve"> </w:t>
      </w:r>
      <w:r>
        <w:t>PARROQUIA</w:t>
      </w:r>
      <w:r w:rsidR="00B2638D">
        <w:t xml:space="preserve"> </w:t>
      </w:r>
      <w:r>
        <w:t>SAN</w:t>
      </w:r>
      <w:r w:rsidR="00B2638D">
        <w:t xml:space="preserve"> </w:t>
      </w:r>
      <w:r>
        <w:t>SEBASTIÁN</w:t>
      </w:r>
      <w:r w:rsidR="00B2638D">
        <w:t xml:space="preserve"> </w:t>
      </w:r>
      <w:r>
        <w:t>DEL</w:t>
      </w:r>
      <w:r w:rsidR="00B2638D">
        <w:t xml:space="preserve"> </w:t>
      </w:r>
      <w:r>
        <w:t>COCA;</w:t>
      </w:r>
      <w:r w:rsidR="00B2638D">
        <w:t xml:space="preserve"> </w:t>
      </w:r>
      <w:r>
        <w:t>Y,</w:t>
      </w:r>
      <w:r w:rsidR="00B2638D">
        <w:t xml:space="preserve"> </w:t>
      </w:r>
      <w:r>
        <w:t>UNA</w:t>
      </w:r>
      <w:r w:rsidR="00B2638D">
        <w:t xml:space="preserve"> </w:t>
      </w:r>
      <w:r>
        <w:t>BATERÍA</w:t>
      </w:r>
      <w:r w:rsidR="00B2638D">
        <w:t xml:space="preserve"> </w:t>
      </w:r>
      <w:r>
        <w:t>SANITARIA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30</w:t>
      </w:r>
      <w:r w:rsidR="00B2638D">
        <w:t xml:space="preserve"> </w:t>
      </w:r>
      <w:r>
        <w:t>DE</w:t>
      </w:r>
      <w:r w:rsidR="00B2638D">
        <w:t xml:space="preserve"> </w:t>
      </w:r>
      <w:r>
        <w:t>ABRIL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CABECERA</w:t>
      </w:r>
      <w:r w:rsidR="00B2638D">
        <w:t xml:space="preserve"> </w:t>
      </w:r>
      <w:r>
        <w:t>PARROQUIAL</w:t>
      </w:r>
      <w:r w:rsidR="00B2638D">
        <w:t xml:space="preserve"> </w:t>
      </w:r>
      <w:r>
        <w:t>DE</w:t>
      </w:r>
      <w:r w:rsidR="00B2638D">
        <w:t xml:space="preserve"> </w:t>
      </w:r>
      <w:r>
        <w:t>ENOKANQUI,</w:t>
      </w:r>
      <w:r w:rsidR="00B2638D">
        <w:t xml:space="preserve"> </w:t>
      </w:r>
      <w:r>
        <w:t>CANTON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ORELLANA;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GARANTIZAR</w:t>
      </w:r>
      <w:r w:rsidR="00B2638D">
        <w:t xml:space="preserve"> </w:t>
      </w:r>
      <w:r>
        <w:t>ESPACIOS</w:t>
      </w:r>
      <w:r w:rsidR="00B2638D">
        <w:t xml:space="preserve"> </w:t>
      </w:r>
      <w:r>
        <w:t>ADECUADOS,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SALUDABLES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PROCESO</w:t>
      </w:r>
      <w:r w:rsidR="00B2638D">
        <w:t xml:space="preserve"> </w:t>
      </w:r>
      <w:r>
        <w:t>DE</w:t>
      </w:r>
      <w:r w:rsidR="00B2638D">
        <w:t xml:space="preserve"> </w:t>
      </w:r>
      <w:r>
        <w:t>ENSEÑANZA-APRENDIZAJE</w:t>
      </w:r>
      <w:r w:rsidR="00DC219C">
        <w:t>,</w:t>
      </w:r>
      <w:r w:rsidR="00B2638D">
        <w:t xml:space="preserve"> </w:t>
      </w:r>
      <w:r w:rsidR="00DC219C">
        <w:t>la</w:t>
      </w:r>
      <w:r w:rsidR="00B2638D">
        <w:t xml:space="preserve"> </w:t>
      </w:r>
      <w:r w:rsidR="00DC219C">
        <w:t>misma</w:t>
      </w:r>
      <w:r w:rsidR="00B2638D">
        <w:t xml:space="preserve"> </w:t>
      </w:r>
      <w:r w:rsidR="00DC219C">
        <w:t>que</w:t>
      </w:r>
      <w:r w:rsidR="00B2638D">
        <w:t xml:space="preserve"> </w:t>
      </w:r>
      <w:r w:rsidR="00DC219C">
        <w:t>manifiesta:</w:t>
      </w:r>
    </w:p>
    <w:p w14:paraId="61AC8093" w14:textId="25DB9101" w:rsidR="00DC219C" w:rsidRDefault="00DC219C" w:rsidP="00DC219C">
      <w:pPr>
        <w:jc w:val="center"/>
      </w:pPr>
      <w:r w:rsidRPr="00DC219C">
        <w:drawing>
          <wp:inline distT="0" distB="0" distL="0" distR="0" wp14:anchorId="7356949F" wp14:editId="131310B3">
            <wp:extent cx="4641631" cy="4880344"/>
            <wp:effectExtent l="0" t="0" r="6985" b="0"/>
            <wp:docPr id="4289505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95051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657037" cy="489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11AFE" w14:textId="493245CC" w:rsidR="0042030B" w:rsidRPr="00DC219C" w:rsidRDefault="0042030B" w:rsidP="0042030B">
      <w:pPr>
        <w:jc w:val="both"/>
      </w:pPr>
      <w:r w:rsidRPr="007B53AC">
        <w:rPr>
          <w:b/>
          <w:bCs/>
        </w:rPr>
        <w:t>1.</w:t>
      </w:r>
      <w:r w:rsidR="007B53AC" w:rsidRPr="007B53AC">
        <w:rPr>
          <w:b/>
          <w:bCs/>
        </w:rPr>
        <w:t>17</w:t>
      </w:r>
      <w:r w:rsidRPr="007B53AC">
        <w:rPr>
          <w:b/>
          <w:bCs/>
        </w:rPr>
        <w:t>.-</w:t>
      </w:r>
      <w:r w:rsidR="00B2638D">
        <w:t xml:space="preserve"> </w:t>
      </w:r>
      <w:r w:rsidRPr="00DC219C">
        <w:t>El</w:t>
      </w:r>
      <w:r w:rsidR="00B2638D">
        <w:t xml:space="preserve"> </w:t>
      </w:r>
      <w:r w:rsidRPr="00DC219C">
        <w:t>Concejo</w:t>
      </w:r>
      <w:r w:rsidR="00B2638D">
        <w:t xml:space="preserve"> </w:t>
      </w:r>
      <w:r w:rsidRPr="00DC219C">
        <w:t>del</w:t>
      </w:r>
      <w:r w:rsidR="00B2638D">
        <w:t xml:space="preserve"> </w:t>
      </w:r>
      <w:r w:rsidRPr="00DC219C">
        <w:t>GAD</w:t>
      </w:r>
      <w:r w:rsidR="00B2638D">
        <w:t xml:space="preserve"> </w:t>
      </w:r>
      <w:r w:rsidRPr="00DC219C">
        <w:t>Municipal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La</w:t>
      </w:r>
      <w:r w:rsidR="00B2638D">
        <w:t xml:space="preserve"> </w:t>
      </w:r>
      <w:r w:rsidRPr="00DC219C">
        <w:t>Joya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los</w:t>
      </w:r>
      <w:r w:rsidR="00B2638D">
        <w:t xml:space="preserve"> </w:t>
      </w:r>
      <w:r w:rsidRPr="00DC219C">
        <w:t>Sachas,</w:t>
      </w:r>
      <w:r w:rsidR="00B2638D">
        <w:t xml:space="preserve"> </w:t>
      </w:r>
      <w:r w:rsidRPr="00DC219C">
        <w:t>en</w:t>
      </w:r>
      <w:r w:rsidR="00B2638D">
        <w:t xml:space="preserve"> </w:t>
      </w:r>
      <w:r w:rsidRPr="00DC219C">
        <w:t>sesión</w:t>
      </w:r>
      <w:r w:rsidR="00B2638D">
        <w:t xml:space="preserve"> </w:t>
      </w:r>
      <w:r w:rsidRPr="00DC219C">
        <w:t>Ordinaria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…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…….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2026,</w:t>
      </w:r>
      <w:r w:rsidR="00B2638D">
        <w:t xml:space="preserve"> </w:t>
      </w:r>
      <w:r w:rsidRPr="00DC219C">
        <w:t>mediante</w:t>
      </w:r>
      <w:r w:rsidR="00B2638D">
        <w:t xml:space="preserve"> </w:t>
      </w:r>
      <w:r w:rsidRPr="00DC219C">
        <w:t>RESOLUCIÓN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CONSEJO</w:t>
      </w:r>
      <w:r w:rsidR="00B2638D">
        <w:t xml:space="preserve"> </w:t>
      </w:r>
      <w:r w:rsidRPr="00DC219C">
        <w:t>No.</w:t>
      </w:r>
      <w:r w:rsidR="00B2638D">
        <w:t xml:space="preserve"> </w:t>
      </w:r>
      <w:proofErr w:type="gramStart"/>
      <w:r w:rsidRPr="00DC219C">
        <w:t>…..</w:t>
      </w:r>
      <w:proofErr w:type="gramEnd"/>
      <w:r w:rsidRPr="00DC219C">
        <w:t>-C-GADMCJS-2026,</w:t>
      </w:r>
      <w:r w:rsidR="00B2638D">
        <w:t xml:space="preserve"> </w:t>
      </w:r>
      <w:r w:rsidRPr="00DC219C">
        <w:t>RESUELVE:</w:t>
      </w:r>
      <w:r w:rsidR="00B2638D">
        <w:t xml:space="preserve"> </w:t>
      </w:r>
      <w:r w:rsidRPr="00DC219C">
        <w:t>ARTICULO</w:t>
      </w:r>
      <w:r w:rsidR="00B2638D">
        <w:t xml:space="preserve"> </w:t>
      </w:r>
      <w:proofErr w:type="gramStart"/>
      <w:r w:rsidRPr="00DC219C">
        <w:t>UNO.-</w:t>
      </w:r>
      <w:proofErr w:type="gramEnd"/>
      <w:r w:rsidR="00B2638D">
        <w:t xml:space="preserve"> </w:t>
      </w:r>
      <w:r w:rsidRPr="00DC219C">
        <w:t>Por</w:t>
      </w:r>
      <w:r w:rsidR="00B2638D">
        <w:t xml:space="preserve"> </w:t>
      </w:r>
      <w:r w:rsidRPr="00DC219C">
        <w:t>…………….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los</w:t>
      </w:r>
      <w:r w:rsidR="00B2638D">
        <w:t xml:space="preserve"> </w:t>
      </w:r>
      <w:r w:rsidRPr="00DC219C">
        <w:t>presentes</w:t>
      </w:r>
      <w:r w:rsidR="00B2638D">
        <w:t xml:space="preserve"> </w:t>
      </w:r>
      <w:r w:rsidRPr="00DC219C">
        <w:t>autorizan</w:t>
      </w:r>
      <w:r w:rsidR="00B2638D">
        <w:t xml:space="preserve"> </w:t>
      </w:r>
      <w:r w:rsidRPr="00DC219C">
        <w:t>a</w:t>
      </w:r>
      <w:r w:rsidR="00B2638D">
        <w:t xml:space="preserve"> </w:t>
      </w:r>
      <w:r w:rsidRPr="00DC219C">
        <w:t>la</w:t>
      </w:r>
      <w:r w:rsidR="00B2638D">
        <w:t xml:space="preserve"> </w:t>
      </w:r>
      <w:r w:rsidRPr="00DC219C">
        <w:t>máxima</w:t>
      </w:r>
      <w:r w:rsidR="00B2638D">
        <w:t xml:space="preserve"> </w:t>
      </w:r>
      <w:r w:rsidRPr="00DC219C">
        <w:t>autoridad</w:t>
      </w:r>
      <w:r w:rsidR="00B2638D">
        <w:t xml:space="preserve"> </w:t>
      </w:r>
      <w:r w:rsidRPr="00DC219C">
        <w:t>del</w:t>
      </w:r>
      <w:r w:rsidR="00B2638D">
        <w:t xml:space="preserve"> </w:t>
      </w:r>
      <w:r w:rsidRPr="00DC219C">
        <w:t>GAD</w:t>
      </w:r>
      <w:r w:rsidR="00B2638D">
        <w:t xml:space="preserve"> </w:t>
      </w:r>
      <w:r w:rsidRPr="00DC219C">
        <w:t>Municipal</w:t>
      </w:r>
      <w:r w:rsidR="00B2638D">
        <w:t xml:space="preserve"> </w:t>
      </w:r>
      <w:r w:rsidRPr="00DC219C">
        <w:t>del</w:t>
      </w:r>
      <w:r w:rsidR="00B2638D">
        <w:t xml:space="preserve"> </w:t>
      </w:r>
      <w:r w:rsidRPr="00DC219C">
        <w:t>cantón</w:t>
      </w:r>
      <w:r w:rsidR="00B2638D">
        <w:t xml:space="preserve"> </w:t>
      </w:r>
      <w:r w:rsidRPr="00DC219C">
        <w:t>La</w:t>
      </w:r>
      <w:r w:rsidR="00B2638D">
        <w:t xml:space="preserve"> </w:t>
      </w:r>
      <w:r w:rsidRPr="00DC219C">
        <w:t>Joya</w:t>
      </w:r>
      <w:r w:rsidR="00B2638D">
        <w:t xml:space="preserve"> </w:t>
      </w:r>
      <w:r w:rsidRPr="00DC219C">
        <w:t>de</w:t>
      </w:r>
      <w:r w:rsidR="00B2638D">
        <w:t xml:space="preserve"> </w:t>
      </w:r>
      <w:r w:rsidRPr="00DC219C">
        <w:t>los</w:t>
      </w:r>
      <w:r w:rsidR="00B2638D">
        <w:t xml:space="preserve"> </w:t>
      </w:r>
      <w:r w:rsidRPr="00DC219C">
        <w:t>Sachas,</w:t>
      </w:r>
      <w:r w:rsidR="00B2638D">
        <w:t xml:space="preserve"> </w:t>
      </w:r>
      <w:r w:rsidRPr="00DC219C">
        <w:t>la</w:t>
      </w:r>
      <w:r w:rsidR="00B2638D">
        <w:t xml:space="preserve"> </w:t>
      </w:r>
      <w:r w:rsidRPr="00DC219C">
        <w:t>suscripción</w:t>
      </w:r>
      <w:r w:rsidR="00B2638D">
        <w:t xml:space="preserve"> </w:t>
      </w:r>
      <w:r w:rsidRPr="00DC219C">
        <w:t>del</w:t>
      </w:r>
      <w:r w:rsidR="00B2638D">
        <w:t xml:space="preserve"> </w:t>
      </w:r>
      <w:r w:rsidRPr="00DC219C">
        <w:t>Convenio</w:t>
      </w:r>
      <w:r w:rsidR="00B2638D">
        <w:t xml:space="preserve"> </w:t>
      </w:r>
      <w:r w:rsidRPr="00DC219C">
        <w:t>de</w:t>
      </w:r>
      <w:r w:rsidR="00B2638D">
        <w:t xml:space="preserve"> </w:t>
      </w:r>
      <w:r w:rsidR="006F60FD">
        <w:t>Autorización</w:t>
      </w:r>
      <w:r w:rsidR="00B2638D">
        <w:t xml:space="preserve"> </w:t>
      </w:r>
      <w:r w:rsidRPr="00DC219C">
        <w:t>para</w:t>
      </w:r>
      <w:r w:rsidR="00B2638D">
        <w:t xml:space="preserve"> </w:t>
      </w:r>
      <w:r w:rsidRPr="00DC219C">
        <w:t>la</w:t>
      </w:r>
      <w:r w:rsidR="00B2638D">
        <w:t xml:space="preserve"> </w:t>
      </w:r>
      <w:r w:rsidRPr="00DC219C">
        <w:t>ejecución</w:t>
      </w:r>
      <w:r w:rsidR="00B2638D">
        <w:t xml:space="preserve"> </w:t>
      </w:r>
      <w:r w:rsidRPr="00DC219C">
        <w:t>del</w:t>
      </w:r>
      <w:r w:rsidR="00B2638D">
        <w:t xml:space="preserve"> </w:t>
      </w:r>
      <w:r w:rsidRPr="00DC219C">
        <w:t>proyecto:</w:t>
      </w:r>
      <w:r w:rsidR="00B2638D">
        <w:t xml:space="preserve"> </w:t>
      </w:r>
      <w:r w:rsidRPr="00C91E5A">
        <w:t>“</w:t>
      </w:r>
      <w:r w:rsidR="00082DA3" w:rsidRPr="00082DA3">
        <w:t xml:space="preserve">FORTALECIMIENTO DE LA INFRAESTRUCTURA EDUCATIVA MEDIANTE LA CONSTRUCCIÓN DE UN BLOQUE DE DOS AULAS Y BATERÍAS SANITARIAS EN LA UNIDAD EDUCATIVA VALERIO GREFA DE LA COMUNA SAN PABLO, PARROQUIA SAN SEBASTIÁN DEL COCA; Y, UNA BATERÍA SANITARIA EN LA UNIDAD EDUCATIVA 30 DE ABRIL DE LA CABECERA PARROQUIAL DE ENOKANQUI, CANTON LA JOYA DE LOS SACHAS, PROVINCIA DE ORELLANA; </w:t>
      </w:r>
      <w:r w:rsidR="00082DA3" w:rsidRPr="00082DA3">
        <w:lastRenderedPageBreak/>
        <w:t>CON EL FIN DE GARANTIZAR ESPACIOS ADECUADOS, SEGUROS Y SALUDABLES PARA EL PROCESO DE ENSEÑANZA-APRENDIZAJE</w:t>
      </w:r>
      <w:r w:rsidRPr="00C91E5A">
        <w:t>”</w:t>
      </w:r>
      <w:r>
        <w:t>.</w:t>
      </w:r>
    </w:p>
    <w:p w14:paraId="63DFC407" w14:textId="387E3B4C" w:rsidR="0042030B" w:rsidRPr="00DE3FE2" w:rsidRDefault="0042030B" w:rsidP="0042030B">
      <w:pPr>
        <w:jc w:val="both"/>
        <w:rPr>
          <w:b/>
          <w:bCs/>
        </w:rPr>
      </w:pPr>
      <w:r w:rsidRPr="00DE3FE2">
        <w:rPr>
          <w:b/>
          <w:bCs/>
        </w:rPr>
        <w:t>CLÁUSULA</w:t>
      </w:r>
      <w:r w:rsidR="00B2638D" w:rsidRPr="00DE3FE2">
        <w:rPr>
          <w:b/>
          <w:bCs/>
        </w:rPr>
        <w:t xml:space="preserve"> </w:t>
      </w:r>
      <w:r w:rsidRPr="00DE3FE2">
        <w:rPr>
          <w:b/>
          <w:bCs/>
        </w:rPr>
        <w:t>SEGUNDA.</w:t>
      </w:r>
      <w:r w:rsidR="00B2638D" w:rsidRPr="00DE3FE2">
        <w:rPr>
          <w:b/>
          <w:bCs/>
        </w:rPr>
        <w:t xml:space="preserve"> </w:t>
      </w:r>
      <w:r w:rsidRPr="00DE3FE2">
        <w:rPr>
          <w:b/>
          <w:bCs/>
        </w:rPr>
        <w:t>-</w:t>
      </w:r>
      <w:r w:rsidR="00B2638D" w:rsidRPr="00DE3FE2">
        <w:rPr>
          <w:b/>
          <w:bCs/>
        </w:rPr>
        <w:t xml:space="preserve"> </w:t>
      </w:r>
      <w:r w:rsidRPr="00DE3FE2">
        <w:rPr>
          <w:b/>
          <w:bCs/>
        </w:rPr>
        <w:t>BASE</w:t>
      </w:r>
      <w:r w:rsidR="00B2638D" w:rsidRPr="00DE3FE2">
        <w:rPr>
          <w:b/>
          <w:bCs/>
        </w:rPr>
        <w:t xml:space="preserve"> </w:t>
      </w:r>
      <w:r w:rsidRPr="00DE3FE2">
        <w:rPr>
          <w:b/>
          <w:bCs/>
        </w:rPr>
        <w:t>LEGAL:</w:t>
      </w:r>
      <w:r w:rsidR="00B2638D" w:rsidRPr="00DE3FE2">
        <w:rPr>
          <w:b/>
          <w:bCs/>
        </w:rPr>
        <w:t xml:space="preserve"> </w:t>
      </w:r>
    </w:p>
    <w:p w14:paraId="1A703AFA" w14:textId="42E3F51D" w:rsidR="0042030B" w:rsidRPr="00274DDB" w:rsidRDefault="0042030B" w:rsidP="0042030B">
      <w:pPr>
        <w:jc w:val="both"/>
      </w:pP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 xml:space="preserve">Autorización </w:t>
      </w:r>
      <w:r w:rsidRPr="00274DDB">
        <w:t>se</w:t>
      </w:r>
      <w:r w:rsidR="00B2638D">
        <w:t xml:space="preserve"> </w:t>
      </w:r>
      <w:r w:rsidRPr="00274DDB">
        <w:t>fundamenta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disposiciones:</w:t>
      </w:r>
      <w:r w:rsidR="00B2638D">
        <w:t xml:space="preserve"> </w:t>
      </w:r>
    </w:p>
    <w:p w14:paraId="5E935B04" w14:textId="79415623" w:rsidR="0042030B" w:rsidRPr="00DC219C" w:rsidRDefault="0042030B" w:rsidP="0042030B">
      <w:pPr>
        <w:jc w:val="both"/>
        <w:rPr>
          <w:b/>
          <w:bCs/>
        </w:rPr>
      </w:pPr>
      <w:r w:rsidRPr="00DC219C">
        <w:rPr>
          <w:b/>
          <w:bCs/>
        </w:rPr>
        <w:t>2.1.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Constitución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de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la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República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del</w:t>
      </w:r>
      <w:r w:rsidR="00B2638D">
        <w:rPr>
          <w:b/>
          <w:bCs/>
        </w:rPr>
        <w:t xml:space="preserve"> </w:t>
      </w:r>
      <w:r w:rsidRPr="00DC219C">
        <w:rPr>
          <w:b/>
          <w:bCs/>
        </w:rPr>
        <w:t>Ecuador:</w:t>
      </w:r>
      <w:r w:rsidR="00B2638D">
        <w:rPr>
          <w:b/>
          <w:bCs/>
        </w:rPr>
        <w:t xml:space="preserve"> </w:t>
      </w:r>
    </w:p>
    <w:p w14:paraId="56178C42" w14:textId="610462D0" w:rsidR="0042030B" w:rsidRPr="00274DDB" w:rsidRDefault="0042030B" w:rsidP="0042030B">
      <w:pPr>
        <w:jc w:val="both"/>
      </w:pPr>
      <w:r w:rsidRPr="00274DDB">
        <w:t>2.1.1.</w:t>
      </w:r>
      <w:r w:rsidR="00B2638D">
        <w:t xml:space="preserve"> </w:t>
      </w:r>
      <w:r w:rsidRPr="00274DDB">
        <w:t>Numeral</w:t>
      </w:r>
      <w:r w:rsidR="00B2638D">
        <w:t xml:space="preserve"> </w:t>
      </w:r>
      <w:r w:rsidRPr="00274DDB">
        <w:t>1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3.-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República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Ecuador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deber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Estado:</w:t>
      </w:r>
      <w:r w:rsidR="00B2638D">
        <w:t xml:space="preserve"> </w:t>
      </w:r>
      <w:r w:rsidRPr="00274DDB">
        <w:t>“Garantizar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discriminación</w:t>
      </w:r>
      <w:r w:rsidR="00B2638D">
        <w:t xml:space="preserve"> </w:t>
      </w:r>
      <w:r w:rsidRPr="00274DDB">
        <w:t>alguna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efectivo</w:t>
      </w:r>
      <w:r w:rsidR="00B2638D">
        <w:t xml:space="preserve"> </w:t>
      </w:r>
      <w:r w:rsidRPr="00274DDB">
        <w:t>goce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establecidos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instrumentos</w:t>
      </w:r>
      <w:r w:rsidR="00B2638D">
        <w:t xml:space="preserve"> </w:t>
      </w:r>
      <w:r w:rsidRPr="00274DDB">
        <w:t>internacionales,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particular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salud,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alimentación,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seguridad</w:t>
      </w:r>
      <w:r w:rsidR="00B2638D">
        <w:t xml:space="preserve"> </w:t>
      </w:r>
      <w:r w:rsidRPr="00274DDB">
        <w:t>social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agua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habitantes”;</w:t>
      </w:r>
    </w:p>
    <w:p w14:paraId="606C97B7" w14:textId="0A4B56CC" w:rsidR="0042030B" w:rsidRPr="00274DDB" w:rsidRDefault="0042030B" w:rsidP="0042030B">
      <w:pPr>
        <w:jc w:val="both"/>
      </w:pPr>
      <w:r w:rsidRPr="00274DDB">
        <w:t>2.1.2.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11.-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regirá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principios:</w:t>
      </w:r>
      <w:r w:rsidR="00B2638D">
        <w:t xml:space="preserve"> </w:t>
      </w:r>
      <w:r w:rsidRPr="00274DDB">
        <w:t>“(...)</w:t>
      </w:r>
      <w:r w:rsidR="00B2638D">
        <w:t xml:space="preserve"> </w:t>
      </w:r>
      <w:r w:rsidRPr="00274DDB">
        <w:t>3.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garantías</w:t>
      </w:r>
      <w:r w:rsidR="00B2638D">
        <w:t xml:space="preserve"> </w:t>
      </w:r>
      <w:r w:rsidRPr="00274DDB">
        <w:t>establecidos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instrumentos</w:t>
      </w:r>
      <w:r w:rsidR="00B2638D">
        <w:t xml:space="preserve"> </w:t>
      </w:r>
      <w:r w:rsidRPr="00274DDB">
        <w:t>internacionales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humanos</w:t>
      </w:r>
      <w:r w:rsidR="00B2638D">
        <w:t xml:space="preserve"> </w:t>
      </w:r>
      <w:r w:rsidRPr="00274DDB">
        <w:t>serán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directa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inmediata</w:t>
      </w:r>
      <w:r w:rsidR="00B2638D">
        <w:t xml:space="preserve"> </w:t>
      </w:r>
      <w:r w:rsidRPr="00274DDB">
        <w:t>aplicación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ante</w:t>
      </w:r>
      <w:r w:rsidR="00B2638D">
        <w:t xml:space="preserve"> </w:t>
      </w:r>
      <w:r w:rsidRPr="00274DDB">
        <w:t>cualquier</w:t>
      </w:r>
      <w:r w:rsidR="00B2638D">
        <w:t xml:space="preserve"> </w:t>
      </w:r>
      <w:r w:rsidRPr="00274DDB">
        <w:t>servidora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servidor</w:t>
      </w:r>
      <w:r w:rsidR="00B2638D">
        <w:t xml:space="preserve"> </w:t>
      </w:r>
      <w:r w:rsidRPr="00274DDB">
        <w:t>público,</w:t>
      </w:r>
      <w:r w:rsidR="00B2638D">
        <w:t xml:space="preserve"> </w:t>
      </w:r>
      <w:r w:rsidRPr="00274DDB">
        <w:t>administrativo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judicial,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oficio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petición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parte...</w:t>
      </w:r>
      <w:r w:rsidR="00B2638D">
        <w:t xml:space="preserve"> </w:t>
      </w:r>
      <w:r w:rsidRPr="00274DDB">
        <w:t>9.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más</w:t>
      </w:r>
      <w:r w:rsidR="00B2638D">
        <w:t xml:space="preserve"> </w:t>
      </w:r>
      <w:r w:rsidRPr="00274DDB">
        <w:t>alto</w:t>
      </w:r>
      <w:r w:rsidR="00B2638D">
        <w:t xml:space="preserve"> </w:t>
      </w:r>
      <w:r w:rsidRPr="00274DDB">
        <w:t>deber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</w:t>
      </w:r>
      <w:r w:rsidR="00B2638D">
        <w:t xml:space="preserve"> </w:t>
      </w:r>
      <w:r w:rsidRPr="00274DDB">
        <w:t>consiste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respetar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hacer</w:t>
      </w:r>
      <w:r w:rsidR="00B2638D">
        <w:t xml:space="preserve"> </w:t>
      </w:r>
      <w:r w:rsidRPr="00274DDB">
        <w:t>respetar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garantizados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(...)"</w:t>
      </w:r>
    </w:p>
    <w:p w14:paraId="41053C38" w14:textId="5CA0FA82" w:rsidR="0042030B" w:rsidRPr="00274DDB" w:rsidRDefault="0042030B" w:rsidP="0042030B">
      <w:pPr>
        <w:jc w:val="both"/>
      </w:pPr>
      <w:r w:rsidRPr="00274DDB">
        <w:t>2.1.3.</w:t>
      </w:r>
      <w:r w:rsidR="00B2638D">
        <w:t xml:space="preserve"> </w:t>
      </w:r>
      <w:r w:rsidRPr="00274DDB">
        <w:t>Artículo.</w:t>
      </w:r>
      <w:r w:rsidR="00B2638D">
        <w:t xml:space="preserve"> </w:t>
      </w:r>
      <w:r w:rsidRPr="00274DDB">
        <w:t>26.-</w:t>
      </w:r>
      <w:r w:rsidR="00B2638D">
        <w:t xml:space="preserve"> </w:t>
      </w:r>
      <w:r w:rsidRPr="00274DDB">
        <w:t>“La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es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derecho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personas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largo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vida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deber</w:t>
      </w:r>
      <w:r w:rsidR="00B2638D">
        <w:t xml:space="preserve"> </w:t>
      </w:r>
      <w:r w:rsidRPr="00274DDB">
        <w:t>ineludible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inexcusable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Estado.</w:t>
      </w:r>
      <w:r w:rsidR="00B2638D">
        <w:t xml:space="preserve"> </w:t>
      </w:r>
      <w:r w:rsidRPr="00274DDB">
        <w:t>Constituye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área</w:t>
      </w:r>
      <w:r w:rsidR="00B2638D">
        <w:t xml:space="preserve"> </w:t>
      </w:r>
      <w:r w:rsidRPr="00274DDB">
        <w:t>prioritaria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política</w:t>
      </w:r>
      <w:r w:rsidR="00B2638D">
        <w:t xml:space="preserve"> </w:t>
      </w:r>
      <w:r w:rsidRPr="00274DDB">
        <w:t>pública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inversión</w:t>
      </w:r>
      <w:r w:rsidR="00B2638D">
        <w:t xml:space="preserve"> </w:t>
      </w:r>
      <w:r w:rsidRPr="00274DDB">
        <w:t>estatal,</w:t>
      </w:r>
      <w:r w:rsidR="00B2638D">
        <w:t xml:space="preserve"> </w:t>
      </w:r>
      <w:r w:rsidRPr="00274DDB">
        <w:t>garantía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igualdad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inclusión</w:t>
      </w:r>
      <w:r w:rsidR="00B2638D">
        <w:t xml:space="preserve"> </w:t>
      </w:r>
      <w:r w:rsidRPr="00274DDB">
        <w:t>social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condición</w:t>
      </w:r>
      <w:r w:rsidR="00B2638D">
        <w:t xml:space="preserve"> </w:t>
      </w:r>
      <w:r w:rsidRPr="00274DDB">
        <w:t>indispensable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buen</w:t>
      </w:r>
      <w:r w:rsidR="00B2638D">
        <w:t xml:space="preserve"> </w:t>
      </w:r>
      <w:r w:rsidRPr="00274DDB">
        <w:t>vivir…”;</w:t>
      </w:r>
    </w:p>
    <w:p w14:paraId="00E40A09" w14:textId="7172C151" w:rsidR="0042030B" w:rsidRPr="00274DDB" w:rsidRDefault="0042030B" w:rsidP="0042030B">
      <w:pPr>
        <w:jc w:val="both"/>
      </w:pPr>
      <w:r w:rsidRPr="00274DDB">
        <w:t>2.1.4.</w:t>
      </w:r>
      <w:r w:rsidR="00B2638D">
        <w:t xml:space="preserve"> </w:t>
      </w:r>
      <w:r w:rsidRPr="00274DDB">
        <w:t>Artículo.</w:t>
      </w:r>
      <w:r w:rsidR="00B2638D">
        <w:t xml:space="preserve"> </w:t>
      </w:r>
      <w:r w:rsidRPr="00274DDB">
        <w:t>226.-</w:t>
      </w:r>
      <w:r w:rsidR="00B2638D">
        <w:t xml:space="preserve"> </w:t>
      </w:r>
      <w:r w:rsidRPr="00274DDB">
        <w:t>“Las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Estado,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organismos,</w:t>
      </w:r>
      <w:r w:rsidR="00B2638D">
        <w:t xml:space="preserve"> </w:t>
      </w:r>
      <w:r w:rsidRPr="00274DDB">
        <w:t>dependencias,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servidoras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servidores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personas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actúen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virtud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potestad</w:t>
      </w:r>
      <w:r w:rsidR="00B2638D">
        <w:t xml:space="preserve"> </w:t>
      </w:r>
      <w:r w:rsidRPr="00274DDB">
        <w:t>estatal</w:t>
      </w:r>
      <w:r w:rsidR="00B2638D">
        <w:t xml:space="preserve"> </w:t>
      </w:r>
      <w:r w:rsidRPr="00274DDB">
        <w:t>ejercerán</w:t>
      </w:r>
      <w:r w:rsidR="00B2638D">
        <w:t xml:space="preserve"> </w:t>
      </w:r>
      <w:r w:rsidRPr="00274DDB">
        <w:t>solamente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facultades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</w:t>
      </w:r>
      <w:r w:rsidR="00B2638D">
        <w:t xml:space="preserve"> </w:t>
      </w:r>
      <w:r w:rsidRPr="00274DDB">
        <w:t>sean</w:t>
      </w:r>
      <w:r w:rsidR="00B2638D">
        <w:t xml:space="preserve"> </w:t>
      </w:r>
      <w:r w:rsidRPr="00274DDB">
        <w:t>atribuidas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ley.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deber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coordinar</w:t>
      </w:r>
      <w:r w:rsidR="00B2638D">
        <w:t xml:space="preserve"> </w:t>
      </w:r>
      <w:r w:rsidRPr="00274DDB">
        <w:t>acciones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fines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hacer</w:t>
      </w:r>
      <w:r w:rsidR="00B2638D">
        <w:t xml:space="preserve"> </w:t>
      </w:r>
      <w:r w:rsidRPr="00274DDB">
        <w:t>efectivo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goce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reconocidos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Constitución”;</w:t>
      </w:r>
    </w:p>
    <w:p w14:paraId="4761BF01" w14:textId="413AE3CD" w:rsidR="0042030B" w:rsidRPr="00274DDB" w:rsidRDefault="0042030B" w:rsidP="0042030B">
      <w:pPr>
        <w:jc w:val="both"/>
      </w:pPr>
      <w:r w:rsidRPr="00274DDB">
        <w:t>2.1.5.</w:t>
      </w:r>
      <w:r w:rsidR="00B2638D">
        <w:t xml:space="preserve"> </w:t>
      </w:r>
      <w:r w:rsidRPr="00274DDB">
        <w:t>Artículo.</w:t>
      </w:r>
      <w:r w:rsidR="00B2638D">
        <w:t xml:space="preserve"> </w:t>
      </w:r>
      <w:r w:rsidRPr="00274DDB">
        <w:t>227.-</w:t>
      </w:r>
      <w:r w:rsidR="00B2638D">
        <w:t xml:space="preserve"> </w:t>
      </w:r>
      <w:r w:rsidRPr="00274DDB">
        <w:t>“La</w:t>
      </w:r>
      <w:r w:rsidR="00B2638D">
        <w:t xml:space="preserve"> </w:t>
      </w:r>
      <w:r w:rsidRPr="00274DDB">
        <w:t>administración</w:t>
      </w:r>
      <w:r w:rsidR="00B2638D">
        <w:t xml:space="preserve"> </w:t>
      </w:r>
      <w:r w:rsidRPr="00274DDB">
        <w:t>pública</w:t>
      </w:r>
      <w:r w:rsidR="00B2638D">
        <w:t xml:space="preserve"> </w:t>
      </w:r>
      <w:r w:rsidRPr="00274DDB">
        <w:t>constituye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servicio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colectividad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rige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eficacia,</w:t>
      </w:r>
      <w:r w:rsidR="00B2638D">
        <w:t xml:space="preserve"> </w:t>
      </w:r>
      <w:r w:rsidRPr="00274DDB">
        <w:t>eficiencia,</w:t>
      </w:r>
      <w:r w:rsidR="00B2638D">
        <w:t xml:space="preserve"> </w:t>
      </w:r>
      <w:r w:rsidRPr="00274DDB">
        <w:t>calidad,</w:t>
      </w:r>
      <w:r w:rsidR="00B2638D">
        <w:t xml:space="preserve"> </w:t>
      </w:r>
      <w:r w:rsidRPr="00274DDB">
        <w:t>jerarquía,6</w:t>
      </w:r>
      <w:r w:rsidR="00B2638D">
        <w:t xml:space="preserve"> </w:t>
      </w:r>
      <w:r w:rsidRPr="00274DDB">
        <w:t>desconcentración,</w:t>
      </w:r>
      <w:r w:rsidR="00B2638D">
        <w:t xml:space="preserve"> </w:t>
      </w:r>
      <w:r w:rsidRPr="00274DDB">
        <w:t>descentralización,</w:t>
      </w:r>
      <w:r w:rsidR="00B2638D">
        <w:t xml:space="preserve"> </w:t>
      </w:r>
      <w:r w:rsidRPr="00274DDB">
        <w:t>coordinación,</w:t>
      </w:r>
      <w:r w:rsidR="00B2638D">
        <w:t xml:space="preserve"> </w:t>
      </w:r>
      <w:r w:rsidRPr="00274DDB">
        <w:t>participación,</w:t>
      </w:r>
      <w:r w:rsidR="00B2638D">
        <w:t xml:space="preserve"> </w:t>
      </w:r>
      <w:r w:rsidRPr="00274DDB">
        <w:t>planificación,</w:t>
      </w:r>
      <w:r w:rsidR="00B2638D">
        <w:t xml:space="preserve"> </w:t>
      </w:r>
      <w:r w:rsidRPr="00274DDB">
        <w:t>transparencia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evaluación”.</w:t>
      </w:r>
    </w:p>
    <w:p w14:paraId="0BE96B00" w14:textId="3A43C6EC" w:rsidR="0042030B" w:rsidRPr="00274DDB" w:rsidRDefault="0042030B" w:rsidP="0042030B">
      <w:pPr>
        <w:jc w:val="both"/>
      </w:pPr>
      <w:r w:rsidRPr="00274DDB">
        <w:t>2.1.6.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238</w:t>
      </w:r>
      <w:r w:rsidR="00B2638D">
        <w:t xml:space="preserve"> </w:t>
      </w:r>
      <w:r w:rsidRPr="00274DDB">
        <w:t>indica</w:t>
      </w:r>
      <w:r w:rsidR="00B2638D">
        <w:t xml:space="preserve"> </w:t>
      </w:r>
      <w:r w:rsidRPr="00274DDB">
        <w:t>que:</w:t>
      </w:r>
      <w:r w:rsidR="00B2638D">
        <w:t xml:space="preserve"> </w:t>
      </w:r>
      <w:r w:rsidRPr="00274DDB">
        <w:t>"Los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gozarán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política,</w:t>
      </w:r>
      <w:r w:rsidR="00B2638D">
        <w:t xml:space="preserve"> </w:t>
      </w:r>
      <w:r w:rsidRPr="00274DDB">
        <w:t>administrativa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financiera,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regirán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solidaridad,</w:t>
      </w:r>
      <w:r w:rsidR="00B2638D">
        <w:t xml:space="preserve"> </w:t>
      </w:r>
      <w:r w:rsidRPr="00274DDB">
        <w:t>subsidiariedad,</w:t>
      </w:r>
      <w:r w:rsidR="00B2638D">
        <w:t xml:space="preserve"> </w:t>
      </w:r>
      <w:r w:rsidRPr="00274DDB">
        <w:t>equidad</w:t>
      </w:r>
      <w:r w:rsidR="00B2638D">
        <w:t xml:space="preserve"> </w:t>
      </w:r>
      <w:r w:rsidRPr="00274DDB">
        <w:t>interterritorial,</w:t>
      </w:r>
      <w:r w:rsidR="00B2638D">
        <w:t xml:space="preserve"> </w:t>
      </w:r>
      <w:r w:rsidRPr="00274DDB">
        <w:t>integración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participación</w:t>
      </w:r>
      <w:r w:rsidR="00B2638D">
        <w:t xml:space="preserve"> </w:t>
      </w:r>
      <w:r w:rsidRPr="00274DDB">
        <w:t>ciudadana.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ningún</w:t>
      </w:r>
      <w:r w:rsidR="00B2638D">
        <w:t xml:space="preserve"> </w:t>
      </w:r>
      <w:r w:rsidRPr="00274DDB">
        <w:t>caso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permitirá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secesión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territorio</w:t>
      </w:r>
      <w:r w:rsidR="00B2638D">
        <w:t xml:space="preserve"> </w:t>
      </w:r>
      <w:r w:rsidRPr="00274DDB">
        <w:t>nacional.</w:t>
      </w:r>
      <w:r w:rsidR="00B2638D">
        <w:t xml:space="preserve"> </w:t>
      </w:r>
      <w:r w:rsidRPr="00274DDB">
        <w:t>Constituyen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juntas</w:t>
      </w:r>
      <w:r w:rsidR="00B2638D">
        <w:t xml:space="preserve"> </w:t>
      </w:r>
      <w:r w:rsidRPr="00274DDB">
        <w:t>parroquiales</w:t>
      </w:r>
      <w:r w:rsidR="00B2638D">
        <w:t xml:space="preserve"> </w:t>
      </w:r>
      <w:r w:rsidRPr="00274DDB">
        <w:t>rurales,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concejos</w:t>
      </w:r>
      <w:r w:rsidR="00B2638D">
        <w:t xml:space="preserve"> </w:t>
      </w:r>
      <w:r w:rsidRPr="00274DDB">
        <w:t>municipales,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concejos</w:t>
      </w:r>
      <w:r w:rsidR="00B2638D">
        <w:t xml:space="preserve"> </w:t>
      </w:r>
      <w:r w:rsidRPr="00274DDB">
        <w:t>metropolitanos,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consejos</w:t>
      </w:r>
      <w:r w:rsidR="00B2638D">
        <w:t xml:space="preserve"> </w:t>
      </w:r>
      <w:r w:rsidRPr="00274DDB">
        <w:t>provinciales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consejos</w:t>
      </w:r>
      <w:r w:rsidR="00B2638D">
        <w:t xml:space="preserve"> </w:t>
      </w:r>
      <w:r w:rsidRPr="00274DDB">
        <w:t>regionales".</w:t>
      </w:r>
      <w:r w:rsidR="00B2638D">
        <w:t xml:space="preserve"> </w:t>
      </w:r>
    </w:p>
    <w:p w14:paraId="14BA9194" w14:textId="7115C535" w:rsidR="0042030B" w:rsidRPr="00274DDB" w:rsidRDefault="0042030B" w:rsidP="0042030B">
      <w:pPr>
        <w:jc w:val="both"/>
      </w:pPr>
      <w:r w:rsidRPr="00274DDB">
        <w:t>2.1.7.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240</w:t>
      </w:r>
      <w:r w:rsidR="00B2638D">
        <w:t xml:space="preserve"> </w:t>
      </w:r>
      <w:r w:rsidRPr="00274DDB">
        <w:t>señala:</w:t>
      </w:r>
      <w:r w:rsidR="00B2638D">
        <w:t xml:space="preserve"> </w:t>
      </w:r>
      <w:r w:rsidRPr="00274DDB">
        <w:t>"los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regiones,</w:t>
      </w:r>
      <w:r w:rsidR="00B2638D">
        <w:t xml:space="preserve"> </w:t>
      </w:r>
      <w:r w:rsidRPr="00274DDB">
        <w:t>distritos</w:t>
      </w:r>
      <w:r w:rsidR="00B2638D">
        <w:t xml:space="preserve"> </w:t>
      </w:r>
      <w:r w:rsidRPr="00274DDB">
        <w:t>metropolitanos,</w:t>
      </w:r>
      <w:r w:rsidR="00B2638D">
        <w:t xml:space="preserve"> </w:t>
      </w:r>
      <w:r w:rsidRPr="00274DDB">
        <w:t>provincias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cantones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t>facultades</w:t>
      </w:r>
      <w:r w:rsidR="00B2638D">
        <w:t xml:space="preserve"> </w:t>
      </w:r>
      <w:r w:rsidRPr="00274DDB">
        <w:t>legislativas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ámbito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jurisdicciones</w:t>
      </w:r>
      <w:r w:rsidR="00B2638D">
        <w:t xml:space="preserve"> </w:t>
      </w:r>
      <w:r w:rsidRPr="00274DDB">
        <w:t>territoriales.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juntas</w:t>
      </w:r>
      <w:r w:rsidR="00B2638D">
        <w:t xml:space="preserve"> </w:t>
      </w:r>
      <w:r w:rsidRPr="00274DDB">
        <w:t>parroquiales</w:t>
      </w:r>
      <w:r w:rsidR="00B2638D">
        <w:t xml:space="preserve"> </w:t>
      </w:r>
      <w:r w:rsidRPr="00274DDB">
        <w:t>rurales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lastRenderedPageBreak/>
        <w:t>facultades</w:t>
      </w:r>
      <w:r w:rsidR="00B2638D">
        <w:t xml:space="preserve"> </w:t>
      </w:r>
      <w:r w:rsidRPr="00274DDB">
        <w:t>reglamentarias.</w:t>
      </w:r>
      <w:r w:rsidR="00B2638D">
        <w:t xml:space="preserve"> </w:t>
      </w:r>
      <w:r w:rsidRPr="00274DDB">
        <w:t>Todos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ejercerán</w:t>
      </w:r>
      <w:r w:rsidR="00B2638D">
        <w:t xml:space="preserve"> </w:t>
      </w:r>
      <w:r w:rsidRPr="00274DDB">
        <w:t>facultades</w:t>
      </w:r>
      <w:r w:rsidR="00B2638D">
        <w:t xml:space="preserve"> </w:t>
      </w:r>
      <w:r w:rsidRPr="00274DDB">
        <w:t>ejecutivas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ámbito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jurisdicciones</w:t>
      </w:r>
      <w:r w:rsidR="00B2638D">
        <w:t xml:space="preserve"> </w:t>
      </w:r>
      <w:r w:rsidRPr="00274DDB">
        <w:t>territoriales".</w:t>
      </w:r>
      <w:r w:rsidR="00B2638D">
        <w:t xml:space="preserve"> </w:t>
      </w:r>
    </w:p>
    <w:p w14:paraId="546FA58B" w14:textId="3D9C980E" w:rsidR="0042030B" w:rsidRPr="00274DDB" w:rsidRDefault="0042030B" w:rsidP="0042030B">
      <w:pPr>
        <w:jc w:val="both"/>
      </w:pPr>
      <w:r w:rsidRPr="00274DDB">
        <w:t>2.1.8.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260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"El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excluirá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concurrente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prestación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servicios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actividades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colaboración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complementariedad</w:t>
      </w:r>
      <w:r w:rsidR="00B2638D">
        <w:t xml:space="preserve"> </w:t>
      </w:r>
      <w:r w:rsidRPr="00274DDB">
        <w:t>entre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distintos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gobierno".</w:t>
      </w:r>
      <w:r w:rsidR="00B2638D">
        <w:t xml:space="preserve"> </w:t>
      </w:r>
    </w:p>
    <w:p w14:paraId="5A2EA9F9" w14:textId="659556E3" w:rsidR="0042030B" w:rsidRDefault="0042030B" w:rsidP="0042030B">
      <w:pPr>
        <w:jc w:val="both"/>
      </w:pPr>
      <w:r w:rsidRPr="00274DDB">
        <w:t>2.1.9.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264</w:t>
      </w:r>
      <w:r w:rsidR="00B2638D">
        <w:t xml:space="preserve"> </w:t>
      </w:r>
      <w:r w:rsidRPr="00274DDB">
        <w:t>determina:</w:t>
      </w:r>
      <w:r w:rsidR="00B2638D">
        <w:t xml:space="preserve"> </w:t>
      </w:r>
      <w:r w:rsidRPr="00274DDB">
        <w:t>"Los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perjuicio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otras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determine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ley:</w:t>
      </w:r>
      <w:r w:rsidR="00B2638D">
        <w:t xml:space="preserve"> </w:t>
      </w:r>
      <w:r w:rsidRPr="00274DDB">
        <w:t>[...]</w:t>
      </w:r>
      <w:r w:rsidR="00B2638D">
        <w:t xml:space="preserve"> </w:t>
      </w:r>
      <w:r w:rsidRPr="00274DDB">
        <w:t>7.</w:t>
      </w:r>
      <w:r w:rsidR="00B2638D">
        <w:t xml:space="preserve"> </w:t>
      </w:r>
      <w:r w:rsidRPr="00274DDB">
        <w:t>Planificar,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espacios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destinados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social,</w:t>
      </w:r>
      <w:r w:rsidR="00B2638D">
        <w:t xml:space="preserve"> </w:t>
      </w:r>
      <w:r w:rsidRPr="00274DDB">
        <w:t>cultural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deportivo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ley.</w:t>
      </w:r>
      <w:r w:rsidR="00B2638D">
        <w:t xml:space="preserve"> </w:t>
      </w:r>
      <w:r w:rsidRPr="00274DDB">
        <w:t>Previa</w:t>
      </w:r>
      <w:r w:rsidR="00B2638D">
        <w:t xml:space="preserve"> </w:t>
      </w:r>
      <w:r w:rsidRPr="00274DDB">
        <w:t>autorización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ente</w:t>
      </w:r>
      <w:r w:rsidR="00B2638D">
        <w:t xml:space="preserve"> </w:t>
      </w:r>
      <w:r w:rsidRPr="00274DDB">
        <w:t>rector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política</w:t>
      </w:r>
      <w:r w:rsidR="00B2638D">
        <w:t xml:space="preserve"> </w:t>
      </w:r>
      <w:r w:rsidRPr="00274DDB">
        <w:t>pública</w:t>
      </w:r>
      <w:r w:rsidR="00B2638D">
        <w:t xml:space="preserve"> </w:t>
      </w:r>
      <w:r w:rsidRPr="00274DDB">
        <w:t>podrá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salud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educación".</w:t>
      </w:r>
      <w:r w:rsidR="00B2638D">
        <w:t xml:space="preserve"> </w:t>
      </w:r>
      <w:r w:rsidRPr="00274DDB">
        <w:t>(énfasis</w:t>
      </w:r>
      <w:r w:rsidR="00B2638D">
        <w:t xml:space="preserve"> </w:t>
      </w:r>
      <w:r w:rsidRPr="00274DDB">
        <w:t>añadido)</w:t>
      </w:r>
    </w:p>
    <w:p w14:paraId="4B3BA58D" w14:textId="06433BC7" w:rsidR="0042030B" w:rsidRDefault="0042030B" w:rsidP="0042030B">
      <w:pPr>
        <w:jc w:val="both"/>
      </w:pPr>
      <w:r>
        <w:t>2.1.10.</w:t>
      </w:r>
      <w:r w:rsidR="00B2638D">
        <w:t xml:space="preserve"> </w:t>
      </w:r>
      <w:r>
        <w:t>“Art.</w:t>
      </w:r>
      <w:r w:rsidR="00B2638D">
        <w:t xml:space="preserve"> </w:t>
      </w:r>
      <w:r>
        <w:t>273.-</w:t>
      </w:r>
      <w:r w:rsidR="00B2638D">
        <w:t xml:space="preserve"> </w:t>
      </w:r>
      <w:r>
        <w:t>Las</w:t>
      </w:r>
      <w:r w:rsidR="00B2638D">
        <w:t xml:space="preserve"> </w:t>
      </w:r>
      <w:r>
        <w:t>competencias</w:t>
      </w:r>
      <w:r w:rsidR="00B2638D">
        <w:t xml:space="preserve"> </w:t>
      </w:r>
      <w:r>
        <w:t>que</w:t>
      </w:r>
      <w:r w:rsidR="00B2638D">
        <w:t xml:space="preserve"> </w:t>
      </w:r>
      <w:r>
        <w:t>asuman</w:t>
      </w:r>
      <w:r w:rsidR="00B2638D">
        <w:t xml:space="preserve"> </w:t>
      </w:r>
      <w:r>
        <w:t>los</w:t>
      </w:r>
      <w:r w:rsidR="00B2638D">
        <w:t xml:space="preserve"> </w:t>
      </w:r>
      <w:r>
        <w:t>gobiernos</w:t>
      </w:r>
      <w:r w:rsidR="00B2638D">
        <w:t xml:space="preserve"> </w:t>
      </w:r>
      <w:r>
        <w:t>autónomos</w:t>
      </w:r>
      <w:r w:rsidR="00B2638D">
        <w:t xml:space="preserve"> </w:t>
      </w:r>
      <w:r>
        <w:t>descentralizados</w:t>
      </w:r>
      <w:r w:rsidR="00B2638D">
        <w:t xml:space="preserve"> </w:t>
      </w:r>
      <w:r>
        <w:t>serán</w:t>
      </w:r>
      <w:r w:rsidR="00B2638D">
        <w:t xml:space="preserve"> </w:t>
      </w:r>
      <w:r>
        <w:t>transferidas</w:t>
      </w:r>
      <w:r w:rsidR="00B2638D">
        <w:t xml:space="preserve"> </w:t>
      </w:r>
      <w:r>
        <w:t>con</w:t>
      </w:r>
      <w:r w:rsidR="00B2638D">
        <w:t xml:space="preserve"> </w:t>
      </w:r>
      <w:r>
        <w:t>los</w:t>
      </w:r>
      <w:r w:rsidR="00B2638D">
        <w:t xml:space="preserve"> </w:t>
      </w:r>
      <w:r>
        <w:t>correspondientes</w:t>
      </w:r>
      <w:r w:rsidR="00B2638D">
        <w:t xml:space="preserve"> </w:t>
      </w:r>
      <w:r>
        <w:t>recursos.</w:t>
      </w:r>
      <w:r w:rsidR="00B2638D">
        <w:t xml:space="preserve"> </w:t>
      </w:r>
      <w:r>
        <w:t>No</w:t>
      </w:r>
      <w:r w:rsidR="00B2638D">
        <w:t xml:space="preserve"> </w:t>
      </w:r>
      <w:r>
        <w:t>habrá</w:t>
      </w:r>
      <w:r w:rsidR="00B2638D">
        <w:t xml:space="preserve"> </w:t>
      </w:r>
      <w:r>
        <w:t>transferencia</w:t>
      </w:r>
      <w:r w:rsidR="00B2638D">
        <w:t xml:space="preserve"> </w:t>
      </w:r>
      <w:r>
        <w:t>de</w:t>
      </w:r>
      <w:r w:rsidR="00B2638D">
        <w:t xml:space="preserve"> </w:t>
      </w:r>
      <w:r>
        <w:t>competencias</w:t>
      </w:r>
      <w:r w:rsidR="00B2638D">
        <w:t xml:space="preserve"> </w:t>
      </w:r>
      <w:r>
        <w:t>sin</w:t>
      </w:r>
      <w:r w:rsidR="00B2638D">
        <w:t xml:space="preserve"> </w:t>
      </w:r>
      <w:r>
        <w:t>la</w:t>
      </w:r>
      <w:r w:rsidR="00B2638D">
        <w:t xml:space="preserve"> </w:t>
      </w:r>
      <w:r>
        <w:t>transferencia</w:t>
      </w:r>
      <w:r w:rsidR="00B2638D">
        <w:t xml:space="preserve"> </w:t>
      </w:r>
      <w:r>
        <w:t>de</w:t>
      </w:r>
      <w:r w:rsidR="00B2638D">
        <w:t xml:space="preserve"> </w:t>
      </w:r>
      <w:r>
        <w:t>recursos</w:t>
      </w:r>
      <w:r w:rsidR="00B2638D">
        <w:t xml:space="preserve"> </w:t>
      </w:r>
      <w:r>
        <w:t>suficientes,</w:t>
      </w:r>
      <w:r w:rsidR="00B2638D">
        <w:t xml:space="preserve"> </w:t>
      </w:r>
      <w:r>
        <w:t>salvo</w:t>
      </w:r>
      <w:r w:rsidR="00B2638D">
        <w:t xml:space="preserve"> </w:t>
      </w:r>
      <w:r>
        <w:t>expresa</w:t>
      </w:r>
      <w:r w:rsidR="00B2638D">
        <w:t xml:space="preserve"> </w:t>
      </w:r>
      <w:r>
        <w:t>aceptación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entidad</w:t>
      </w:r>
      <w:r w:rsidR="00B2638D">
        <w:t xml:space="preserve"> </w:t>
      </w:r>
      <w:r>
        <w:t>que</w:t>
      </w:r>
      <w:r w:rsidR="00B2638D">
        <w:t xml:space="preserve"> </w:t>
      </w:r>
      <w:r>
        <w:t>asuma</w:t>
      </w:r>
      <w:r w:rsidR="00B2638D">
        <w:t xml:space="preserve"> </w:t>
      </w:r>
      <w:r>
        <w:t>las</w:t>
      </w:r>
      <w:r w:rsidR="00B2638D">
        <w:t xml:space="preserve"> </w:t>
      </w:r>
      <w:r>
        <w:t>competencias.”</w:t>
      </w:r>
    </w:p>
    <w:p w14:paraId="35C80513" w14:textId="3C53C2E7" w:rsidR="0042030B" w:rsidRDefault="0042030B" w:rsidP="0042030B">
      <w:pPr>
        <w:jc w:val="both"/>
      </w:pPr>
      <w:r>
        <w:t>2.1.11.</w:t>
      </w:r>
      <w:r w:rsidR="00B2638D">
        <w:t xml:space="preserve"> </w:t>
      </w:r>
      <w:r>
        <w:t>“Art.</w:t>
      </w:r>
      <w:r w:rsidR="00B2638D">
        <w:t xml:space="preserve"> </w:t>
      </w:r>
      <w:r>
        <w:t>275.-</w:t>
      </w:r>
      <w:r w:rsidR="00B2638D">
        <w:t xml:space="preserve"> </w:t>
      </w:r>
      <w:r>
        <w:t>El</w:t>
      </w:r>
      <w:r w:rsidR="00B2638D">
        <w:t xml:space="preserve"> </w:t>
      </w:r>
      <w:r>
        <w:t>régimen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es</w:t>
      </w:r>
      <w:r w:rsidR="00B2638D">
        <w:t xml:space="preserve"> </w:t>
      </w:r>
      <w:r>
        <w:t>el</w:t>
      </w:r>
      <w:r w:rsidR="00B2638D">
        <w:t xml:space="preserve"> </w:t>
      </w:r>
      <w:r>
        <w:t>conjunto</w:t>
      </w:r>
      <w:r w:rsidR="00B2638D">
        <w:t xml:space="preserve"> </w:t>
      </w:r>
      <w:r>
        <w:t>organizado,</w:t>
      </w:r>
      <w:r w:rsidR="00B2638D">
        <w:t xml:space="preserve"> </w:t>
      </w:r>
      <w:r>
        <w:t>sostenible</w:t>
      </w:r>
      <w:r w:rsidR="00B2638D">
        <w:t xml:space="preserve"> </w:t>
      </w:r>
      <w:r>
        <w:t>y</w:t>
      </w:r>
      <w:r w:rsidR="00B2638D">
        <w:t xml:space="preserve"> </w:t>
      </w:r>
      <w:r>
        <w:t>dinámico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sistemas</w:t>
      </w:r>
      <w:r w:rsidR="00B2638D">
        <w:t xml:space="preserve"> </w:t>
      </w:r>
      <w:r>
        <w:t>económicos,</w:t>
      </w:r>
      <w:r w:rsidR="00B2638D">
        <w:t xml:space="preserve"> </w:t>
      </w:r>
      <w:r>
        <w:t>políticos,</w:t>
      </w:r>
      <w:r w:rsidR="00B2638D">
        <w:t xml:space="preserve"> </w:t>
      </w:r>
      <w:r>
        <w:t>socio-culturales</w:t>
      </w:r>
      <w:r w:rsidR="00B2638D">
        <w:t xml:space="preserve"> </w:t>
      </w:r>
      <w:r>
        <w:t>y</w:t>
      </w:r>
      <w:r w:rsidR="00B2638D">
        <w:t xml:space="preserve"> </w:t>
      </w:r>
      <w:r>
        <w:t>ambientales,</w:t>
      </w:r>
      <w:r w:rsidR="00B2638D">
        <w:t xml:space="preserve"> </w:t>
      </w:r>
      <w:r>
        <w:t>que</w:t>
      </w:r>
      <w:r w:rsidR="00B2638D">
        <w:t xml:space="preserve"> </w:t>
      </w:r>
      <w:r>
        <w:t>garantizan</w:t>
      </w:r>
      <w:r w:rsidR="00B2638D">
        <w:t xml:space="preserve"> </w:t>
      </w:r>
      <w:r>
        <w:t>la</w:t>
      </w:r>
      <w:r w:rsidR="00B2638D">
        <w:t xml:space="preserve"> </w:t>
      </w:r>
      <w:r>
        <w:t>realización</w:t>
      </w:r>
      <w:r w:rsidR="00B2638D">
        <w:t xml:space="preserve"> </w:t>
      </w:r>
      <w:r>
        <w:t>del</w:t>
      </w:r>
      <w:r w:rsidR="00B2638D">
        <w:t xml:space="preserve"> </w:t>
      </w:r>
      <w:r>
        <w:t>buen</w:t>
      </w:r>
      <w:r w:rsidR="00B2638D">
        <w:t xml:space="preserve"> </w:t>
      </w:r>
      <w:r>
        <w:t>vivir,</w:t>
      </w:r>
      <w:r w:rsidR="00B2638D">
        <w:t xml:space="preserve"> </w:t>
      </w:r>
      <w:r>
        <w:t>del</w:t>
      </w:r>
      <w:r w:rsidR="00B2638D">
        <w:t xml:space="preserve"> </w:t>
      </w:r>
      <w:proofErr w:type="spellStart"/>
      <w:r>
        <w:t>sumak</w:t>
      </w:r>
      <w:proofErr w:type="spellEnd"/>
      <w:r w:rsidR="00B2638D">
        <w:t xml:space="preserve"> </w:t>
      </w:r>
      <w:proofErr w:type="spellStart"/>
      <w:r>
        <w:t>kawsay</w:t>
      </w:r>
      <w:proofErr w:type="spellEnd"/>
      <w:r>
        <w:t>.</w:t>
      </w:r>
    </w:p>
    <w:p w14:paraId="62B5BC56" w14:textId="3CE80C23" w:rsidR="0042030B" w:rsidRDefault="0042030B" w:rsidP="0042030B">
      <w:pPr>
        <w:jc w:val="both"/>
      </w:pPr>
      <w:r>
        <w:t>2.1.12.</w:t>
      </w:r>
      <w:r w:rsidR="00B2638D">
        <w:t xml:space="preserve"> </w:t>
      </w:r>
      <w:r>
        <w:t>El</w:t>
      </w:r>
      <w:r w:rsidR="00B2638D">
        <w:t xml:space="preserve"> </w:t>
      </w:r>
      <w:r>
        <w:t>Estado</w:t>
      </w:r>
      <w:r w:rsidR="00B2638D">
        <w:t xml:space="preserve"> </w:t>
      </w:r>
      <w:r>
        <w:t>planificará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del</w:t>
      </w:r>
      <w:r w:rsidR="00B2638D">
        <w:t xml:space="preserve"> </w:t>
      </w:r>
      <w:r>
        <w:t>país</w:t>
      </w:r>
      <w:r w:rsidR="00B2638D">
        <w:t xml:space="preserve"> </w:t>
      </w:r>
      <w:r>
        <w:t>para</w:t>
      </w:r>
      <w:r w:rsidR="00B2638D">
        <w:t xml:space="preserve"> </w:t>
      </w:r>
      <w:r>
        <w:t>garantizar</w:t>
      </w:r>
      <w:r w:rsidR="00B2638D">
        <w:t xml:space="preserve"> </w:t>
      </w:r>
      <w:r>
        <w:t>el</w:t>
      </w:r>
      <w:r w:rsidR="00B2638D">
        <w:t xml:space="preserve"> </w:t>
      </w:r>
      <w:r>
        <w:t>ejercicio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derechos,</w:t>
      </w:r>
      <w:r w:rsidR="00B2638D">
        <w:t xml:space="preserve"> </w:t>
      </w:r>
      <w:r>
        <w:t>la</w:t>
      </w:r>
      <w:r w:rsidR="00B2638D">
        <w:t xml:space="preserve"> </w:t>
      </w:r>
      <w:r>
        <w:t>consecución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objetivos</w:t>
      </w:r>
      <w:r w:rsidR="00B2638D">
        <w:t xml:space="preserve"> </w:t>
      </w:r>
      <w:r>
        <w:t>del</w:t>
      </w:r>
      <w:r w:rsidR="00B2638D">
        <w:t xml:space="preserve"> </w:t>
      </w:r>
      <w:r>
        <w:t>régimen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y</w:t>
      </w:r>
      <w:r w:rsidR="00B2638D">
        <w:t xml:space="preserve"> </w:t>
      </w:r>
      <w:r>
        <w:t>los</w:t>
      </w:r>
      <w:r w:rsidR="00B2638D">
        <w:t xml:space="preserve"> </w:t>
      </w:r>
      <w:r>
        <w:t>principios</w:t>
      </w:r>
      <w:r w:rsidR="00B2638D">
        <w:t xml:space="preserve"> </w:t>
      </w:r>
      <w:r>
        <w:t>consagrados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Constitución.</w:t>
      </w:r>
      <w:r w:rsidR="00B2638D">
        <w:t xml:space="preserve"> </w:t>
      </w:r>
      <w:r>
        <w:t>La</w:t>
      </w:r>
      <w:r w:rsidR="00B2638D">
        <w:t xml:space="preserve"> </w:t>
      </w:r>
      <w:r>
        <w:t>planificación</w:t>
      </w:r>
      <w:r w:rsidR="00B2638D">
        <w:t xml:space="preserve"> </w:t>
      </w:r>
      <w:r>
        <w:t>propiciará</w:t>
      </w:r>
      <w:r w:rsidR="00B2638D">
        <w:t xml:space="preserve"> </w:t>
      </w:r>
      <w:r>
        <w:t>la</w:t>
      </w:r>
      <w:r w:rsidR="00B2638D">
        <w:t xml:space="preserve"> </w:t>
      </w:r>
      <w:r>
        <w:t>equidad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territorial,</w:t>
      </w:r>
      <w:r w:rsidR="00B2638D">
        <w:t xml:space="preserve"> </w:t>
      </w:r>
      <w:r>
        <w:t>promoverá</w:t>
      </w:r>
      <w:r w:rsidR="00B2638D">
        <w:t xml:space="preserve"> </w:t>
      </w:r>
      <w:r>
        <w:t>la</w:t>
      </w:r>
      <w:r w:rsidR="00B2638D">
        <w:t xml:space="preserve"> </w:t>
      </w:r>
      <w:r>
        <w:t>concertación,</w:t>
      </w:r>
      <w:r w:rsidR="00B2638D">
        <w:t xml:space="preserve"> </w:t>
      </w:r>
      <w:r>
        <w:t>y</w:t>
      </w:r>
      <w:r w:rsidR="00B2638D">
        <w:t xml:space="preserve"> </w:t>
      </w:r>
      <w:r>
        <w:t>será</w:t>
      </w:r>
      <w:r w:rsidR="00B2638D">
        <w:t xml:space="preserve"> </w:t>
      </w:r>
      <w:r>
        <w:t>participativa,</w:t>
      </w:r>
      <w:r w:rsidR="00B2638D">
        <w:t xml:space="preserve"> </w:t>
      </w:r>
      <w:r>
        <w:t>descentralizada,</w:t>
      </w:r>
      <w:r w:rsidR="00B2638D">
        <w:t xml:space="preserve"> </w:t>
      </w:r>
      <w:r>
        <w:t>desconcentrada</w:t>
      </w:r>
      <w:r w:rsidR="00B2638D">
        <w:t xml:space="preserve"> </w:t>
      </w:r>
      <w:r>
        <w:t>y</w:t>
      </w:r>
      <w:r w:rsidR="00B2638D">
        <w:t xml:space="preserve"> </w:t>
      </w:r>
      <w:r>
        <w:t>transparente.</w:t>
      </w:r>
    </w:p>
    <w:p w14:paraId="71070D93" w14:textId="7880AE79" w:rsidR="0042030B" w:rsidRDefault="0042030B" w:rsidP="0042030B">
      <w:pPr>
        <w:jc w:val="both"/>
      </w:pPr>
      <w:r>
        <w:t>El</w:t>
      </w:r>
      <w:r w:rsidR="00B2638D">
        <w:t xml:space="preserve"> </w:t>
      </w:r>
      <w:r>
        <w:t>buen</w:t>
      </w:r>
      <w:r w:rsidR="00B2638D">
        <w:t xml:space="preserve"> </w:t>
      </w:r>
      <w:r>
        <w:t>vivir</w:t>
      </w:r>
      <w:r w:rsidR="00B2638D">
        <w:t xml:space="preserve"> </w:t>
      </w:r>
      <w:r>
        <w:t>requerirá</w:t>
      </w:r>
      <w:r w:rsidR="00B2638D">
        <w:t xml:space="preserve"> </w:t>
      </w:r>
      <w:r>
        <w:t>que</w:t>
      </w:r>
      <w:r w:rsidR="00B2638D">
        <w:t xml:space="preserve"> </w:t>
      </w:r>
      <w:r>
        <w:t>las</w:t>
      </w:r>
      <w:r w:rsidR="00B2638D">
        <w:t xml:space="preserve"> </w:t>
      </w:r>
      <w:r>
        <w:t>personas,</w:t>
      </w:r>
      <w:r w:rsidR="00B2638D">
        <w:t xml:space="preserve"> </w:t>
      </w:r>
      <w:r>
        <w:t>comunidades,</w:t>
      </w:r>
      <w:r w:rsidR="00B2638D">
        <w:t xml:space="preserve"> </w:t>
      </w:r>
      <w:r>
        <w:t>pueblos</w:t>
      </w:r>
      <w:r w:rsidR="00B2638D">
        <w:t xml:space="preserve"> </w:t>
      </w:r>
      <w:r>
        <w:t>y</w:t>
      </w:r>
      <w:r w:rsidR="00B2638D">
        <w:t xml:space="preserve"> </w:t>
      </w:r>
      <w:r>
        <w:t>nacionalidades</w:t>
      </w:r>
      <w:r w:rsidR="00B2638D">
        <w:t xml:space="preserve"> </w:t>
      </w:r>
      <w:r>
        <w:t>gocen</w:t>
      </w:r>
      <w:r w:rsidR="00B2638D">
        <w:t xml:space="preserve"> </w:t>
      </w:r>
      <w:r>
        <w:t>efectivamente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derechos,</w:t>
      </w:r>
      <w:r w:rsidR="00B2638D">
        <w:t xml:space="preserve"> </w:t>
      </w:r>
      <w:r>
        <w:t>y</w:t>
      </w:r>
      <w:r w:rsidR="00B2638D">
        <w:t xml:space="preserve"> </w:t>
      </w:r>
      <w:r>
        <w:t>ejerzan</w:t>
      </w:r>
      <w:r w:rsidR="00B2638D">
        <w:t xml:space="preserve"> </w:t>
      </w:r>
      <w:r>
        <w:t>responsabilidades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marco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interculturalidad,</w:t>
      </w:r>
      <w:r w:rsidR="00B2638D">
        <w:t xml:space="preserve"> </w:t>
      </w:r>
      <w:r>
        <w:t>del</w:t>
      </w:r>
      <w:r w:rsidR="00B2638D">
        <w:t xml:space="preserve"> </w:t>
      </w:r>
      <w:r>
        <w:t>respeto</w:t>
      </w:r>
      <w:r w:rsidR="00B2638D">
        <w:t xml:space="preserve"> </w:t>
      </w:r>
      <w:r>
        <w:t>a</w:t>
      </w:r>
      <w:r w:rsidR="00B2638D">
        <w:t xml:space="preserve"> </w:t>
      </w:r>
      <w:r>
        <w:t>sus</w:t>
      </w:r>
      <w:r w:rsidR="00B2638D">
        <w:t xml:space="preserve"> </w:t>
      </w:r>
      <w:r>
        <w:t>diversidades,</w:t>
      </w:r>
      <w:r w:rsidR="00B2638D">
        <w:t xml:space="preserve"> </w:t>
      </w:r>
      <w:r>
        <w:t>y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convivencia</w:t>
      </w:r>
      <w:r w:rsidR="00B2638D">
        <w:t xml:space="preserve"> </w:t>
      </w:r>
      <w:r>
        <w:t>armónica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naturaleza.”</w:t>
      </w:r>
    </w:p>
    <w:p w14:paraId="4E3B00F4" w14:textId="0209EAB1" w:rsidR="0042030B" w:rsidRDefault="0042030B" w:rsidP="0042030B">
      <w:pPr>
        <w:jc w:val="both"/>
      </w:pPr>
      <w:r>
        <w:t>2.1.13.</w:t>
      </w:r>
      <w:r w:rsidR="00B2638D">
        <w:t xml:space="preserve"> </w:t>
      </w:r>
      <w:r>
        <w:t>“Art.</w:t>
      </w:r>
      <w:r w:rsidR="00B2638D">
        <w:t xml:space="preserve"> </w:t>
      </w:r>
      <w:r>
        <w:t>276.-</w:t>
      </w:r>
      <w:r w:rsidR="00B2638D">
        <w:t xml:space="preserve"> </w:t>
      </w:r>
      <w:r>
        <w:t>El</w:t>
      </w:r>
      <w:r w:rsidR="00B2638D">
        <w:t xml:space="preserve"> </w:t>
      </w:r>
      <w:r>
        <w:t>régimen</w:t>
      </w:r>
      <w:r w:rsidR="00B2638D">
        <w:t xml:space="preserve"> </w:t>
      </w:r>
      <w:r>
        <w:t>de</w:t>
      </w:r>
      <w:r w:rsidR="00B2638D">
        <w:t xml:space="preserve"> </w:t>
      </w:r>
      <w:r>
        <w:t>desarrollo</w:t>
      </w:r>
      <w:r w:rsidR="00B2638D">
        <w:t xml:space="preserve"> </w:t>
      </w:r>
      <w:r>
        <w:t>tendrá</w:t>
      </w:r>
      <w:r w:rsidR="00B2638D">
        <w:t xml:space="preserve"> </w:t>
      </w:r>
      <w:r>
        <w:t>los</w:t>
      </w:r>
      <w:r w:rsidR="00B2638D">
        <w:t xml:space="preserve"> </w:t>
      </w:r>
      <w:r>
        <w:t>siguientes</w:t>
      </w:r>
      <w:r w:rsidR="00B2638D">
        <w:t xml:space="preserve"> </w:t>
      </w:r>
      <w:r>
        <w:t>objetivos:</w:t>
      </w:r>
    </w:p>
    <w:p w14:paraId="48A05CEB" w14:textId="6BBA1E12" w:rsidR="0042030B" w:rsidRDefault="0042030B" w:rsidP="0042030B">
      <w:pPr>
        <w:jc w:val="both"/>
      </w:pPr>
      <w:r>
        <w:t>1.</w:t>
      </w:r>
      <w:r w:rsidR="00B2638D">
        <w:t xml:space="preserve"> </w:t>
      </w:r>
      <w:r>
        <w:t>Mejorar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y</w:t>
      </w:r>
      <w:r w:rsidR="00B2638D">
        <w:t xml:space="preserve"> </w:t>
      </w:r>
      <w:r>
        <w:t>esperanza</w:t>
      </w:r>
      <w:r w:rsidR="00B2638D">
        <w:t xml:space="preserve"> </w:t>
      </w:r>
      <w:r>
        <w:t>de</w:t>
      </w:r>
      <w:r w:rsidR="00B2638D">
        <w:t xml:space="preserve"> </w:t>
      </w:r>
      <w:r>
        <w:t>vida,</w:t>
      </w:r>
      <w:r w:rsidR="00B2638D">
        <w:t xml:space="preserve"> </w:t>
      </w:r>
      <w:r>
        <w:t>y</w:t>
      </w:r>
      <w:r w:rsidR="00B2638D">
        <w:t xml:space="preserve"> </w:t>
      </w:r>
      <w:r>
        <w:t>aumentar</w:t>
      </w:r>
      <w:r w:rsidR="00B2638D">
        <w:t xml:space="preserve"> </w:t>
      </w:r>
      <w:r>
        <w:t>las</w:t>
      </w:r>
      <w:r w:rsidR="00B2638D">
        <w:t xml:space="preserve"> </w:t>
      </w:r>
      <w:r>
        <w:t>capacidades</w:t>
      </w:r>
      <w:r w:rsidR="00B2638D">
        <w:t xml:space="preserve"> </w:t>
      </w:r>
      <w:r>
        <w:t>y</w:t>
      </w:r>
      <w:r w:rsidR="00B2638D">
        <w:t xml:space="preserve"> </w:t>
      </w:r>
      <w:r>
        <w:t>potencialidades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población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marco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principios</w:t>
      </w:r>
      <w:r w:rsidR="00B2638D">
        <w:t xml:space="preserve"> </w:t>
      </w:r>
      <w:r>
        <w:t>y</w:t>
      </w:r>
      <w:r w:rsidR="00B2638D">
        <w:t xml:space="preserve"> </w:t>
      </w:r>
      <w:r>
        <w:t>derechos</w:t>
      </w:r>
      <w:r w:rsidR="00B2638D">
        <w:t xml:space="preserve"> </w:t>
      </w:r>
      <w:r>
        <w:t>que</w:t>
      </w:r>
      <w:r w:rsidR="00B2638D">
        <w:t xml:space="preserve"> </w:t>
      </w:r>
      <w:r>
        <w:t>establece</w:t>
      </w:r>
      <w:r w:rsidR="00B2638D">
        <w:t xml:space="preserve"> </w:t>
      </w:r>
      <w:r>
        <w:t>la</w:t>
      </w:r>
      <w:r w:rsidR="00B2638D">
        <w:t xml:space="preserve"> </w:t>
      </w:r>
      <w:r>
        <w:t>Constitución.</w:t>
      </w:r>
    </w:p>
    <w:p w14:paraId="4B1979C3" w14:textId="4D3B06D6" w:rsidR="0042030B" w:rsidRDefault="0042030B" w:rsidP="0042030B">
      <w:pPr>
        <w:jc w:val="both"/>
      </w:pPr>
      <w:r>
        <w:t>(…)</w:t>
      </w:r>
      <w:r w:rsidR="00B2638D">
        <w:t xml:space="preserve"> </w:t>
      </w:r>
      <w:r>
        <w:t>7.</w:t>
      </w:r>
      <w:r w:rsidR="00B2638D">
        <w:t xml:space="preserve"> </w:t>
      </w:r>
      <w:r>
        <w:t>Proteger</w:t>
      </w:r>
      <w:r w:rsidR="00B2638D">
        <w:t xml:space="preserve"> </w:t>
      </w:r>
      <w:r>
        <w:t>y</w:t>
      </w:r>
      <w:r w:rsidR="00B2638D">
        <w:t xml:space="preserve"> </w:t>
      </w:r>
      <w:r>
        <w:t>promover</w:t>
      </w:r>
      <w:r w:rsidR="00B2638D">
        <w:t xml:space="preserve"> </w:t>
      </w:r>
      <w:r>
        <w:t>la</w:t>
      </w:r>
      <w:r w:rsidR="00B2638D">
        <w:t xml:space="preserve"> </w:t>
      </w:r>
      <w:r>
        <w:t>diversidad</w:t>
      </w:r>
      <w:r w:rsidR="00B2638D">
        <w:t xml:space="preserve"> </w:t>
      </w:r>
      <w:r>
        <w:t>cultural</w:t>
      </w:r>
      <w:r w:rsidR="00B2638D">
        <w:t xml:space="preserve"> </w:t>
      </w:r>
      <w:r>
        <w:t>y</w:t>
      </w:r>
      <w:r w:rsidR="00B2638D">
        <w:t xml:space="preserve"> </w:t>
      </w:r>
      <w:r>
        <w:t>respetar</w:t>
      </w:r>
      <w:r w:rsidR="00B2638D">
        <w:t xml:space="preserve"> </w:t>
      </w:r>
      <w:r>
        <w:t>sus</w:t>
      </w:r>
      <w:r w:rsidR="00B2638D">
        <w:t xml:space="preserve"> </w:t>
      </w:r>
      <w:r>
        <w:t>espacios</w:t>
      </w:r>
      <w:r w:rsidR="00B2638D">
        <w:t xml:space="preserve"> </w:t>
      </w:r>
      <w:r>
        <w:t>de</w:t>
      </w:r>
      <w:r w:rsidR="00B2638D">
        <w:t xml:space="preserve"> </w:t>
      </w:r>
      <w:r>
        <w:t>reproducción</w:t>
      </w:r>
      <w:r w:rsidR="00B2638D">
        <w:t xml:space="preserve"> </w:t>
      </w:r>
      <w:r>
        <w:t>e</w:t>
      </w:r>
      <w:r w:rsidR="00B2638D">
        <w:t xml:space="preserve"> </w:t>
      </w:r>
      <w:r>
        <w:t>intercambio;</w:t>
      </w:r>
      <w:r w:rsidR="00B2638D">
        <w:t xml:space="preserve"> </w:t>
      </w:r>
      <w:r>
        <w:t>recuperar,</w:t>
      </w:r>
      <w:r w:rsidR="00B2638D">
        <w:t xml:space="preserve"> </w:t>
      </w:r>
      <w:r>
        <w:t>preservar</w:t>
      </w:r>
      <w:r w:rsidR="00B2638D">
        <w:t xml:space="preserve"> </w:t>
      </w:r>
      <w:r>
        <w:t>y</w:t>
      </w:r>
      <w:r w:rsidR="00B2638D">
        <w:t xml:space="preserve"> </w:t>
      </w:r>
      <w:r>
        <w:t>acrecentar</w:t>
      </w:r>
      <w:r w:rsidR="00B2638D">
        <w:t xml:space="preserve"> </w:t>
      </w:r>
      <w:r>
        <w:t>la</w:t>
      </w:r>
      <w:r w:rsidR="00B2638D">
        <w:t xml:space="preserve"> </w:t>
      </w:r>
      <w:r>
        <w:t>memoria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patrimonio</w:t>
      </w:r>
      <w:r w:rsidR="00B2638D">
        <w:t xml:space="preserve"> </w:t>
      </w:r>
      <w:r>
        <w:t>cultural.”</w:t>
      </w:r>
    </w:p>
    <w:p w14:paraId="46EBB34D" w14:textId="3C71DE51" w:rsidR="0042030B" w:rsidRDefault="0042030B" w:rsidP="0042030B">
      <w:pPr>
        <w:jc w:val="both"/>
      </w:pPr>
      <w:r>
        <w:t>2.1.14.</w:t>
      </w:r>
      <w:r w:rsidR="00B2638D">
        <w:t xml:space="preserve"> </w:t>
      </w:r>
      <w:r>
        <w:t>“Art.</w:t>
      </w:r>
      <w:r w:rsidR="00B2638D">
        <w:t xml:space="preserve"> </w:t>
      </w:r>
      <w:r>
        <w:t>277.-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consecución</w:t>
      </w:r>
      <w:r w:rsidR="00B2638D">
        <w:t xml:space="preserve"> </w:t>
      </w:r>
      <w:r>
        <w:t>del</w:t>
      </w:r>
      <w:r w:rsidR="00B2638D">
        <w:t xml:space="preserve"> </w:t>
      </w:r>
      <w:r>
        <w:t>buen</w:t>
      </w:r>
      <w:r w:rsidR="00B2638D">
        <w:t xml:space="preserve"> </w:t>
      </w:r>
      <w:r>
        <w:t>vivir,</w:t>
      </w:r>
      <w:r w:rsidR="00B2638D">
        <w:t xml:space="preserve"> </w:t>
      </w:r>
      <w:r>
        <w:t>serán</w:t>
      </w:r>
      <w:r w:rsidR="00B2638D">
        <w:t xml:space="preserve"> </w:t>
      </w:r>
      <w:r>
        <w:t>deberes</w:t>
      </w:r>
      <w:r w:rsidR="00B2638D">
        <w:t xml:space="preserve"> </w:t>
      </w:r>
      <w:r>
        <w:t>generales</w:t>
      </w:r>
      <w:r w:rsidR="00B2638D">
        <w:t xml:space="preserve"> </w:t>
      </w:r>
      <w:r>
        <w:t>del</w:t>
      </w:r>
      <w:r w:rsidR="00B2638D">
        <w:t xml:space="preserve"> </w:t>
      </w:r>
      <w:r>
        <w:t>Estado:</w:t>
      </w:r>
    </w:p>
    <w:p w14:paraId="5B4A7454" w14:textId="47924D14" w:rsidR="0042030B" w:rsidRDefault="0042030B" w:rsidP="0042030B">
      <w:pPr>
        <w:jc w:val="both"/>
      </w:pPr>
      <w:r>
        <w:t>1.</w:t>
      </w:r>
      <w:r w:rsidR="00B2638D">
        <w:t xml:space="preserve"> </w:t>
      </w:r>
      <w:r>
        <w:t>Garantizar</w:t>
      </w:r>
      <w:r w:rsidR="00B2638D">
        <w:t xml:space="preserve"> </w:t>
      </w:r>
      <w:r>
        <w:t>los</w:t>
      </w:r>
      <w:r w:rsidR="00B2638D">
        <w:t xml:space="preserve"> </w:t>
      </w:r>
      <w:r>
        <w:t>derechos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personas,</w:t>
      </w:r>
      <w:r w:rsidR="00B2638D">
        <w:t xml:space="preserve"> </w:t>
      </w:r>
      <w:r>
        <w:t>las</w:t>
      </w:r>
      <w:r w:rsidR="00B2638D">
        <w:t xml:space="preserve"> </w:t>
      </w:r>
      <w:r>
        <w:t>colectividades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naturaleza.</w:t>
      </w:r>
    </w:p>
    <w:p w14:paraId="525D8ECF" w14:textId="11A7C643" w:rsidR="0042030B" w:rsidRDefault="0042030B" w:rsidP="0042030B">
      <w:pPr>
        <w:jc w:val="both"/>
      </w:pPr>
      <w:r>
        <w:t>(…)</w:t>
      </w:r>
      <w:r w:rsidR="00B2638D">
        <w:t xml:space="preserve"> </w:t>
      </w:r>
      <w:r>
        <w:t>6.</w:t>
      </w:r>
      <w:r w:rsidR="00B2638D">
        <w:t xml:space="preserve"> </w:t>
      </w:r>
      <w:r>
        <w:t>Promover</w:t>
      </w:r>
      <w:r w:rsidR="00B2638D">
        <w:t xml:space="preserve"> </w:t>
      </w:r>
      <w:r>
        <w:t>e</w:t>
      </w:r>
      <w:r w:rsidR="00B2638D">
        <w:t xml:space="preserve"> </w:t>
      </w:r>
      <w:r>
        <w:t>impulsar</w:t>
      </w:r>
      <w:r w:rsidR="00B2638D">
        <w:t xml:space="preserve"> </w:t>
      </w:r>
      <w:r>
        <w:t>la</w:t>
      </w:r>
      <w:r w:rsidR="00B2638D">
        <w:t xml:space="preserve"> </w:t>
      </w:r>
      <w:r>
        <w:t>ciencia,</w:t>
      </w:r>
      <w:r w:rsidR="00B2638D">
        <w:t xml:space="preserve"> </w:t>
      </w:r>
      <w:r>
        <w:t>la</w:t>
      </w:r>
      <w:r w:rsidR="00B2638D">
        <w:t xml:space="preserve"> </w:t>
      </w:r>
      <w:r>
        <w:t>tecnología,</w:t>
      </w:r>
      <w:r w:rsidR="00B2638D">
        <w:t xml:space="preserve"> </w:t>
      </w:r>
      <w:r>
        <w:t>las</w:t>
      </w:r>
      <w:r w:rsidR="00B2638D">
        <w:t xml:space="preserve"> </w:t>
      </w:r>
      <w:r>
        <w:t>artes,</w:t>
      </w:r>
      <w:r w:rsidR="00B2638D">
        <w:t xml:space="preserve"> </w:t>
      </w:r>
      <w:r>
        <w:t>los</w:t>
      </w:r>
      <w:r w:rsidR="00B2638D">
        <w:t xml:space="preserve"> </w:t>
      </w:r>
      <w:r>
        <w:t>saberes</w:t>
      </w:r>
      <w:r w:rsidR="00B2638D">
        <w:t xml:space="preserve"> </w:t>
      </w:r>
      <w:r>
        <w:t>ancestrales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general</w:t>
      </w:r>
      <w:r w:rsidR="00B2638D">
        <w:t xml:space="preserve"> </w:t>
      </w:r>
      <w:r>
        <w:t>las</w:t>
      </w:r>
      <w:r w:rsidR="00B2638D">
        <w:t xml:space="preserve"> </w:t>
      </w:r>
      <w:r>
        <w:t>actividades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iniciativa</w:t>
      </w:r>
      <w:r w:rsidR="00B2638D">
        <w:t xml:space="preserve"> </w:t>
      </w:r>
      <w:r>
        <w:t>creativa</w:t>
      </w:r>
      <w:r w:rsidR="00B2638D">
        <w:t xml:space="preserve"> </w:t>
      </w:r>
      <w:r>
        <w:t>comunitaria,</w:t>
      </w:r>
      <w:r w:rsidR="00B2638D">
        <w:t xml:space="preserve"> </w:t>
      </w:r>
      <w:r>
        <w:t>asociativa,</w:t>
      </w:r>
      <w:r w:rsidR="00B2638D">
        <w:t xml:space="preserve"> </w:t>
      </w:r>
      <w:r>
        <w:t>cooperativa</w:t>
      </w:r>
      <w:r w:rsidR="00B2638D">
        <w:t xml:space="preserve"> </w:t>
      </w:r>
      <w:r>
        <w:t>y</w:t>
      </w:r>
      <w:r w:rsidR="00B2638D">
        <w:t xml:space="preserve"> </w:t>
      </w:r>
      <w:r>
        <w:t>privada.”</w:t>
      </w:r>
    </w:p>
    <w:p w14:paraId="2E5F9B6A" w14:textId="1D70606F" w:rsidR="0042030B" w:rsidRDefault="0042030B" w:rsidP="0042030B">
      <w:pPr>
        <w:jc w:val="both"/>
      </w:pPr>
      <w:r>
        <w:lastRenderedPageBreak/>
        <w:t>2.1.15.</w:t>
      </w:r>
      <w:r w:rsidR="00B2638D">
        <w:t xml:space="preserve"> </w:t>
      </w:r>
      <w:r>
        <w:t>“Art.</w:t>
      </w:r>
      <w:r w:rsidR="00B2638D">
        <w:t xml:space="preserve"> </w:t>
      </w:r>
      <w:r>
        <w:t>284.-</w:t>
      </w:r>
      <w:r w:rsidR="00B2638D">
        <w:t xml:space="preserve"> </w:t>
      </w:r>
      <w:r>
        <w:t>La</w:t>
      </w:r>
      <w:r w:rsidR="00B2638D">
        <w:t xml:space="preserve"> </w:t>
      </w:r>
      <w:r>
        <w:t>política</w:t>
      </w:r>
      <w:r w:rsidR="00B2638D">
        <w:t xml:space="preserve"> </w:t>
      </w:r>
      <w:r>
        <w:t>económica</w:t>
      </w:r>
      <w:r w:rsidR="00B2638D">
        <w:t xml:space="preserve"> </w:t>
      </w:r>
      <w:r>
        <w:t>tendrá</w:t>
      </w:r>
      <w:r w:rsidR="00B2638D">
        <w:t xml:space="preserve"> </w:t>
      </w:r>
      <w:r>
        <w:t>los</w:t>
      </w:r>
      <w:r w:rsidR="00B2638D">
        <w:t xml:space="preserve"> </w:t>
      </w:r>
      <w:r>
        <w:t>siguientes</w:t>
      </w:r>
      <w:r w:rsidR="00B2638D">
        <w:t xml:space="preserve"> </w:t>
      </w:r>
      <w:r>
        <w:t>objetivos:</w:t>
      </w:r>
    </w:p>
    <w:p w14:paraId="24DA0A60" w14:textId="6CCD3D72" w:rsidR="0042030B" w:rsidRPr="00274DDB" w:rsidRDefault="0042030B" w:rsidP="0042030B">
      <w:pPr>
        <w:jc w:val="both"/>
      </w:pPr>
      <w:r>
        <w:t>(…)</w:t>
      </w:r>
      <w:r w:rsidR="00B2638D">
        <w:t xml:space="preserve"> </w:t>
      </w:r>
      <w:r>
        <w:t>5.</w:t>
      </w:r>
      <w:r w:rsidR="00B2638D">
        <w:t xml:space="preserve"> </w:t>
      </w:r>
      <w:r>
        <w:t>Lograr</w:t>
      </w:r>
      <w:r w:rsidR="00B2638D">
        <w:t xml:space="preserve"> </w:t>
      </w:r>
      <w:r>
        <w:t>un</w:t>
      </w:r>
      <w:r w:rsidR="00B2638D">
        <w:t xml:space="preserve"> </w:t>
      </w:r>
      <w:r>
        <w:t>desarrollo</w:t>
      </w:r>
      <w:r w:rsidR="00B2638D">
        <w:t xml:space="preserve"> </w:t>
      </w:r>
      <w:r>
        <w:t>equilibrado</w:t>
      </w:r>
      <w:r w:rsidR="00B2638D">
        <w:t xml:space="preserve"> </w:t>
      </w:r>
      <w:r>
        <w:t>del</w:t>
      </w:r>
      <w:r w:rsidR="00B2638D">
        <w:t xml:space="preserve"> </w:t>
      </w:r>
      <w:r>
        <w:t>territorio</w:t>
      </w:r>
      <w:r w:rsidR="00B2638D">
        <w:t xml:space="preserve"> </w:t>
      </w:r>
      <w:r>
        <w:t>nacional,</w:t>
      </w:r>
      <w:r w:rsidR="00B2638D">
        <w:t xml:space="preserve"> </w:t>
      </w:r>
      <w:r>
        <w:t>la</w:t>
      </w:r>
      <w:r w:rsidR="00B2638D">
        <w:t xml:space="preserve"> </w:t>
      </w:r>
      <w:r>
        <w:t>integración</w:t>
      </w:r>
      <w:r w:rsidR="00B2638D">
        <w:t xml:space="preserve"> </w:t>
      </w:r>
      <w:r>
        <w:t>entre</w:t>
      </w:r>
      <w:r w:rsidR="00B2638D">
        <w:t xml:space="preserve"> </w:t>
      </w:r>
      <w:r>
        <w:t>regiones,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campo,</w:t>
      </w:r>
      <w:r w:rsidR="00B2638D">
        <w:t xml:space="preserve"> </w:t>
      </w:r>
      <w:r>
        <w:t>entre</w:t>
      </w:r>
      <w:r w:rsidR="00B2638D">
        <w:t xml:space="preserve"> </w:t>
      </w:r>
      <w:r>
        <w:t>el</w:t>
      </w:r>
      <w:r w:rsidR="00B2638D">
        <w:t xml:space="preserve"> </w:t>
      </w:r>
      <w:r>
        <w:t>campo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ciudad,</w:t>
      </w:r>
      <w:r w:rsidR="00B2638D">
        <w:t xml:space="preserve"> </w:t>
      </w:r>
      <w:r>
        <w:t>en</w:t>
      </w:r>
      <w:r w:rsidR="00B2638D">
        <w:t xml:space="preserve"> </w:t>
      </w:r>
      <w:r>
        <w:t>lo</w:t>
      </w:r>
      <w:r w:rsidR="00B2638D">
        <w:t xml:space="preserve"> </w:t>
      </w:r>
      <w:r>
        <w:t>económico,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cultural…”</w:t>
      </w:r>
    </w:p>
    <w:p w14:paraId="5A3BCA2C" w14:textId="311CEBAD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2.2.</w:t>
      </w:r>
      <w:r w:rsidR="00B2638D">
        <w:rPr>
          <w:b/>
        </w:rPr>
        <w:t xml:space="preserve"> </w:t>
      </w:r>
      <w:r w:rsidRPr="00274DDB">
        <w:rPr>
          <w:b/>
        </w:rPr>
        <w:t>Ley</w:t>
      </w:r>
      <w:r w:rsidR="00B2638D">
        <w:rPr>
          <w:b/>
        </w:rPr>
        <w:t xml:space="preserve"> </w:t>
      </w:r>
      <w:r w:rsidRPr="00274DDB">
        <w:rPr>
          <w:b/>
        </w:rPr>
        <w:t>orgánica</w:t>
      </w:r>
      <w:r w:rsidR="00B2638D">
        <w:rPr>
          <w:b/>
        </w:rPr>
        <w:t xml:space="preserve"> </w:t>
      </w:r>
      <w:r w:rsidRPr="00274DDB">
        <w:rPr>
          <w:b/>
        </w:rPr>
        <w:t>de</w:t>
      </w:r>
      <w:r w:rsidR="00B2638D">
        <w:rPr>
          <w:b/>
        </w:rPr>
        <w:t xml:space="preserve"> </w:t>
      </w:r>
      <w:r w:rsidRPr="00274DDB">
        <w:rPr>
          <w:b/>
        </w:rPr>
        <w:t>educación</w:t>
      </w:r>
      <w:r w:rsidR="00B2638D">
        <w:rPr>
          <w:b/>
        </w:rPr>
        <w:t xml:space="preserve"> </w:t>
      </w:r>
      <w:r w:rsidRPr="00274DDB">
        <w:rPr>
          <w:b/>
        </w:rPr>
        <w:t>intercultural</w:t>
      </w:r>
      <w:r w:rsidR="00B2638D">
        <w:rPr>
          <w:b/>
        </w:rPr>
        <w:t xml:space="preserve"> </w:t>
      </w:r>
    </w:p>
    <w:p w14:paraId="42C7E9B4" w14:textId="0D3EA684" w:rsidR="0042030B" w:rsidRPr="00274DDB" w:rsidRDefault="0042030B" w:rsidP="0042030B">
      <w:pPr>
        <w:jc w:val="both"/>
      </w:pPr>
      <w:r w:rsidRPr="00274DDB">
        <w:t>2.2.1.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literal</w:t>
      </w:r>
      <w:r w:rsidR="00B2638D">
        <w:t xml:space="preserve"> </w:t>
      </w:r>
      <w:r w:rsidRPr="00274DDB">
        <w:t>a)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4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rectores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determina</w:t>
      </w:r>
      <w:r w:rsidR="00B2638D">
        <w:t xml:space="preserve"> </w:t>
      </w:r>
      <w:r w:rsidRPr="00274DDB">
        <w:t>el:</w:t>
      </w:r>
      <w:r w:rsidR="00B2638D">
        <w:t xml:space="preserve"> </w:t>
      </w:r>
      <w:r w:rsidRPr="00274DDB">
        <w:t>"Acceso</w:t>
      </w:r>
      <w:r w:rsidR="00B2638D">
        <w:t xml:space="preserve"> </w:t>
      </w:r>
      <w:r w:rsidRPr="00274DDB">
        <w:t>universal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educación: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garantiza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acceso</w:t>
      </w:r>
      <w:r w:rsidR="00B2638D">
        <w:t xml:space="preserve"> </w:t>
      </w:r>
      <w:r w:rsidRPr="00274DDB">
        <w:t>universal,</w:t>
      </w:r>
      <w:r w:rsidR="00B2638D">
        <w:t xml:space="preserve"> </w:t>
      </w:r>
      <w:r w:rsidRPr="00274DDB">
        <w:t>integrador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equitativo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calidad;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permanencia,</w:t>
      </w:r>
      <w:r w:rsidR="00B2638D">
        <w:t xml:space="preserve"> </w:t>
      </w:r>
      <w:r w:rsidRPr="00274DDB">
        <w:t>movilidad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culminación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ciclo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enseñanza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niñas,</w:t>
      </w:r>
      <w:r w:rsidR="00B2638D">
        <w:t xml:space="preserve"> </w:t>
      </w:r>
      <w:r w:rsidRPr="00274DDB">
        <w:t>niños,</w:t>
      </w:r>
      <w:r w:rsidR="00B2638D">
        <w:t xml:space="preserve"> </w:t>
      </w:r>
      <w:r w:rsidRPr="00274DDB">
        <w:t>adolescentes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jóvenes,</w:t>
      </w:r>
      <w:r w:rsidR="00B2638D">
        <w:t xml:space="preserve"> </w:t>
      </w:r>
      <w:r w:rsidRPr="00274DDB">
        <w:t>promoviendo</w:t>
      </w:r>
      <w:r w:rsidR="00B2638D">
        <w:t xml:space="preserve"> </w:t>
      </w:r>
      <w:r w:rsidRPr="00274DDB">
        <w:t>oportunidades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aprendizaje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todas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todos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largo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vida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ningún</w:t>
      </w:r>
      <w:r w:rsidR="00B2638D">
        <w:t xml:space="preserve"> </w:t>
      </w:r>
      <w:r w:rsidRPr="00274DDB">
        <w:t>tipo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discriminación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exclusión".</w:t>
      </w:r>
      <w:r w:rsidR="00B2638D">
        <w:t xml:space="preserve"> </w:t>
      </w:r>
    </w:p>
    <w:p w14:paraId="0A5D7191" w14:textId="4DF44161" w:rsidR="0042030B" w:rsidRPr="00274DDB" w:rsidRDefault="0042030B" w:rsidP="0042030B">
      <w:pPr>
        <w:jc w:val="both"/>
      </w:pPr>
      <w:r w:rsidRPr="00274DDB">
        <w:t>2.2.2.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5.-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aplicación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literal</w:t>
      </w:r>
      <w:r w:rsidR="00B2638D">
        <w:t xml:space="preserve"> </w:t>
      </w:r>
      <w:r w:rsidRPr="00274DDB">
        <w:t>f)</w:t>
      </w:r>
      <w:r w:rsidR="00B2638D">
        <w:t xml:space="preserve"> </w:t>
      </w:r>
      <w:r w:rsidRPr="00274DDB">
        <w:t>indica:</w:t>
      </w:r>
      <w:r w:rsidR="00B2638D">
        <w:t xml:space="preserve"> </w:t>
      </w:r>
      <w:r w:rsidRPr="00274DDB">
        <w:t>"Corresponsabilidad: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educativo</w:t>
      </w:r>
      <w:r w:rsidR="00B2638D">
        <w:t xml:space="preserve"> </w:t>
      </w:r>
      <w:r w:rsidRPr="00274DDB">
        <w:t>tiene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responsabilidad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gestionar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actuaciones</w:t>
      </w:r>
      <w:r w:rsidR="00B2638D">
        <w:t xml:space="preserve"> </w:t>
      </w:r>
      <w:r w:rsidRPr="00274DDB">
        <w:t>necesarias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hacer</w:t>
      </w:r>
      <w:r w:rsidR="00B2638D">
        <w:t xml:space="preserve"> </w:t>
      </w:r>
      <w:r w:rsidRPr="00274DDB">
        <w:t>efectivo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goce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niñas,</w:t>
      </w:r>
      <w:r w:rsidR="00B2638D">
        <w:t xml:space="preserve"> </w:t>
      </w:r>
      <w:r w:rsidRPr="00274DDB">
        <w:t>niños,</w:t>
      </w:r>
      <w:r w:rsidR="00B2638D">
        <w:t xml:space="preserve"> </w:t>
      </w:r>
      <w:r w:rsidRPr="00274DDB">
        <w:t>adolescentes;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deberá</w:t>
      </w:r>
      <w:r w:rsidR="00B2638D">
        <w:t xml:space="preserve"> </w:t>
      </w:r>
      <w:r w:rsidRPr="00274DDB">
        <w:t>coordinar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otras</w:t>
      </w:r>
      <w:r w:rsidR="00B2638D">
        <w:t xml:space="preserve"> </w:t>
      </w:r>
      <w:r w:rsidRPr="00274DDB">
        <w:t>entidades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actos.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actuaciones</w:t>
      </w:r>
      <w:r w:rsidR="00B2638D">
        <w:t xml:space="preserve"> </w:t>
      </w:r>
      <w:r w:rsidRPr="00274DDB">
        <w:t>administrativas</w:t>
      </w:r>
      <w:r w:rsidR="00B2638D">
        <w:t xml:space="preserve"> </w:t>
      </w:r>
      <w:r w:rsidRPr="00274DDB">
        <w:t>aplicarán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medidas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faciliten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personas.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formación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instrucción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niñas,</w:t>
      </w:r>
      <w:r w:rsidR="00B2638D">
        <w:t xml:space="preserve"> </w:t>
      </w:r>
      <w:r w:rsidRPr="00274DDB">
        <w:t>niños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adolescentes</w:t>
      </w:r>
      <w:r w:rsidR="00B2638D">
        <w:t xml:space="preserve"> </w:t>
      </w:r>
      <w:r w:rsidRPr="00274DDB">
        <w:t>demanda</w:t>
      </w:r>
      <w:r w:rsidR="00B2638D">
        <w:t xml:space="preserve"> </w:t>
      </w:r>
      <w:r w:rsidRPr="00274DDB">
        <w:t>corresponsabilidad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esfuerzo</w:t>
      </w:r>
      <w:r w:rsidR="00B2638D">
        <w:t xml:space="preserve"> </w:t>
      </w:r>
      <w:r w:rsidRPr="00274DDB">
        <w:t>compartido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estudiantes,</w:t>
      </w:r>
      <w:r w:rsidR="00B2638D">
        <w:t xml:space="preserve"> </w:t>
      </w:r>
      <w:r w:rsidRPr="00274DDB">
        <w:t>familias,</w:t>
      </w:r>
      <w:r w:rsidR="00B2638D">
        <w:t xml:space="preserve"> </w:t>
      </w:r>
      <w:r w:rsidRPr="00274DDB">
        <w:t>docentes,</w:t>
      </w:r>
      <w:r w:rsidR="00B2638D">
        <w:t xml:space="preserve"> </w:t>
      </w:r>
      <w:r w:rsidRPr="00274DDB">
        <w:t>centros</w:t>
      </w:r>
      <w:r w:rsidR="00B2638D">
        <w:t xml:space="preserve"> </w:t>
      </w:r>
      <w:r w:rsidRPr="00274DDB">
        <w:t>educativos,</w:t>
      </w:r>
      <w:r w:rsidR="00B2638D">
        <w:t xml:space="preserve"> </w:t>
      </w:r>
      <w:r w:rsidRPr="00274DDB">
        <w:t>comunidad,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Estado,</w:t>
      </w:r>
      <w:r w:rsidR="00B2638D">
        <w:t xml:space="preserve"> </w:t>
      </w:r>
      <w:r w:rsidRPr="00274DDB">
        <w:t>medios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comunicación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conjunto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sociedad,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orientarán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esta</w:t>
      </w:r>
      <w:r w:rsidR="00B2638D">
        <w:t xml:space="preserve"> </w:t>
      </w:r>
      <w:r w:rsidRPr="00274DDB">
        <w:t>ley".</w:t>
      </w:r>
      <w:r w:rsidR="00B2638D">
        <w:t xml:space="preserve"> </w:t>
      </w:r>
    </w:p>
    <w:p w14:paraId="3DDA6C9E" w14:textId="5BFD5B21" w:rsidR="0042030B" w:rsidRPr="00274DDB" w:rsidRDefault="0042030B" w:rsidP="0042030B">
      <w:pPr>
        <w:jc w:val="both"/>
      </w:pPr>
      <w:r w:rsidRPr="00274DDB">
        <w:t>2.2.3.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28.-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determina:</w:t>
      </w:r>
      <w:r w:rsidR="00B2638D">
        <w:t xml:space="preserve"> </w:t>
      </w:r>
      <w:r w:rsidRPr="00274DDB">
        <w:t>"Corresponde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Función</w:t>
      </w:r>
      <w:r w:rsidR="00B2638D">
        <w:t xml:space="preserve"> </w:t>
      </w:r>
      <w:r w:rsidRPr="00274DDB">
        <w:t>Ejecutiva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ejercerá</w:t>
      </w:r>
      <w:r w:rsidR="00B2638D">
        <w:t xml:space="preserve"> </w:t>
      </w:r>
      <w:r w:rsidRPr="00274DDB">
        <w:t>el</w:t>
      </w:r>
      <w:r w:rsidR="00B2638D">
        <w:t xml:space="preserve"> </w:t>
      </w:r>
      <w:proofErr w:type="gramStart"/>
      <w:r w:rsidRPr="00274DDB">
        <w:t>Ministro</w:t>
      </w:r>
      <w:proofErr w:type="gramEnd"/>
      <w:r w:rsidR="00B2638D">
        <w:t xml:space="preserve"> </w:t>
      </w:r>
      <w:r w:rsidRPr="00274DDB">
        <w:t>o</w:t>
      </w:r>
      <w:r w:rsidR="00B2638D">
        <w:t xml:space="preserve"> </w:t>
      </w:r>
      <w:proofErr w:type="gramStart"/>
      <w:r w:rsidRPr="00274DDB">
        <w:t>Ministra</w:t>
      </w:r>
      <w:proofErr w:type="gramEnd"/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ramo.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funciones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procura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integralidad,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articulará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acciones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entidades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organismos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competentes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materia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inclusión</w:t>
      </w:r>
      <w:r w:rsidR="00B2638D">
        <w:t xml:space="preserve"> </w:t>
      </w:r>
      <w:r w:rsidRPr="00274DDB">
        <w:t>económica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social,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intercultural</w:t>
      </w:r>
      <w:r w:rsidR="00B2638D">
        <w:t xml:space="preserve"> </w:t>
      </w:r>
      <w:r w:rsidRPr="00274DDB">
        <w:t>bilingüe,</w:t>
      </w:r>
      <w:r w:rsidR="00B2638D">
        <w:t xml:space="preserve"> </w:t>
      </w:r>
      <w:r w:rsidRPr="00274DDB">
        <w:t>evaluación</w:t>
      </w:r>
      <w:r w:rsidR="00B2638D">
        <w:t xml:space="preserve"> </w:t>
      </w:r>
      <w:r w:rsidRPr="00274DDB">
        <w:t>educativa,</w:t>
      </w:r>
      <w:r w:rsidR="00B2638D">
        <w:t xml:space="preserve"> </w:t>
      </w:r>
      <w:r w:rsidRPr="00274DDB">
        <w:t>formación</w:t>
      </w:r>
      <w:r w:rsidR="00B2638D">
        <w:t xml:space="preserve"> </w:t>
      </w:r>
      <w:r w:rsidRPr="00274DDB">
        <w:t>docente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superior".</w:t>
      </w:r>
      <w:r w:rsidR="00B2638D">
        <w:t xml:space="preserve"> </w:t>
      </w:r>
    </w:p>
    <w:p w14:paraId="7F85B1ED" w14:textId="2C543A48" w:rsidR="0042030B" w:rsidRPr="00274DDB" w:rsidRDefault="0042030B" w:rsidP="0042030B">
      <w:pPr>
        <w:jc w:val="both"/>
      </w:pPr>
      <w:r w:rsidRPr="00274DDB">
        <w:t>2.2.4.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29.-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señala:</w:t>
      </w:r>
      <w:r w:rsidR="00B2638D">
        <w:t xml:space="preserve"> </w:t>
      </w:r>
      <w:r w:rsidRPr="00274DDB">
        <w:t>"La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Nacional,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rectora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formulará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políticas</w:t>
      </w:r>
      <w:r w:rsidR="00B2638D">
        <w:t xml:space="preserve"> </w:t>
      </w:r>
      <w:r w:rsidRPr="00274DDB">
        <w:t>nacionales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sector,</w:t>
      </w:r>
      <w:r w:rsidR="00B2638D">
        <w:t xml:space="preserve"> </w:t>
      </w:r>
      <w:r w:rsidRPr="00274DDB">
        <w:t>estándares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educativos,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política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talento</w:t>
      </w:r>
      <w:r w:rsidR="00B2638D">
        <w:t xml:space="preserve"> </w:t>
      </w:r>
      <w:r w:rsidRPr="00274DDB">
        <w:t>humano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educativo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expedirá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acuerdos,</w:t>
      </w:r>
      <w:r w:rsidR="00B2638D">
        <w:t xml:space="preserve"> </w:t>
      </w:r>
      <w:r w:rsidRPr="00274DDB">
        <w:t>reglamentos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demás</w:t>
      </w:r>
      <w:r w:rsidR="00B2638D">
        <w:t xml:space="preserve"> </w:t>
      </w:r>
      <w:r w:rsidRPr="00274DDB">
        <w:t>normativa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requiera.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competencia</w:t>
      </w:r>
      <w:r w:rsidR="00B2638D">
        <w:t xml:space="preserve"> </w:t>
      </w:r>
      <w:r w:rsidRPr="00274DDB">
        <w:t>sobre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provisión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educativos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ejerce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exclusiva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concurrente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distritos</w:t>
      </w:r>
      <w:r w:rsidR="00B2638D">
        <w:t xml:space="preserve"> </w:t>
      </w:r>
      <w:r w:rsidRPr="00274DDB">
        <w:t>metropolitanos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Descentralizados,</w:t>
      </w:r>
      <w:r w:rsidR="00B2638D">
        <w:t xml:space="preserve"> </w:t>
      </w:r>
      <w:r w:rsidRPr="00274DDB">
        <w:t>distritos</w:t>
      </w:r>
      <w:r w:rsidR="00B2638D">
        <w:t xml:space="preserve"> </w:t>
      </w:r>
      <w:r w:rsidRPr="00274DDB">
        <w:t>metropolitanos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parroquiales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República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leyes".</w:t>
      </w:r>
      <w:r w:rsidR="00B2638D">
        <w:t xml:space="preserve"> </w:t>
      </w:r>
    </w:p>
    <w:p w14:paraId="4707CAB5" w14:textId="45C621C2" w:rsidR="0042030B" w:rsidRPr="00274DDB" w:rsidRDefault="0042030B" w:rsidP="0042030B">
      <w:pPr>
        <w:jc w:val="both"/>
      </w:pPr>
      <w:r w:rsidRPr="00274DDB">
        <w:t>2.2.5.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48.-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relación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municipales.-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perjuicio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establecido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República,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leyes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particular,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Código</w:t>
      </w:r>
      <w:r w:rsidR="00B2638D">
        <w:t xml:space="preserve"> </w:t>
      </w:r>
      <w:r w:rsidRPr="00274DDB">
        <w:t>Orgánico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Organización</w:t>
      </w:r>
      <w:r w:rsidR="00B2638D">
        <w:t xml:space="preserve"> </w:t>
      </w:r>
      <w:r w:rsidRPr="00274DDB">
        <w:t>Territorial,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Descentralización,</w:t>
      </w:r>
      <w:r w:rsidR="00B2638D">
        <w:t xml:space="preserve"> </w:t>
      </w:r>
      <w:r w:rsidRPr="00274DDB">
        <w:t>son</w:t>
      </w:r>
      <w:r w:rsidR="00B2638D">
        <w:t xml:space="preserve"> </w:t>
      </w:r>
      <w:r w:rsidRPr="00274DDB">
        <w:t>responsabilidades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municipales,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relación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centros</w:t>
      </w:r>
      <w:r w:rsidR="00B2638D">
        <w:t xml:space="preserve"> </w:t>
      </w:r>
      <w:r w:rsidRPr="00274DDB">
        <w:t>educativos,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siguientes:</w:t>
      </w:r>
      <w:r w:rsidR="00B2638D">
        <w:t xml:space="preserve"> </w:t>
      </w:r>
      <w:r w:rsidRPr="00274DDB">
        <w:t>a.</w:t>
      </w:r>
      <w:r w:rsidR="00B2638D">
        <w:t xml:space="preserve"> </w:t>
      </w:r>
      <w:r w:rsidRPr="00274DDB">
        <w:t>Brindar</w:t>
      </w:r>
      <w:r w:rsidR="00B2638D">
        <w:t xml:space="preserve"> </w:t>
      </w:r>
      <w:r w:rsidRPr="00274DDB">
        <w:t>seguridad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establecimientos</w:t>
      </w:r>
      <w:r w:rsidR="00B2638D">
        <w:t xml:space="preserve"> </w:t>
      </w:r>
      <w:r w:rsidRPr="00274DDB">
        <w:t>educativos</w:t>
      </w:r>
      <w:r w:rsidR="00B2638D">
        <w:t xml:space="preserve"> </w:t>
      </w:r>
      <w:r w:rsidRPr="00274DDB">
        <w:t>frente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riesgos</w:t>
      </w:r>
      <w:r w:rsidR="00B2638D">
        <w:t xml:space="preserve"> </w:t>
      </w:r>
      <w:r w:rsidRPr="00274DDB">
        <w:t>rurales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antrópicos;</w:t>
      </w:r>
      <w:r w:rsidR="00B2638D">
        <w:t xml:space="preserve"> </w:t>
      </w:r>
      <w:r w:rsidRPr="00274DDB">
        <w:t>b.</w:t>
      </w:r>
      <w:r w:rsidR="00B2638D">
        <w:t xml:space="preserve"> </w:t>
      </w:r>
      <w:r w:rsidRPr="00274DDB">
        <w:t>Dar</w:t>
      </w:r>
      <w:r w:rsidR="00B2638D">
        <w:t xml:space="preserve"> </w:t>
      </w:r>
      <w:r w:rsidRPr="00274DDB">
        <w:lastRenderedPageBreak/>
        <w:t>mantenimiento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protección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instalaciones</w:t>
      </w:r>
      <w:r w:rsidR="00B2638D">
        <w:t xml:space="preserve"> </w:t>
      </w:r>
      <w:r w:rsidRPr="00274DDB">
        <w:t>patrimoniales</w:t>
      </w:r>
      <w:r w:rsidR="00B2638D">
        <w:t xml:space="preserve"> </w:t>
      </w:r>
      <w:r w:rsidRPr="00274DDB">
        <w:t>utilizadas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funcionamiento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centros</w:t>
      </w:r>
      <w:r w:rsidR="00B2638D">
        <w:t xml:space="preserve"> </w:t>
      </w:r>
      <w:r w:rsidRPr="00274DDB">
        <w:t>educativos.</w:t>
      </w:r>
      <w:r w:rsidR="00B2638D">
        <w:t xml:space="preserve"> </w:t>
      </w:r>
      <w:r w:rsidRPr="00274DDB">
        <w:t>[...]</w:t>
      </w:r>
      <w:r w:rsidR="00B2638D">
        <w:t xml:space="preserve"> </w:t>
      </w:r>
      <w:r w:rsidRPr="00274DDB">
        <w:t>g.</w:t>
      </w:r>
      <w:r w:rsidR="00B2638D">
        <w:t xml:space="preserve"> </w:t>
      </w:r>
      <w:r w:rsidRPr="00274DDB">
        <w:t>Apoyar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construcción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espacios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utilización</w:t>
      </w:r>
      <w:r w:rsidR="00B2638D">
        <w:t xml:space="preserve"> </w:t>
      </w:r>
      <w:r w:rsidRPr="00274DDB">
        <w:t>escolar.</w:t>
      </w:r>
      <w:r w:rsidR="00B2638D">
        <w:t xml:space="preserve"> </w:t>
      </w:r>
    </w:p>
    <w:p w14:paraId="10F8541A" w14:textId="52A7CAAB" w:rsidR="0042030B" w:rsidRPr="00274DDB" w:rsidRDefault="0042030B" w:rsidP="0042030B">
      <w:pPr>
        <w:jc w:val="both"/>
      </w:pPr>
      <w:r w:rsidRPr="00274DDB">
        <w:t>2.2.6.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tiene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misión</w:t>
      </w:r>
      <w:r w:rsidR="00B2638D">
        <w:t xml:space="preserve"> </w:t>
      </w:r>
      <w:r w:rsidRPr="00274DDB">
        <w:t>garantizar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acceso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inicial,</w:t>
      </w:r>
      <w:r w:rsidR="00B2638D">
        <w:t xml:space="preserve"> </w:t>
      </w:r>
      <w:r w:rsidRPr="00274DDB">
        <w:t>básica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bachillerato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habitantes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territorio</w:t>
      </w:r>
      <w:r w:rsidR="00B2638D">
        <w:t xml:space="preserve"> </w:t>
      </w:r>
      <w:r w:rsidRPr="00274DDB">
        <w:t>nacional,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formación</w:t>
      </w:r>
      <w:r w:rsidR="00B2638D">
        <w:t xml:space="preserve"> </w:t>
      </w:r>
      <w:r w:rsidRPr="00274DDB">
        <w:t>integral,</w:t>
      </w:r>
      <w:r w:rsidR="00B2638D">
        <w:t xml:space="preserve"> </w:t>
      </w:r>
      <w:r w:rsidRPr="00274DDB">
        <w:t>holística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inclusiva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niños,</w:t>
      </w:r>
      <w:r w:rsidR="00B2638D">
        <w:t xml:space="preserve"> </w:t>
      </w:r>
      <w:r w:rsidRPr="00274DDB">
        <w:t>niñas,</w:t>
      </w:r>
      <w:r w:rsidR="00B2638D">
        <w:t xml:space="preserve"> </w:t>
      </w:r>
      <w:r w:rsidRPr="00274DDB">
        <w:t>jóvenes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adultos,</w:t>
      </w:r>
      <w:r w:rsidR="00B2638D">
        <w:t xml:space="preserve"> </w:t>
      </w:r>
      <w:r w:rsidRPr="00274DDB">
        <w:t>tomando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cuenta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interculturalidad,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plurinacionalidad,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lenguas</w:t>
      </w:r>
      <w:r w:rsidR="00B2638D">
        <w:t xml:space="preserve"> </w:t>
      </w:r>
      <w:r w:rsidRPr="00274DDB">
        <w:t>ancestrales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género</w:t>
      </w:r>
      <w:r w:rsidR="00B2638D">
        <w:t xml:space="preserve"> </w:t>
      </w:r>
      <w:r w:rsidRPr="00274DDB">
        <w:t>desde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enfoque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deberes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fortalecer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social,</w:t>
      </w:r>
      <w:r w:rsidR="00B2638D">
        <w:t xml:space="preserve"> </w:t>
      </w:r>
      <w:r w:rsidRPr="00274DDB">
        <w:t>económico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cultural,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ciudadanía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unidad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diversidad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sociedad</w:t>
      </w:r>
      <w:r w:rsidR="00B2638D">
        <w:t xml:space="preserve"> </w:t>
      </w:r>
      <w:r w:rsidRPr="00274DDB">
        <w:t>ecuatoriana.</w:t>
      </w:r>
      <w:r w:rsidR="00B2638D">
        <w:t xml:space="preserve"> </w:t>
      </w:r>
      <w:r w:rsidRPr="00274DDB">
        <w:t>Esta</w:t>
      </w:r>
      <w:r w:rsidR="00B2638D">
        <w:t xml:space="preserve"> </w:t>
      </w:r>
      <w:r w:rsidRPr="00274DDB">
        <w:t>entidad</w:t>
      </w:r>
      <w:r w:rsidR="00B2638D">
        <w:t xml:space="preserve"> </w:t>
      </w:r>
      <w:r w:rsidRPr="00274DDB">
        <w:t>define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visión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brindará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centrada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ser</w:t>
      </w:r>
      <w:r w:rsidR="00B2638D">
        <w:t xml:space="preserve"> </w:t>
      </w:r>
      <w:r w:rsidRPr="00274DDB">
        <w:t>humano,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calidad,</w:t>
      </w:r>
      <w:r w:rsidR="00B2638D">
        <w:t xml:space="preserve"> </w:t>
      </w:r>
      <w:r w:rsidRPr="00274DDB">
        <w:t>calidez,</w:t>
      </w:r>
      <w:r w:rsidR="00B2638D">
        <w:t xml:space="preserve"> </w:t>
      </w:r>
      <w:r w:rsidRPr="00274DDB">
        <w:t>integral,</w:t>
      </w:r>
      <w:r w:rsidR="00B2638D">
        <w:t xml:space="preserve"> </w:t>
      </w:r>
      <w:r w:rsidRPr="00274DDB">
        <w:t>holística,</w:t>
      </w:r>
      <w:r w:rsidR="00B2638D">
        <w:t xml:space="preserve"> </w:t>
      </w:r>
      <w:r w:rsidRPr="00274DDB">
        <w:t>crítica,</w:t>
      </w:r>
      <w:r w:rsidR="00B2638D">
        <w:t xml:space="preserve"> </w:t>
      </w:r>
      <w:r w:rsidRPr="00274DDB">
        <w:t>participativa,</w:t>
      </w:r>
      <w:r w:rsidR="00B2638D">
        <w:t xml:space="preserve"> </w:t>
      </w:r>
      <w:r w:rsidRPr="00274DDB">
        <w:t>democrática,</w:t>
      </w:r>
      <w:r w:rsidR="00B2638D">
        <w:t xml:space="preserve"> </w:t>
      </w:r>
      <w:r w:rsidRPr="00274DDB">
        <w:t>inclusiva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interactiva,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equidad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género,</w:t>
      </w:r>
      <w:r w:rsidR="00B2638D">
        <w:t xml:space="preserve"> </w:t>
      </w:r>
      <w:r w:rsidRPr="00274DDB">
        <w:t>basado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sabiduría</w:t>
      </w:r>
      <w:r w:rsidR="00B2638D">
        <w:t xml:space="preserve"> </w:t>
      </w:r>
      <w:r w:rsidRPr="00274DDB">
        <w:t>ancestral,</w:t>
      </w:r>
      <w:r w:rsidR="00B2638D">
        <w:t xml:space="preserve"> </w:t>
      </w:r>
      <w:r w:rsidRPr="00274DDB">
        <w:t>plurinacionalidad,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identidad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pertinencia</w:t>
      </w:r>
      <w:r w:rsidR="00B2638D">
        <w:t xml:space="preserve"> </w:t>
      </w:r>
      <w:r w:rsidRPr="00274DDB">
        <w:t>cultural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satisface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necesidades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aprendizaje</w:t>
      </w:r>
      <w:r w:rsidR="00B2638D">
        <w:t xml:space="preserve"> </w:t>
      </w:r>
      <w:r w:rsidRPr="00274DDB">
        <w:t>individual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social,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contribuye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fortalecer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identidad</w:t>
      </w:r>
      <w:r w:rsidR="00B2638D">
        <w:t xml:space="preserve"> </w:t>
      </w:r>
      <w:r w:rsidRPr="00274DDB">
        <w:t>cultural,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construcción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ciudadanía,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articule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diferentes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modalidades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educación.</w:t>
      </w:r>
      <w:r w:rsidR="00B2638D">
        <w:t xml:space="preserve"> </w:t>
      </w:r>
    </w:p>
    <w:p w14:paraId="21BF34D3" w14:textId="1E55C41C" w:rsidR="0042030B" w:rsidRPr="00274DDB" w:rsidRDefault="0042030B" w:rsidP="0042030B">
      <w:pPr>
        <w:jc w:val="both"/>
      </w:pPr>
      <w:r w:rsidRPr="00274DDB">
        <w:t>2.2.7.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Disposición</w:t>
      </w:r>
      <w:r w:rsidR="00B2638D">
        <w:t xml:space="preserve"> </w:t>
      </w:r>
      <w:r w:rsidRPr="00274DDB">
        <w:t>General</w:t>
      </w:r>
      <w:r w:rsidR="00B2638D">
        <w:t xml:space="preserve"> </w:t>
      </w:r>
      <w:r w:rsidRPr="00274DDB">
        <w:t>Sexta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"Los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cuanto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planificación,</w:t>
      </w:r>
      <w:r w:rsidR="00B2638D">
        <w:t xml:space="preserve"> </w:t>
      </w:r>
      <w:r w:rsidRPr="00274DDB">
        <w:t>construcción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equipamiento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regirán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determinado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Código</w:t>
      </w:r>
      <w:r w:rsidR="00B2638D">
        <w:t xml:space="preserve"> </w:t>
      </w:r>
      <w:r w:rsidRPr="00274DDB">
        <w:t>Orgánico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organización</w:t>
      </w:r>
      <w:r w:rsidR="00B2638D">
        <w:t xml:space="preserve"> </w:t>
      </w:r>
      <w:r w:rsidRPr="00274DDB">
        <w:t>Territorial,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Descentralización".</w:t>
      </w:r>
    </w:p>
    <w:p w14:paraId="3F5A5227" w14:textId="2065DF3D" w:rsidR="0042030B" w:rsidRPr="00274DDB" w:rsidRDefault="0042030B" w:rsidP="0042030B">
      <w:pPr>
        <w:jc w:val="both"/>
      </w:pPr>
      <w:r w:rsidRPr="00274DDB">
        <w:rPr>
          <w:b/>
        </w:rPr>
        <w:t>2.3.</w:t>
      </w:r>
      <w:r w:rsidR="00B2638D">
        <w:rPr>
          <w:b/>
        </w:rPr>
        <w:t xml:space="preserve"> </w:t>
      </w:r>
      <w:r w:rsidRPr="00274DDB">
        <w:rPr>
          <w:b/>
        </w:rPr>
        <w:t>Estatuto</w:t>
      </w:r>
      <w:r w:rsidR="00B2638D">
        <w:rPr>
          <w:b/>
        </w:rPr>
        <w:t xml:space="preserve"> </w:t>
      </w:r>
      <w:r w:rsidRPr="00274DDB">
        <w:rPr>
          <w:b/>
        </w:rPr>
        <w:t>del</w:t>
      </w:r>
      <w:r w:rsidR="00B2638D">
        <w:rPr>
          <w:b/>
        </w:rPr>
        <w:t xml:space="preserve"> </w:t>
      </w:r>
      <w:r w:rsidRPr="00274DDB">
        <w:rPr>
          <w:b/>
        </w:rPr>
        <w:t>Régimen</w:t>
      </w:r>
      <w:r w:rsidR="00B2638D">
        <w:rPr>
          <w:b/>
        </w:rPr>
        <w:t xml:space="preserve"> </w:t>
      </w:r>
      <w:r w:rsidRPr="00274DDB">
        <w:rPr>
          <w:b/>
        </w:rPr>
        <w:t>Jurídico</w:t>
      </w:r>
      <w:r w:rsidR="00B2638D">
        <w:rPr>
          <w:b/>
        </w:rPr>
        <w:t xml:space="preserve"> </w:t>
      </w:r>
      <w:r w:rsidRPr="00274DDB">
        <w:rPr>
          <w:b/>
        </w:rPr>
        <w:t>y</w:t>
      </w:r>
      <w:r w:rsidR="00B2638D">
        <w:rPr>
          <w:b/>
        </w:rPr>
        <w:t xml:space="preserve"> </w:t>
      </w:r>
      <w:r w:rsidRPr="00274DDB">
        <w:rPr>
          <w:b/>
        </w:rPr>
        <w:t>Administrativo</w:t>
      </w:r>
      <w:r w:rsidR="00B2638D">
        <w:rPr>
          <w:b/>
        </w:rPr>
        <w:t xml:space="preserve"> </w:t>
      </w:r>
      <w:r w:rsidRPr="00274DDB">
        <w:rPr>
          <w:b/>
        </w:rPr>
        <w:t>de</w:t>
      </w:r>
      <w:r w:rsidR="00B2638D">
        <w:rPr>
          <w:b/>
        </w:rPr>
        <w:t xml:space="preserve"> </w:t>
      </w:r>
      <w:r w:rsidRPr="00274DDB">
        <w:rPr>
          <w:b/>
        </w:rPr>
        <w:t>la</w:t>
      </w:r>
      <w:r w:rsidR="00B2638D">
        <w:rPr>
          <w:b/>
        </w:rPr>
        <w:t xml:space="preserve"> </w:t>
      </w:r>
      <w:r w:rsidRPr="00274DDB">
        <w:rPr>
          <w:b/>
        </w:rPr>
        <w:t>Función</w:t>
      </w:r>
      <w:r w:rsidR="00B2638D">
        <w:rPr>
          <w:b/>
        </w:rPr>
        <w:t xml:space="preserve"> </w:t>
      </w:r>
      <w:r w:rsidRPr="00274DDB">
        <w:rPr>
          <w:b/>
        </w:rPr>
        <w:t>Ejecutiva</w:t>
      </w:r>
      <w:r w:rsidR="00B2638D">
        <w:rPr>
          <w:b/>
        </w:rPr>
        <w:t xml:space="preserve"> </w:t>
      </w:r>
      <w:r w:rsidRPr="00274DDB">
        <w:rPr>
          <w:b/>
        </w:rPr>
        <w:t>2.3.1.</w:t>
      </w:r>
      <w:r w:rsidR="00B2638D">
        <w:rPr>
          <w:b/>
        </w:rPr>
        <w:t xml:space="preserve"> </w:t>
      </w:r>
      <w:r w:rsidRPr="00274DDB">
        <w:rPr>
          <w:b/>
        </w:rPr>
        <w:t>El</w:t>
      </w:r>
      <w:r w:rsidR="00B2638D">
        <w:rPr>
          <w:b/>
        </w:rPr>
        <w:t xml:space="preserve"> </w:t>
      </w:r>
      <w:r w:rsidRPr="00274DDB">
        <w:rPr>
          <w:b/>
        </w:rPr>
        <w:t>artículo</w:t>
      </w:r>
      <w:r w:rsidR="00B2638D">
        <w:t xml:space="preserve"> </w:t>
      </w:r>
      <w:r w:rsidRPr="00274DDB">
        <w:t>155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Administración</w:t>
      </w:r>
      <w:r w:rsidR="00B2638D">
        <w:t xml:space="preserve"> </w:t>
      </w:r>
      <w:r w:rsidRPr="00274DDB">
        <w:t>Pública,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conformidad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dispuesto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Orgánica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Procuraduría</w:t>
      </w:r>
      <w:r w:rsidR="00B2638D">
        <w:t xml:space="preserve"> </w:t>
      </w:r>
      <w:r w:rsidRPr="00274DDB">
        <w:t>General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Estado,</w:t>
      </w:r>
      <w:r w:rsidR="00B2638D">
        <w:t xml:space="preserve"> </w:t>
      </w:r>
      <w:r w:rsidRPr="00274DDB">
        <w:t>está</w:t>
      </w:r>
      <w:r w:rsidR="00B2638D">
        <w:t xml:space="preserve"> </w:t>
      </w:r>
      <w:r w:rsidRPr="00274DDB">
        <w:t>facultada</w:t>
      </w:r>
      <w:r w:rsidR="00B2638D">
        <w:t xml:space="preserve"> </w:t>
      </w:r>
      <w:r w:rsidRPr="00274DDB">
        <w:t>"a</w:t>
      </w:r>
      <w:r w:rsidR="00B2638D">
        <w:t xml:space="preserve"> </w:t>
      </w:r>
      <w:r w:rsidRPr="00274DDB">
        <w:t>celebrar</w:t>
      </w:r>
      <w:r w:rsidR="00B2638D">
        <w:t xml:space="preserve"> </w:t>
      </w:r>
      <w:r w:rsidRPr="00274DDB">
        <w:t>acuerdos,</w:t>
      </w:r>
      <w:r w:rsidR="00B2638D">
        <w:t xml:space="preserve"> </w:t>
      </w:r>
      <w:r w:rsidRPr="00274DDB">
        <w:t>pactos,</w:t>
      </w:r>
      <w:r w:rsidR="00B2638D">
        <w:t xml:space="preserve"> </w:t>
      </w:r>
      <w:r w:rsidRPr="00274DDB">
        <w:t>convenios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contratos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personas</w:t>
      </w:r>
      <w:r w:rsidR="00B2638D">
        <w:t xml:space="preserve"> </w:t>
      </w:r>
      <w:r w:rsidRPr="00274DDB">
        <w:t>tanto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</w:t>
      </w:r>
      <w:r w:rsidR="00B2638D">
        <w:t xml:space="preserve"> </w:t>
      </w:r>
      <w:r w:rsidRPr="00274DDB">
        <w:t>público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privado,</w:t>
      </w:r>
      <w:r w:rsidR="00B2638D">
        <w:t xml:space="preserve"> </w:t>
      </w:r>
      <w:r w:rsidRPr="00274DDB">
        <w:t>siempre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sean</w:t>
      </w:r>
      <w:r w:rsidR="00B2638D">
        <w:t xml:space="preserve"> </w:t>
      </w:r>
      <w:r w:rsidRPr="00274DDB">
        <w:t>contrarios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ordenamiento</w:t>
      </w:r>
      <w:r w:rsidR="00B2638D">
        <w:t xml:space="preserve"> </w:t>
      </w:r>
      <w:r w:rsidRPr="00274DDB">
        <w:t>jurídico</w:t>
      </w:r>
      <w:r w:rsidR="00B2638D">
        <w:t xml:space="preserve"> </w:t>
      </w:r>
      <w:r w:rsidRPr="00274DDB">
        <w:t>ni</w:t>
      </w:r>
      <w:r w:rsidR="00B2638D">
        <w:t xml:space="preserve"> </w:t>
      </w:r>
      <w:r w:rsidRPr="00274DDB">
        <w:t>versen</w:t>
      </w:r>
      <w:r w:rsidR="00B2638D">
        <w:t xml:space="preserve"> </w:t>
      </w:r>
      <w:r w:rsidRPr="00274DDB">
        <w:t>sobre</w:t>
      </w:r>
      <w:r w:rsidR="00B2638D">
        <w:t xml:space="preserve"> </w:t>
      </w:r>
      <w:r w:rsidRPr="00274DDB">
        <w:t>materias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susceptibles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transacción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tengan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objeto</w:t>
      </w:r>
      <w:r w:rsidR="00B2638D">
        <w:t xml:space="preserve"> </w:t>
      </w:r>
      <w:r w:rsidRPr="00274DDB">
        <w:t>satisfacer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interés</w:t>
      </w:r>
      <w:r w:rsidR="00B2638D">
        <w:t xml:space="preserve"> </w:t>
      </w:r>
      <w:r w:rsidRPr="00274DDB">
        <w:t>público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tienen</w:t>
      </w:r>
      <w:r w:rsidR="00B2638D">
        <w:t xml:space="preserve"> </w:t>
      </w:r>
      <w:r w:rsidRPr="00274DDB">
        <w:t>encomendado,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alcance,</w:t>
      </w:r>
      <w:r w:rsidR="00B2638D">
        <w:t xml:space="preserve"> </w:t>
      </w:r>
      <w:r w:rsidRPr="00274DDB">
        <w:t>efectos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régimen</w:t>
      </w:r>
      <w:r w:rsidR="00B2638D">
        <w:t xml:space="preserve"> </w:t>
      </w:r>
      <w:r w:rsidRPr="00274DDB">
        <w:t>jurídico</w:t>
      </w:r>
      <w:r w:rsidR="00B2638D">
        <w:t xml:space="preserve"> </w:t>
      </w:r>
      <w:r w:rsidRPr="00274DDB">
        <w:t>específico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caso</w:t>
      </w:r>
      <w:r w:rsidR="00B2638D">
        <w:t xml:space="preserve"> </w:t>
      </w:r>
      <w:r w:rsidRPr="00274DDB">
        <w:t>prevea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disposición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regule,</w:t>
      </w:r>
      <w:r w:rsidR="00B2638D">
        <w:t xml:space="preserve"> </w:t>
      </w:r>
      <w:r w:rsidRPr="00274DDB">
        <w:t>pudiendo</w:t>
      </w:r>
      <w:r w:rsidR="00B2638D">
        <w:t xml:space="preserve"> </w:t>
      </w:r>
      <w:r w:rsidRPr="00274DDB">
        <w:t>tales</w:t>
      </w:r>
      <w:r w:rsidR="00B2638D">
        <w:t xml:space="preserve"> </w:t>
      </w:r>
      <w:r w:rsidRPr="00274DDB">
        <w:t>actos</w:t>
      </w:r>
      <w:r w:rsidR="00B2638D">
        <w:t xml:space="preserve"> </w:t>
      </w:r>
      <w:r w:rsidRPr="00274DDB">
        <w:t>tener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consideración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finalizadores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procedimientos</w:t>
      </w:r>
      <w:r w:rsidR="00B2638D">
        <w:t xml:space="preserve"> </w:t>
      </w:r>
      <w:r w:rsidRPr="00274DDB">
        <w:t>administrativos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insertarse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mismos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carácter</w:t>
      </w:r>
      <w:r w:rsidR="00B2638D">
        <w:t xml:space="preserve"> </w:t>
      </w:r>
      <w:r w:rsidRPr="00274DDB">
        <w:t>previo,</w:t>
      </w:r>
      <w:r w:rsidR="00B2638D">
        <w:t xml:space="preserve"> </w:t>
      </w:r>
      <w:r w:rsidRPr="00274DDB">
        <w:t>vinculante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no,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resolución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les</w:t>
      </w:r>
      <w:r w:rsidR="00B2638D">
        <w:t xml:space="preserve"> </w:t>
      </w:r>
      <w:r w:rsidRPr="00274DDB">
        <w:t>ponga</w:t>
      </w:r>
      <w:r w:rsidR="00B2638D">
        <w:t xml:space="preserve"> </w:t>
      </w:r>
      <w:r w:rsidRPr="00274DDB">
        <w:t>fin".</w:t>
      </w:r>
    </w:p>
    <w:p w14:paraId="070E714C" w14:textId="59B7461E" w:rsidR="0042030B" w:rsidRPr="00274DDB" w:rsidRDefault="0042030B" w:rsidP="0042030B">
      <w:pPr>
        <w:jc w:val="both"/>
        <w:rPr>
          <w:b/>
          <w:sz w:val="24"/>
        </w:rPr>
      </w:pPr>
      <w:r w:rsidRPr="00274DDB">
        <w:rPr>
          <w:b/>
          <w:sz w:val="24"/>
        </w:rPr>
        <w:t>2.4.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Código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Orgánico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Administrativo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-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COA</w:t>
      </w:r>
      <w:r w:rsidR="00B2638D">
        <w:rPr>
          <w:b/>
          <w:sz w:val="24"/>
        </w:rPr>
        <w:t xml:space="preserve"> </w:t>
      </w:r>
    </w:p>
    <w:p w14:paraId="501D1CE4" w14:textId="55CCEE69" w:rsidR="0042030B" w:rsidRPr="00274DDB" w:rsidRDefault="0042030B" w:rsidP="0042030B">
      <w:pPr>
        <w:jc w:val="both"/>
      </w:pPr>
      <w:r w:rsidRPr="00274DDB">
        <w:t>2.4.1.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9.-</w:t>
      </w:r>
      <w:r w:rsidR="00B2638D">
        <w:t xml:space="preserve"> </w:t>
      </w:r>
      <w:r w:rsidRPr="00274DDB">
        <w:t>Principio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Coordinación.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determina:</w:t>
      </w:r>
      <w:r w:rsidR="00B2638D">
        <w:t xml:space="preserve"> </w:t>
      </w:r>
      <w:r w:rsidRPr="00274DDB">
        <w:t>"Las</w:t>
      </w:r>
      <w:r w:rsidR="00B2638D">
        <w:t xml:space="preserve"> </w:t>
      </w:r>
      <w:r w:rsidRPr="00274DDB">
        <w:t>administraciones</w:t>
      </w:r>
      <w:r w:rsidR="00B2638D">
        <w:t xml:space="preserve"> </w:t>
      </w:r>
      <w:r w:rsidRPr="00274DDB">
        <w:t>públicas</w:t>
      </w:r>
      <w:r w:rsidR="00B2638D">
        <w:t xml:space="preserve"> </w:t>
      </w:r>
      <w:r w:rsidRPr="00274DDB">
        <w:t>desarrollan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racional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ordenada,</w:t>
      </w:r>
      <w:r w:rsidR="00B2638D">
        <w:t xml:space="preserve"> </w:t>
      </w:r>
      <w:r w:rsidRPr="00274DDB">
        <w:t>evitan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duplicidades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omisiones".</w:t>
      </w:r>
      <w:r w:rsidR="00B2638D">
        <w:t xml:space="preserve"> </w:t>
      </w:r>
    </w:p>
    <w:p w14:paraId="07EA3E15" w14:textId="7D1468B1" w:rsidR="0042030B" w:rsidRPr="00274DDB" w:rsidRDefault="0042030B" w:rsidP="0042030B">
      <w:pPr>
        <w:jc w:val="both"/>
        <w:rPr>
          <w:b/>
        </w:rPr>
      </w:pPr>
      <w:r w:rsidRPr="00274DDB">
        <w:t>2.4.2.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28.-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colaboración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que:</w:t>
      </w:r>
      <w:r w:rsidR="00B2638D">
        <w:t xml:space="preserve"> </w:t>
      </w:r>
      <w:r w:rsidRPr="00274DDB">
        <w:t>"Las</w:t>
      </w:r>
      <w:r w:rsidR="00B2638D">
        <w:t xml:space="preserve"> </w:t>
      </w:r>
      <w:r w:rsidRPr="00274DDB">
        <w:t>administraciones</w:t>
      </w:r>
      <w:r w:rsidR="00B2638D">
        <w:t xml:space="preserve"> </w:t>
      </w:r>
      <w:r w:rsidRPr="00274DDB">
        <w:t>trabajarán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coordinada,</w:t>
      </w:r>
      <w:r w:rsidR="00B2638D">
        <w:t xml:space="preserve"> </w:t>
      </w:r>
      <w:r w:rsidRPr="00274DDB">
        <w:t>complementaria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prestándose</w:t>
      </w:r>
      <w:r w:rsidR="00B2638D">
        <w:t xml:space="preserve"> </w:t>
      </w:r>
      <w:r w:rsidRPr="00274DDB">
        <w:t>auxilio</w:t>
      </w:r>
      <w:r w:rsidR="00B2638D">
        <w:t xml:space="preserve"> </w:t>
      </w:r>
      <w:r w:rsidRPr="00274DDB">
        <w:t>mutuo.</w:t>
      </w:r>
      <w:r w:rsidR="00B2638D">
        <w:t xml:space="preserve"> </w:t>
      </w:r>
      <w:r w:rsidRPr="00274DDB">
        <w:t>Acordarán</w:t>
      </w:r>
      <w:r w:rsidR="00B2638D">
        <w:t xml:space="preserve"> </w:t>
      </w:r>
      <w:r w:rsidRPr="00274DDB">
        <w:t>mecanismos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coordinación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uso</w:t>
      </w:r>
      <w:r w:rsidR="00B2638D">
        <w:t xml:space="preserve"> </w:t>
      </w:r>
      <w:r w:rsidRPr="00274DDB">
        <w:t>eficiente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recursos".</w:t>
      </w:r>
    </w:p>
    <w:p w14:paraId="405C6AA5" w14:textId="244C6A85" w:rsidR="0042030B" w:rsidRPr="00274DDB" w:rsidRDefault="0042030B" w:rsidP="0042030B">
      <w:pPr>
        <w:jc w:val="both"/>
      </w:pPr>
      <w:r w:rsidRPr="00C10949">
        <w:rPr>
          <w:b/>
        </w:rPr>
        <w:t>2</w:t>
      </w:r>
      <w:r w:rsidRPr="00274DDB">
        <w:rPr>
          <w:b/>
          <w:sz w:val="24"/>
        </w:rPr>
        <w:t>.5.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Código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Orgánico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Organización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Territorial,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Autonomía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y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Descentralización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-COOTAD:</w:t>
      </w:r>
      <w:r w:rsidR="00B2638D">
        <w:rPr>
          <w:sz w:val="24"/>
        </w:rPr>
        <w:t xml:space="preserve"> </w:t>
      </w:r>
    </w:p>
    <w:p w14:paraId="34740C91" w14:textId="1DBDE6FA" w:rsidR="0042030B" w:rsidRPr="00274DDB" w:rsidRDefault="0042030B" w:rsidP="0042030B">
      <w:pPr>
        <w:jc w:val="both"/>
      </w:pPr>
      <w:r w:rsidRPr="00274DDB">
        <w:lastRenderedPageBreak/>
        <w:t>2.5.1.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3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referirse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Principios,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potestades</w:t>
      </w:r>
      <w:r w:rsidR="00B2638D">
        <w:t xml:space="preserve"> </w:t>
      </w:r>
      <w:r w:rsidRPr="00274DDB">
        <w:t>públicas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regirán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principios:[...]</w:t>
      </w:r>
      <w:r w:rsidR="00B2638D">
        <w:t xml:space="preserve"> </w:t>
      </w:r>
      <w:r w:rsidRPr="00274DDB">
        <w:t>"c)</w:t>
      </w:r>
      <w:r w:rsidR="00B2638D">
        <w:t xml:space="preserve"> </w:t>
      </w:r>
      <w:r w:rsidRPr="00274DDB">
        <w:t>Coordinación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corresponsabilidad.-</w:t>
      </w:r>
      <w:r w:rsidR="00B2638D">
        <w:t xml:space="preserve"> </w:t>
      </w:r>
      <w:r w:rsidRPr="00274DDB">
        <w:t>Todos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tienen</w:t>
      </w:r>
      <w:r w:rsidR="00B2638D">
        <w:t xml:space="preserve"> </w:t>
      </w:r>
      <w:r w:rsidRPr="00274DDB">
        <w:t>responsabilidad</w:t>
      </w:r>
      <w:r w:rsidR="00B2638D">
        <w:t xml:space="preserve"> </w:t>
      </w:r>
      <w:r w:rsidRPr="00274DDB">
        <w:t>compartida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disfrute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ciudadanía,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buen</w:t>
      </w:r>
      <w:r w:rsidR="00B2638D">
        <w:t xml:space="preserve"> </w:t>
      </w:r>
      <w:r w:rsidRPr="00274DDB">
        <w:t>vivir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diferentes</w:t>
      </w:r>
      <w:r w:rsidR="00B2638D">
        <w:t xml:space="preserve"> </w:t>
      </w:r>
      <w:r w:rsidRPr="00274DDB">
        <w:t>circunscripciones</w:t>
      </w:r>
      <w:r w:rsidR="00B2638D">
        <w:t xml:space="preserve"> </w:t>
      </w:r>
      <w:r w:rsidRPr="00274DDB">
        <w:t>territoriales,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marco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concurrentes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uno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ellos.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principio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incentivará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todos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trabajen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articulada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complementaria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generación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aplicación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normativas</w:t>
      </w:r>
      <w:r w:rsidR="00B2638D">
        <w:t xml:space="preserve"> </w:t>
      </w:r>
      <w:r w:rsidRPr="00274DDB">
        <w:t>concurrentes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competencias,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atribuciones.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sentido,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acordar</w:t>
      </w:r>
      <w:r w:rsidR="00B2638D">
        <w:t xml:space="preserve"> </w:t>
      </w:r>
      <w:r w:rsidRPr="00274DDB">
        <w:t>mecanismos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cooperación</w:t>
      </w:r>
      <w:r w:rsidR="00B2638D">
        <w:t xml:space="preserve"> </w:t>
      </w:r>
      <w:r w:rsidRPr="00274DDB">
        <w:t>voluntaria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uso</w:t>
      </w:r>
      <w:r w:rsidR="00B2638D">
        <w:t xml:space="preserve"> </w:t>
      </w:r>
      <w:r w:rsidRPr="00274DDB">
        <w:t>eficiente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recursos.(...]</w:t>
      </w:r>
      <w:r w:rsidR="00B2638D">
        <w:t xml:space="preserve"> </w:t>
      </w:r>
      <w:r w:rsidRPr="00274DDB">
        <w:t>e)</w:t>
      </w:r>
      <w:r w:rsidR="00B2638D">
        <w:t xml:space="preserve"> </w:t>
      </w:r>
      <w:r w:rsidRPr="00274DDB">
        <w:t>Complementariedad.-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tienen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obligación</w:t>
      </w:r>
      <w:r w:rsidR="00B2638D">
        <w:t xml:space="preserve"> </w:t>
      </w:r>
      <w:r w:rsidRPr="00274DDB">
        <w:t>compartida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articular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planes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territorial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Plan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gestionar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complementaria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hacer</w:t>
      </w:r>
      <w:r w:rsidR="00B2638D">
        <w:t xml:space="preserve"> </w:t>
      </w:r>
      <w:r w:rsidRPr="00274DDB">
        <w:t>efectivos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derechos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ciudadanía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régimen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buen</w:t>
      </w:r>
      <w:r w:rsidR="00B2638D">
        <w:t xml:space="preserve"> </w:t>
      </w:r>
      <w:r w:rsidRPr="00274DDB">
        <w:t>vivir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contribuir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mejoramiento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impactos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políticas</w:t>
      </w:r>
      <w:r w:rsidR="00B2638D">
        <w:t xml:space="preserve"> </w:t>
      </w:r>
      <w:r w:rsidRPr="00274DDB">
        <w:t>públicas</w:t>
      </w:r>
      <w:r w:rsidR="00B2638D">
        <w:t xml:space="preserve"> </w:t>
      </w:r>
      <w:r w:rsidRPr="00274DDB">
        <w:t>promovidas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Estado</w:t>
      </w:r>
      <w:r w:rsidR="00B2638D">
        <w:t xml:space="preserve"> </w:t>
      </w:r>
      <w:r w:rsidRPr="00274DDB">
        <w:t>ecuatoriano".</w:t>
      </w:r>
      <w:r w:rsidR="00B2638D">
        <w:t xml:space="preserve"> </w:t>
      </w:r>
    </w:p>
    <w:p w14:paraId="6312DB3C" w14:textId="46962BD1" w:rsidR="0042030B" w:rsidRPr="00274DDB" w:rsidRDefault="0042030B" w:rsidP="0042030B">
      <w:pPr>
        <w:jc w:val="both"/>
      </w:pPr>
      <w:r w:rsidRPr="00274DDB">
        <w:t>2.5.2.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5,</w:t>
      </w:r>
      <w:r w:rsidR="00B2638D">
        <w:t xml:space="preserve"> </w:t>
      </w:r>
      <w:r w:rsidRPr="00274DDB">
        <w:t>señala:</w:t>
      </w:r>
      <w:r w:rsidR="00B2638D">
        <w:t xml:space="preserve"> </w:t>
      </w:r>
      <w:r w:rsidRPr="00274DDB">
        <w:t>"La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política,</w:t>
      </w:r>
      <w:r w:rsidR="00B2638D">
        <w:t xml:space="preserve"> </w:t>
      </w:r>
      <w:r w:rsidRPr="00274DDB">
        <w:t>administrativa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financiera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regímenes</w:t>
      </w:r>
      <w:r w:rsidR="00B2638D">
        <w:t xml:space="preserve"> </w:t>
      </w:r>
      <w:r w:rsidRPr="00274DDB">
        <w:t>especiales</w:t>
      </w:r>
      <w:r w:rsidR="00B2638D">
        <w:t xml:space="preserve"> </w:t>
      </w:r>
      <w:r w:rsidRPr="00274DDB">
        <w:t>prevista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comprende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derecho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capacidad</w:t>
      </w:r>
      <w:r w:rsidR="00B2638D">
        <w:t xml:space="preserve"> </w:t>
      </w:r>
      <w:r w:rsidRPr="00274DDB">
        <w:t>efectiva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estos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regirse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normas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órganos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propios,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respectivas</w:t>
      </w:r>
      <w:r w:rsidR="00B2638D">
        <w:t xml:space="preserve"> </w:t>
      </w:r>
      <w:r w:rsidRPr="00274DDB">
        <w:t>circunscripciones</w:t>
      </w:r>
      <w:r w:rsidR="00B2638D">
        <w:t xml:space="preserve"> </w:t>
      </w:r>
      <w:r w:rsidRPr="00274DDB">
        <w:t>territoriales,</w:t>
      </w:r>
      <w:r w:rsidR="00B2638D">
        <w:t xml:space="preserve"> </w:t>
      </w:r>
      <w:r w:rsidRPr="00274DDB">
        <w:t>bajo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responsabilidad,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intervención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otro</w:t>
      </w:r>
      <w:r w:rsidR="00B2638D">
        <w:t xml:space="preserve"> </w:t>
      </w:r>
      <w:r w:rsidRPr="00274DDB">
        <w:t>nivel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beneficio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habitantes.</w:t>
      </w:r>
      <w:r w:rsidR="00B2638D">
        <w:t xml:space="preserve"> </w:t>
      </w:r>
      <w:r w:rsidRPr="00274DDB">
        <w:t>Esta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ejercerá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responsable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solidaria.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ningún</w:t>
      </w:r>
      <w:r w:rsidR="00B2638D">
        <w:t xml:space="preserve"> </w:t>
      </w:r>
      <w:r w:rsidRPr="00274DDB">
        <w:t>caso</w:t>
      </w:r>
      <w:r w:rsidR="00B2638D">
        <w:t xml:space="preserve"> </w:t>
      </w:r>
      <w:r w:rsidRPr="00274DDB">
        <w:t>pondrá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riesgo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carácter</w:t>
      </w:r>
      <w:r w:rsidR="00B2638D">
        <w:t xml:space="preserve"> </w:t>
      </w:r>
      <w:r w:rsidRPr="00274DDB">
        <w:t>unitario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permitirá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secesión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territorio</w:t>
      </w:r>
      <w:r w:rsidR="00B2638D">
        <w:t xml:space="preserve"> </w:t>
      </w:r>
      <w:r w:rsidRPr="00274DDB">
        <w:t>nacional".</w:t>
      </w:r>
      <w:r w:rsidR="00B2638D">
        <w:t xml:space="preserve"> </w:t>
      </w:r>
    </w:p>
    <w:p w14:paraId="65716E5A" w14:textId="25EDB2CD" w:rsidR="0042030B" w:rsidRPr="00274DDB" w:rsidRDefault="0042030B" w:rsidP="0042030B">
      <w:pPr>
        <w:jc w:val="both"/>
      </w:pPr>
      <w:r w:rsidRPr="00274DDB">
        <w:t>2.5.3.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53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"Naturaleza</w:t>
      </w:r>
      <w:r w:rsidR="00B2638D">
        <w:t xml:space="preserve"> </w:t>
      </w:r>
      <w:r w:rsidRPr="00274DDB">
        <w:t>jurídica.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son</w:t>
      </w:r>
      <w:r w:rsidR="00B2638D">
        <w:t xml:space="preserve"> </w:t>
      </w:r>
      <w:r w:rsidRPr="00274DDB">
        <w:t>personas</w:t>
      </w:r>
      <w:r w:rsidR="00B2638D">
        <w:t xml:space="preserve"> </w:t>
      </w:r>
      <w:r w:rsidRPr="00274DDB">
        <w:t>jurídicas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</w:t>
      </w:r>
      <w:r w:rsidR="00B2638D">
        <w:t xml:space="preserve"> </w:t>
      </w:r>
      <w:r w:rsidRPr="00274DDB">
        <w:t>público,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autonomía</w:t>
      </w:r>
      <w:r w:rsidR="00B2638D">
        <w:t xml:space="preserve"> </w:t>
      </w:r>
      <w:r w:rsidRPr="00274DDB">
        <w:t>política,</w:t>
      </w:r>
      <w:r w:rsidR="00B2638D">
        <w:t xml:space="preserve"> </w:t>
      </w:r>
      <w:r w:rsidRPr="00274DDB">
        <w:t>administrativa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financiera.</w:t>
      </w:r>
      <w:r w:rsidR="00B2638D">
        <w:t xml:space="preserve"> </w:t>
      </w:r>
      <w:r w:rsidRPr="00274DDB">
        <w:t>Estarán</w:t>
      </w:r>
      <w:r w:rsidR="00B2638D">
        <w:t xml:space="preserve"> </w:t>
      </w:r>
      <w:r w:rsidRPr="00274DDB">
        <w:t>integrados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funciones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participación</w:t>
      </w:r>
      <w:r w:rsidR="00B2638D">
        <w:t xml:space="preserve"> </w:t>
      </w:r>
      <w:r w:rsidRPr="00274DDB">
        <w:t>ciudadana;</w:t>
      </w:r>
      <w:r w:rsidR="00B2638D">
        <w:t xml:space="preserve"> </w:t>
      </w:r>
      <w:r w:rsidRPr="00274DDB">
        <w:t>legislación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fiscalización;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ejecutivas</w:t>
      </w:r>
      <w:r w:rsidR="00B2638D">
        <w:t xml:space="preserve"> </w:t>
      </w:r>
      <w:r w:rsidRPr="00274DDB">
        <w:t>previstas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Código,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funciones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</w:t>
      </w:r>
      <w:r w:rsidR="00B2638D">
        <w:t xml:space="preserve"> </w:t>
      </w:r>
      <w:r w:rsidRPr="00274DDB">
        <w:t>corresponden.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sede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será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cabecera</w:t>
      </w:r>
      <w:r w:rsidR="00B2638D">
        <w:t xml:space="preserve"> </w:t>
      </w:r>
      <w:r w:rsidRPr="00274DDB">
        <w:t>cantonal</w:t>
      </w:r>
      <w:r w:rsidR="00B2638D">
        <w:t xml:space="preserve"> </w:t>
      </w:r>
      <w:r w:rsidRPr="00274DDB">
        <w:t>prevista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creación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cantón".</w:t>
      </w:r>
      <w:r w:rsidR="00B2638D">
        <w:t xml:space="preserve"> </w:t>
      </w:r>
    </w:p>
    <w:p w14:paraId="4BA35F91" w14:textId="112FE3C3" w:rsidR="0042030B" w:rsidRPr="00274DDB" w:rsidRDefault="0042030B" w:rsidP="0042030B">
      <w:pPr>
        <w:jc w:val="both"/>
      </w:pPr>
      <w:r w:rsidRPr="00274DDB">
        <w:t>2.5.4.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54</w:t>
      </w:r>
      <w:r w:rsidR="00B2638D">
        <w:t xml:space="preserve"> </w:t>
      </w:r>
      <w:r w:rsidRPr="00274DDB">
        <w:t>indica:</w:t>
      </w:r>
      <w:r w:rsidR="00B2638D">
        <w:t xml:space="preserve"> </w:t>
      </w:r>
      <w:r w:rsidRPr="00274DDB">
        <w:t>"Funciones.-</w:t>
      </w:r>
      <w:r w:rsidR="00B2638D">
        <w:t xml:space="preserve"> </w:t>
      </w:r>
      <w:r w:rsidRPr="00274DDB">
        <w:t>Son</w:t>
      </w:r>
      <w:r w:rsidR="00B2638D">
        <w:t xml:space="preserve"> </w:t>
      </w:r>
      <w:r w:rsidRPr="00274DDB">
        <w:t>funciones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municipal:</w:t>
      </w:r>
      <w:r w:rsidR="00B2638D">
        <w:t xml:space="preserve"> </w:t>
      </w:r>
      <w:r w:rsidRPr="00274DDB">
        <w:t>a)</w:t>
      </w:r>
      <w:r w:rsidR="00B2638D">
        <w:t xml:space="preserve"> </w:t>
      </w:r>
      <w:r w:rsidRPr="00274DDB">
        <w:t>Promover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sustentable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circunscripción</w:t>
      </w:r>
      <w:r w:rsidR="00B2638D">
        <w:t xml:space="preserve"> </w:t>
      </w:r>
      <w:r w:rsidRPr="00274DDB">
        <w:t>territorial</w:t>
      </w:r>
      <w:r w:rsidR="00B2638D">
        <w:t xml:space="preserve"> </w:t>
      </w:r>
      <w:r w:rsidRPr="00274DDB">
        <w:t>cantonal,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garantizar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realización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buen</w:t>
      </w:r>
      <w:r w:rsidR="00B2638D">
        <w:t xml:space="preserve"> </w:t>
      </w:r>
      <w:r w:rsidRPr="00274DDB">
        <w:t>vivir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través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implementación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políticas</w:t>
      </w:r>
      <w:r w:rsidR="00B2638D">
        <w:t xml:space="preserve"> </w:t>
      </w:r>
      <w:r w:rsidRPr="00274DDB">
        <w:t>públicas</w:t>
      </w:r>
      <w:r w:rsidR="00B2638D">
        <w:t xml:space="preserve"> </w:t>
      </w:r>
      <w:r w:rsidRPr="00274DDB">
        <w:t>cantonales,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marco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constitucionales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legales;</w:t>
      </w:r>
      <w:r w:rsidR="00B2638D">
        <w:t xml:space="preserve"> </w:t>
      </w:r>
      <w:r w:rsidRPr="00274DDB">
        <w:t>b)</w:t>
      </w:r>
      <w:r w:rsidR="00B2638D">
        <w:t xml:space="preserve"> </w:t>
      </w:r>
      <w:r w:rsidRPr="00274DDB">
        <w:t>Diseñar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implementar</w:t>
      </w:r>
      <w:r w:rsidR="00B2638D">
        <w:t xml:space="preserve"> </w:t>
      </w:r>
      <w:r w:rsidRPr="00274DDB">
        <w:t>políticas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promoción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construcción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equidad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inclusión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territorio,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marco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constitucionales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legales:[...]</w:t>
      </w:r>
      <w:r w:rsidR="00B2638D">
        <w:t xml:space="preserve"> </w:t>
      </w:r>
      <w:r w:rsidRPr="00274DDB">
        <w:t>f)</w:t>
      </w:r>
      <w:r w:rsidR="00B2638D">
        <w:t xml:space="preserve"> </w:t>
      </w:r>
      <w:r w:rsidRPr="00274DDB">
        <w:t>Ejecutar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concurrentes</w:t>
      </w:r>
      <w:r w:rsidR="00B2638D">
        <w:t xml:space="preserve"> </w:t>
      </w:r>
      <w:r w:rsidRPr="00274DDB">
        <w:t>reconocidas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dicho</w:t>
      </w:r>
      <w:r w:rsidR="00B2638D">
        <w:t xml:space="preserve"> </w:t>
      </w:r>
      <w:r w:rsidRPr="00274DDB">
        <w:t>marco,</w:t>
      </w:r>
      <w:r w:rsidR="00B2638D">
        <w:t xml:space="preserve"> </w:t>
      </w:r>
      <w:r w:rsidRPr="00274DDB">
        <w:t>prestar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servicios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obra</w:t>
      </w:r>
      <w:r w:rsidR="00B2638D">
        <w:t xml:space="preserve"> </w:t>
      </w:r>
      <w:r w:rsidRPr="00274DDB">
        <w:t>pública</w:t>
      </w:r>
      <w:r w:rsidR="00B2638D">
        <w:t xml:space="preserve"> </w:t>
      </w:r>
      <w:r w:rsidRPr="00274DDB">
        <w:t>cantonal</w:t>
      </w:r>
      <w:r w:rsidR="00B2638D">
        <w:t xml:space="preserve"> </w:t>
      </w:r>
      <w:r w:rsidRPr="00274DDB">
        <w:t>correspondiente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criterios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calidad,</w:t>
      </w:r>
      <w:r w:rsidR="00B2638D">
        <w:t xml:space="preserve"> </w:t>
      </w:r>
      <w:r w:rsidRPr="00274DDB">
        <w:t>eficacia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eficiencia,</w:t>
      </w:r>
      <w:r w:rsidR="00B2638D">
        <w:t xml:space="preserve"> </w:t>
      </w:r>
      <w:r w:rsidRPr="00274DDB">
        <w:t>observando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principios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universalidad,</w:t>
      </w:r>
      <w:r w:rsidR="00B2638D">
        <w:t xml:space="preserve"> </w:t>
      </w:r>
      <w:r w:rsidRPr="00274DDB">
        <w:t>accesibilidad,</w:t>
      </w:r>
      <w:r w:rsidR="00B2638D">
        <w:t xml:space="preserve"> </w:t>
      </w:r>
      <w:r w:rsidRPr="00274DDB">
        <w:t>regularidad,</w:t>
      </w:r>
      <w:r w:rsidR="00B2638D">
        <w:t xml:space="preserve"> </w:t>
      </w:r>
      <w:r w:rsidRPr="00274DDB">
        <w:t>continuidad,</w:t>
      </w:r>
      <w:r w:rsidR="00B2638D">
        <w:t xml:space="preserve"> </w:t>
      </w:r>
      <w:r w:rsidRPr="00274DDB">
        <w:t>solidaridad,</w:t>
      </w:r>
      <w:r w:rsidR="00B2638D">
        <w:t xml:space="preserve"> </w:t>
      </w:r>
      <w:r w:rsidRPr="00274DDB">
        <w:t>interculturalidad,</w:t>
      </w:r>
      <w:r w:rsidR="00B2638D">
        <w:t xml:space="preserve"> </w:t>
      </w:r>
      <w:r w:rsidRPr="00274DDB">
        <w:t>subsidiariedad,</w:t>
      </w:r>
      <w:r w:rsidR="00B2638D">
        <w:t xml:space="preserve"> </w:t>
      </w:r>
      <w:r w:rsidRPr="00274DDB">
        <w:t>participación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equidad".</w:t>
      </w:r>
      <w:r w:rsidR="00B2638D">
        <w:t xml:space="preserve"> </w:t>
      </w:r>
    </w:p>
    <w:p w14:paraId="55961497" w14:textId="5E632681" w:rsidR="0042030B" w:rsidRPr="00274DDB" w:rsidRDefault="0042030B" w:rsidP="0042030B">
      <w:pPr>
        <w:jc w:val="both"/>
      </w:pPr>
      <w:r w:rsidRPr="00274DDB">
        <w:t>2.5.5.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55,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"Competencias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municipal.-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lastRenderedPageBreak/>
        <w:t>competencias:</w:t>
      </w:r>
      <w:r w:rsidR="00B2638D">
        <w:t xml:space="preserve"> </w:t>
      </w:r>
      <w:r w:rsidRPr="00274DDB">
        <w:t>Planificar</w:t>
      </w:r>
      <w:r w:rsidR="00B2638D">
        <w:t xml:space="preserve"> </w:t>
      </w:r>
      <w:r w:rsidRPr="00274DDB">
        <w:t>junto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otras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sector</w:t>
      </w:r>
      <w:r w:rsidR="00B2638D">
        <w:t xml:space="preserve"> </w:t>
      </w:r>
      <w:r w:rsidRPr="00274DDB">
        <w:t>público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actores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sociedad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cantonal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formular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correspondientes</w:t>
      </w:r>
      <w:r w:rsidR="00B2638D">
        <w:t xml:space="preserve"> </w:t>
      </w:r>
      <w:r w:rsidRPr="00274DDB">
        <w:t>planes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ordenamiento</w:t>
      </w:r>
      <w:r w:rsidR="00B2638D">
        <w:t xml:space="preserve"> </w:t>
      </w:r>
      <w:r w:rsidRPr="00274DDB">
        <w:t>territorial,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articulada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planificación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regional,</w:t>
      </w:r>
      <w:r w:rsidR="00B2638D">
        <w:t xml:space="preserve"> </w:t>
      </w:r>
      <w:r w:rsidRPr="00274DDB">
        <w:t>provincial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parroquial,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fin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regular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uso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ocupación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suelo</w:t>
      </w:r>
      <w:r w:rsidR="00B2638D">
        <w:t xml:space="preserve"> </w:t>
      </w:r>
      <w:r w:rsidRPr="00274DDB">
        <w:t>urbano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rural,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marco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interculturalidad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plurinacionalidad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respeto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diversidad;[...]</w:t>
      </w:r>
      <w:r w:rsidR="00B2638D">
        <w:t xml:space="preserve"> </w:t>
      </w:r>
      <w:r w:rsidRPr="00274DDB">
        <w:t>g)</w:t>
      </w:r>
      <w:r w:rsidR="00B2638D">
        <w:t xml:space="preserve"> </w:t>
      </w:r>
      <w:r w:rsidRPr="00274DDB">
        <w:t>Planificar,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espacios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destinados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social,</w:t>
      </w:r>
      <w:r w:rsidR="00B2638D">
        <w:t xml:space="preserve"> </w:t>
      </w:r>
      <w:r w:rsidRPr="00274DDB">
        <w:t>cultural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deportivo,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ley.</w:t>
      </w:r>
      <w:r w:rsidR="00B2638D">
        <w:t xml:space="preserve"> </w:t>
      </w:r>
      <w:r w:rsidRPr="00274DDB">
        <w:t>Previa</w:t>
      </w:r>
      <w:r w:rsidR="00B2638D">
        <w:t xml:space="preserve"> </w:t>
      </w:r>
      <w:r w:rsidRPr="00274DDB">
        <w:t>autorización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ente</w:t>
      </w:r>
      <w:r w:rsidR="00B2638D">
        <w:t xml:space="preserve"> </w:t>
      </w:r>
      <w:r w:rsidRPr="00274DDB">
        <w:t>rector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política</w:t>
      </w:r>
      <w:r w:rsidR="00B2638D">
        <w:t xml:space="preserve"> </w:t>
      </w:r>
      <w:r w:rsidRPr="00274DDB">
        <w:t>pública,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través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convenio,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mantener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salud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jurisdicción</w:t>
      </w:r>
      <w:r w:rsidR="00B2638D">
        <w:t xml:space="preserve"> </w:t>
      </w:r>
      <w:r w:rsidRPr="00274DDB">
        <w:t>territorial".</w:t>
      </w:r>
      <w:r w:rsidR="00B2638D">
        <w:t xml:space="preserve"> </w:t>
      </w:r>
      <w:r w:rsidRPr="00274DDB">
        <w:t>(énfasis</w:t>
      </w:r>
      <w:r w:rsidR="00B2638D">
        <w:t xml:space="preserve"> </w:t>
      </w:r>
      <w:r w:rsidRPr="00274DDB">
        <w:t>añadido)</w:t>
      </w:r>
      <w:r w:rsidR="00B2638D">
        <w:t xml:space="preserve"> </w:t>
      </w:r>
    </w:p>
    <w:p w14:paraId="79A0D9AA" w14:textId="33CA4848" w:rsidR="0042030B" w:rsidRPr="00274DDB" w:rsidRDefault="0042030B" w:rsidP="0042030B">
      <w:pPr>
        <w:jc w:val="both"/>
      </w:pPr>
      <w:r w:rsidRPr="00274DDB">
        <w:t>2.5.6.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56</w:t>
      </w:r>
      <w:r w:rsidR="00B2638D">
        <w:t xml:space="preserve"> </w:t>
      </w:r>
      <w:r w:rsidRPr="00274DDB">
        <w:t>señala:</w:t>
      </w:r>
      <w:r w:rsidR="00B2638D">
        <w:t xml:space="preserve"> </w:t>
      </w:r>
      <w:r w:rsidRPr="00274DDB">
        <w:t>"Concejo</w:t>
      </w:r>
      <w:r w:rsidR="00B2638D">
        <w:t xml:space="preserve"> </w:t>
      </w:r>
      <w:r w:rsidRPr="00274DDB">
        <w:t>municipal.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es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órgano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legislación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fiscalización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municipal.</w:t>
      </w:r>
      <w:r w:rsidR="00B2638D">
        <w:t xml:space="preserve"> </w:t>
      </w:r>
      <w:r w:rsidRPr="00274DDB">
        <w:t>Estará</w:t>
      </w:r>
      <w:r w:rsidR="00B2638D">
        <w:t xml:space="preserve"> </w:t>
      </w:r>
      <w:r w:rsidRPr="00274DDB">
        <w:t>integrado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alcalde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alcaldesa,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presidirá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voto</w:t>
      </w:r>
      <w:r w:rsidR="00B2638D">
        <w:t xml:space="preserve"> </w:t>
      </w:r>
      <w:r w:rsidRPr="00274DDB">
        <w:t>dirimente,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concejales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concejalas</w:t>
      </w:r>
      <w:r w:rsidR="00B2638D">
        <w:t xml:space="preserve"> </w:t>
      </w:r>
      <w:r w:rsidRPr="00274DDB">
        <w:t>elegidos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votación</w:t>
      </w:r>
      <w:r w:rsidR="00B2638D">
        <w:t xml:space="preserve"> </w:t>
      </w:r>
      <w:r w:rsidRPr="00274DDB">
        <w:t>popular,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conformidad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previsto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materia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población</w:t>
      </w:r>
      <w:r w:rsidR="00B2638D">
        <w:t xml:space="preserve"> </w:t>
      </w:r>
      <w:r w:rsidRPr="00274DDB">
        <w:t>urbana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rural</w:t>
      </w:r>
      <w:r w:rsidR="00B2638D">
        <w:t xml:space="preserve"> </w:t>
      </w:r>
      <w:r w:rsidRPr="00274DDB">
        <w:t>prevista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ley".</w:t>
      </w:r>
      <w:r w:rsidR="00B2638D">
        <w:t xml:space="preserve"> </w:t>
      </w:r>
    </w:p>
    <w:p w14:paraId="2ACB55C8" w14:textId="7224A9A3" w:rsidR="0042030B" w:rsidRPr="00274DDB" w:rsidRDefault="0042030B" w:rsidP="0042030B">
      <w:pPr>
        <w:jc w:val="both"/>
      </w:pPr>
      <w:r w:rsidRPr="00274DDB">
        <w:t>2.5.7.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57</w:t>
      </w:r>
      <w:r w:rsidR="00B2638D">
        <w:t xml:space="preserve"> </w:t>
      </w:r>
      <w:r w:rsidRPr="00274DDB">
        <w:t>señala:</w:t>
      </w:r>
      <w:r w:rsidR="00B2638D">
        <w:t xml:space="preserve"> </w:t>
      </w:r>
      <w:r w:rsidRPr="00274DDB">
        <w:t>"Atribuciones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concejo</w:t>
      </w:r>
      <w:r w:rsidR="00B2638D">
        <w:t xml:space="preserve"> </w:t>
      </w:r>
      <w:r w:rsidRPr="00274DDB">
        <w:t>municipal: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concejo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le</w:t>
      </w:r>
      <w:r w:rsidR="00B2638D">
        <w:t xml:space="preserve"> </w:t>
      </w:r>
      <w:r w:rsidRPr="00274DDB">
        <w:t>corresponde:</w:t>
      </w:r>
      <w:r w:rsidR="00B2638D">
        <w:t xml:space="preserve"> </w:t>
      </w:r>
      <w:r w:rsidRPr="00274DDB">
        <w:t>t)</w:t>
      </w:r>
      <w:r w:rsidR="00B2638D">
        <w:t xml:space="preserve"> </w:t>
      </w:r>
      <w:r w:rsidRPr="00274DDB">
        <w:t>Conocer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resolver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asuntos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</w:t>
      </w:r>
      <w:r w:rsidR="00B2638D">
        <w:t xml:space="preserve"> </w:t>
      </w:r>
      <w:r w:rsidRPr="00274DDB">
        <w:t>sean</w:t>
      </w:r>
      <w:r w:rsidR="00B2638D">
        <w:t xml:space="preserve"> </w:t>
      </w:r>
      <w:r w:rsidRPr="00274DDB">
        <w:t>sometidos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conocimiento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alcalde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alcaldesa</w:t>
      </w:r>
      <w:r w:rsidR="00B2638D">
        <w:t xml:space="preserve"> </w:t>
      </w:r>
      <w:r w:rsidRPr="00274DDB">
        <w:t>(...)"</w:t>
      </w:r>
      <w:r w:rsidR="00B2638D">
        <w:t xml:space="preserve"> </w:t>
      </w:r>
    </w:p>
    <w:p w14:paraId="55A6996B" w14:textId="06C996A8" w:rsidR="0042030B" w:rsidRPr="00274DDB" w:rsidRDefault="0042030B" w:rsidP="0042030B">
      <w:pPr>
        <w:jc w:val="both"/>
      </w:pPr>
      <w:r w:rsidRPr="00274DDB">
        <w:t>2.5.8.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60,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Atribuciones</w:t>
      </w:r>
      <w:r w:rsidR="00B2638D">
        <w:t xml:space="preserve"> </w:t>
      </w:r>
      <w:r w:rsidRPr="00274DDB">
        <w:t>alcalde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alcaldesa.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"Le</w:t>
      </w:r>
      <w:r w:rsidR="00B2638D">
        <w:t xml:space="preserve"> </w:t>
      </w:r>
      <w:r w:rsidRPr="00274DDB">
        <w:t>corresponde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alcalde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alcaldesa:</w:t>
      </w:r>
      <w:r w:rsidR="00B2638D">
        <w:t xml:space="preserve"> </w:t>
      </w:r>
      <w:r w:rsidRPr="00274DDB">
        <w:t>a)</w:t>
      </w:r>
      <w:r w:rsidR="00B2638D">
        <w:t xml:space="preserve"> </w:t>
      </w:r>
      <w:r w:rsidRPr="00274DDB">
        <w:t>Ejercer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representación</w:t>
      </w:r>
      <w:r w:rsidR="00B2638D">
        <w:t xml:space="preserve"> </w:t>
      </w:r>
      <w:r w:rsidRPr="00274DDB">
        <w:t>legal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municipal;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representación</w:t>
      </w:r>
      <w:r w:rsidR="00B2638D">
        <w:t xml:space="preserve"> </w:t>
      </w:r>
      <w:r w:rsidRPr="00274DDB">
        <w:t>judicial</w:t>
      </w:r>
      <w:r w:rsidR="00B2638D">
        <w:t xml:space="preserve"> </w:t>
      </w:r>
      <w:r w:rsidRPr="00274DDB">
        <w:t>conjuntamente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procurador</w:t>
      </w:r>
      <w:r w:rsidR="00B2638D">
        <w:t xml:space="preserve"> </w:t>
      </w:r>
      <w:r w:rsidRPr="00274DDB">
        <w:t>síndico;</w:t>
      </w:r>
      <w:r w:rsidR="00B2638D">
        <w:t xml:space="preserve"> </w:t>
      </w:r>
      <w:r w:rsidRPr="00274DDB">
        <w:t>b)</w:t>
      </w:r>
      <w:r w:rsidR="00B2638D">
        <w:t xml:space="preserve"> </w:t>
      </w:r>
      <w:r w:rsidRPr="00274DDB">
        <w:t>Ejercer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exclusiva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facultad</w:t>
      </w:r>
      <w:r w:rsidR="00B2638D">
        <w:t xml:space="preserve"> </w:t>
      </w:r>
      <w:r w:rsidRPr="00274DDB">
        <w:t>ejecutiva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(...),</w:t>
      </w:r>
      <w:r w:rsidR="00B2638D">
        <w:t xml:space="preserve"> </w:t>
      </w:r>
      <w:r w:rsidRPr="00274DDB">
        <w:t>n)</w:t>
      </w:r>
      <w:r w:rsidR="00B2638D">
        <w:t xml:space="preserve"> </w:t>
      </w:r>
      <w:r w:rsidRPr="00274DDB">
        <w:t>Suscribir</w:t>
      </w:r>
      <w:r w:rsidR="00B2638D">
        <w:t xml:space="preserve"> </w:t>
      </w:r>
      <w:r w:rsidRPr="00274DDB">
        <w:t>contratos,</w:t>
      </w:r>
      <w:r w:rsidR="00B2638D">
        <w:t xml:space="preserve"> </w:t>
      </w:r>
      <w:r w:rsidRPr="00274DDB">
        <w:t>convenios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instrumentos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comprometan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  <w:r w:rsidR="00B2638D">
        <w:t xml:space="preserve"> </w:t>
      </w:r>
      <w:r w:rsidRPr="00274DDB">
        <w:t>municipal,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ley.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convenios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crédito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aquellos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comprometan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patrimonio</w:t>
      </w:r>
      <w:r w:rsidR="00B2638D">
        <w:t xml:space="preserve"> </w:t>
      </w:r>
      <w:r w:rsidRPr="00274DDB">
        <w:t>institucional</w:t>
      </w:r>
      <w:r w:rsidR="00B2638D">
        <w:t xml:space="preserve"> </w:t>
      </w:r>
      <w:r w:rsidRPr="00274DDB">
        <w:t>requerirán</w:t>
      </w:r>
      <w:r w:rsidR="00B2638D">
        <w:t xml:space="preserve"> </w:t>
      </w:r>
      <w:r w:rsidRPr="00274DDB">
        <w:t>autorización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Concejo,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montos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casos</w:t>
      </w:r>
      <w:r w:rsidR="00B2638D">
        <w:t xml:space="preserve"> </w:t>
      </w:r>
      <w:r w:rsidRPr="00274DDB">
        <w:t>previstos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ordenanzas</w:t>
      </w:r>
      <w:r w:rsidR="00B2638D">
        <w:t xml:space="preserve"> </w:t>
      </w:r>
      <w:r w:rsidRPr="00274DDB">
        <w:t>cantonales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dicten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materia</w:t>
      </w:r>
      <w:r w:rsidR="00B2638D">
        <w:t xml:space="preserve"> </w:t>
      </w:r>
      <w:r w:rsidRPr="00274DDB">
        <w:t>...)".</w:t>
      </w:r>
      <w:r w:rsidR="00B2638D">
        <w:t xml:space="preserve"> </w:t>
      </w:r>
    </w:p>
    <w:p w14:paraId="73588DD0" w14:textId="6440320C" w:rsidR="0042030B" w:rsidRPr="00274DDB" w:rsidRDefault="0042030B" w:rsidP="0042030B">
      <w:pPr>
        <w:jc w:val="both"/>
      </w:pPr>
      <w:r w:rsidRPr="00274DDB">
        <w:t>2.5.9.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138</w:t>
      </w:r>
      <w:r w:rsidR="00B2638D">
        <w:t xml:space="preserve"> </w:t>
      </w:r>
      <w:r w:rsidRPr="00274DDB">
        <w:t>indica,</w:t>
      </w:r>
      <w:r w:rsidR="00B2638D">
        <w:t xml:space="preserve"> </w:t>
      </w:r>
      <w:r w:rsidRPr="00274DDB">
        <w:t>"que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físicos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salud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educación.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descentralizados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metropolitanos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construir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mantener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equipamientos</w:t>
      </w:r>
      <w:r w:rsidR="00B2638D">
        <w:t xml:space="preserve"> </w:t>
      </w:r>
      <w:r w:rsidRPr="00274DDB">
        <w:t>físicos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salud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deberán</w:t>
      </w:r>
      <w:r w:rsidR="00B2638D">
        <w:t xml:space="preserve"> </w:t>
      </w:r>
      <w:r w:rsidRPr="00274DDB">
        <w:t>contar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autorización</w:t>
      </w:r>
      <w:r w:rsidR="00B2638D">
        <w:t xml:space="preserve"> </w:t>
      </w:r>
      <w:r w:rsidRPr="00274DDB">
        <w:t>previa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ente</w:t>
      </w:r>
      <w:r w:rsidR="00B2638D">
        <w:t xml:space="preserve"> </w:t>
      </w:r>
      <w:r w:rsidRPr="00274DDB">
        <w:t>rector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través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convenio,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sujetarse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regulaciones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procedimientos</w:t>
      </w:r>
      <w:r w:rsidR="00B2638D">
        <w:t xml:space="preserve"> </w:t>
      </w:r>
      <w:r w:rsidRPr="00274DDB">
        <w:t>nacionales</w:t>
      </w:r>
      <w:r w:rsidR="00B2638D">
        <w:t xml:space="preserve"> </w:t>
      </w:r>
      <w:r w:rsidRPr="00274DDB">
        <w:t>emitidos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efecto.</w:t>
      </w:r>
      <w:r w:rsidR="00B2638D">
        <w:t xml:space="preserve"> </w:t>
      </w:r>
    </w:p>
    <w:p w14:paraId="27454CA4" w14:textId="682FFA39" w:rsidR="0042030B" w:rsidRPr="00274DDB" w:rsidRDefault="0042030B" w:rsidP="0042030B">
      <w:pPr>
        <w:jc w:val="both"/>
        <w:rPr>
          <w:b/>
        </w:rPr>
      </w:pPr>
      <w:r w:rsidRPr="00274DDB">
        <w:t>2.5.10.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219</w:t>
      </w:r>
      <w:r w:rsidR="00B2638D">
        <w:t xml:space="preserve"> </w:t>
      </w:r>
      <w:r w:rsidRPr="00274DDB">
        <w:t>establece:</w:t>
      </w:r>
      <w:r w:rsidR="00B2638D">
        <w:t xml:space="preserve"> </w:t>
      </w:r>
      <w:r w:rsidRPr="00274DDB">
        <w:t>"Inversión</w:t>
      </w:r>
      <w:r w:rsidR="00B2638D">
        <w:t xml:space="preserve"> </w:t>
      </w:r>
      <w:r w:rsidRPr="00274DDB">
        <w:t>social.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destinados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salud,</w:t>
      </w:r>
      <w:r w:rsidR="00B2638D">
        <w:t xml:space="preserve"> </w:t>
      </w:r>
      <w:r w:rsidRPr="00274DDB">
        <w:t>seguridad,</w:t>
      </w:r>
      <w:r w:rsidR="00B2638D">
        <w:t xml:space="preserve"> </w:t>
      </w:r>
      <w:r w:rsidRPr="00274DDB">
        <w:t>protección</w:t>
      </w:r>
      <w:r w:rsidR="00B2638D">
        <w:t xml:space="preserve"> </w:t>
      </w:r>
      <w:r w:rsidRPr="00274DDB">
        <w:t>ambiental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otros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carácter</w:t>
      </w:r>
      <w:r w:rsidR="00B2638D">
        <w:t xml:space="preserve"> </w:t>
      </w:r>
      <w:r w:rsidRPr="00274DDB">
        <w:t>social</w:t>
      </w:r>
      <w:r w:rsidR="00B2638D">
        <w:t xml:space="preserve"> </w:t>
      </w:r>
      <w:r w:rsidRPr="00274DDB">
        <w:t>serán</w:t>
      </w:r>
      <w:r w:rsidR="00B2638D">
        <w:t xml:space="preserve"> </w:t>
      </w:r>
      <w:r w:rsidRPr="00274DDB">
        <w:t>considerados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gastos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inversión.</w:t>
      </w:r>
      <w:r w:rsidR="00B2638D">
        <w:t xml:space="preserve"> </w:t>
      </w:r>
      <w:r w:rsidRPr="00274DDB">
        <w:t>Cuando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estén</w:t>
      </w:r>
      <w:r w:rsidR="00B2638D">
        <w:t xml:space="preserve"> </w:t>
      </w:r>
      <w:r w:rsidRPr="00274DDB">
        <w:t>destinados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salud,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deberá</w:t>
      </w:r>
      <w:r w:rsidR="00B2638D">
        <w:t xml:space="preserve"> </w:t>
      </w:r>
      <w:r w:rsidRPr="00274DDB">
        <w:t>cumplir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requisitos</w:t>
      </w:r>
      <w:r w:rsidR="00B2638D">
        <w:t xml:space="preserve"> </w:t>
      </w:r>
      <w:r w:rsidRPr="00274DDB">
        <w:t>determinados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ley".</w:t>
      </w:r>
      <w:r w:rsidR="00B2638D">
        <w:t xml:space="preserve"> </w:t>
      </w:r>
      <w:r w:rsidRPr="00274DDB">
        <w:t>(énfasis</w:t>
      </w:r>
      <w:r w:rsidR="00B2638D">
        <w:t xml:space="preserve"> </w:t>
      </w:r>
      <w:r w:rsidRPr="00274DDB">
        <w:t>añadido).</w:t>
      </w:r>
    </w:p>
    <w:p w14:paraId="2899EE98" w14:textId="652660A1" w:rsidR="0042030B" w:rsidRPr="00274DDB" w:rsidRDefault="0042030B" w:rsidP="0042030B">
      <w:pPr>
        <w:jc w:val="both"/>
        <w:rPr>
          <w:b/>
          <w:sz w:val="24"/>
        </w:rPr>
      </w:pPr>
      <w:r w:rsidRPr="00274DDB">
        <w:rPr>
          <w:b/>
          <w:sz w:val="24"/>
        </w:rPr>
        <w:t>2.6.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Acuerdos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Ministeriales</w:t>
      </w:r>
      <w:r w:rsidR="00B2638D">
        <w:rPr>
          <w:b/>
          <w:sz w:val="24"/>
        </w:rPr>
        <w:t xml:space="preserve"> </w:t>
      </w:r>
    </w:p>
    <w:p w14:paraId="34630DD8" w14:textId="750301B0" w:rsidR="0042030B" w:rsidRPr="00274DDB" w:rsidRDefault="0042030B" w:rsidP="0042030B">
      <w:pPr>
        <w:jc w:val="both"/>
      </w:pPr>
      <w:r w:rsidRPr="00274DDB">
        <w:t>2.6.1.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Ministerial</w:t>
      </w:r>
      <w:r w:rsidR="00B2638D">
        <w:t xml:space="preserve"> </w:t>
      </w:r>
      <w:r w:rsidRPr="00274DDB">
        <w:t>020-12,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25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enero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2012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misión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Coordinación</w:t>
      </w:r>
      <w:r w:rsidR="00B2638D">
        <w:t xml:space="preserve"> </w:t>
      </w:r>
      <w:r w:rsidRPr="00274DDB">
        <w:t>Zonal</w:t>
      </w:r>
      <w:r w:rsidR="00B2638D">
        <w:t xml:space="preserve"> </w:t>
      </w:r>
      <w:r w:rsidRPr="00274DDB">
        <w:t>1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administrar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sistema</w:t>
      </w:r>
      <w:r w:rsidR="00B2638D">
        <w:t xml:space="preserve"> </w:t>
      </w:r>
      <w:r w:rsidRPr="00274DDB">
        <w:t>educativo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territorio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lastRenderedPageBreak/>
        <w:t>jurisdicción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diseñar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estrategias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mecanismos</w:t>
      </w:r>
      <w:r w:rsidR="00B2638D">
        <w:t xml:space="preserve"> </w:t>
      </w:r>
      <w:r w:rsidRPr="00274DDB">
        <w:t>necesarios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asegurar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servicios</w:t>
      </w:r>
      <w:r w:rsidR="00B2638D">
        <w:t xml:space="preserve"> </w:t>
      </w:r>
      <w:r w:rsidRPr="00274DDB">
        <w:t>educativos,</w:t>
      </w:r>
      <w:r w:rsidR="00B2638D">
        <w:t xml:space="preserve"> </w:t>
      </w:r>
      <w:r w:rsidRPr="00274DDB">
        <w:t>desarrollar</w:t>
      </w:r>
      <w:r w:rsidR="00B2638D">
        <w:t xml:space="preserve"> </w:t>
      </w:r>
      <w:r w:rsidRPr="00274DDB">
        <w:t>proyectos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programas</w:t>
      </w:r>
      <w:r w:rsidR="00B2638D">
        <w:t xml:space="preserve"> </w:t>
      </w:r>
      <w:r w:rsidRPr="00274DDB">
        <w:t>educativos</w:t>
      </w:r>
      <w:r w:rsidR="00B2638D">
        <w:t xml:space="preserve"> </w:t>
      </w:r>
      <w:r w:rsidRPr="00274DDB">
        <w:t>zonales</w:t>
      </w:r>
      <w:r w:rsidR="00B2638D">
        <w:t xml:space="preserve"> </w:t>
      </w:r>
      <w:r w:rsidRPr="00274DDB">
        <w:t>aprobados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coordinar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niveles</w:t>
      </w:r>
      <w:r w:rsidR="00B2638D">
        <w:t xml:space="preserve"> </w:t>
      </w:r>
      <w:r w:rsidRPr="00274DDB">
        <w:t>desconcentrados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territorio.</w:t>
      </w:r>
    </w:p>
    <w:p w14:paraId="5716DC07" w14:textId="3882E78C" w:rsidR="0042030B" w:rsidRPr="00274DDB" w:rsidRDefault="0042030B" w:rsidP="0042030B">
      <w:pPr>
        <w:jc w:val="both"/>
      </w:pPr>
      <w:r w:rsidRPr="00274DDB">
        <w:t>2.6.2.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Ministerial</w:t>
      </w:r>
      <w:r w:rsidR="00B2638D">
        <w:t xml:space="preserve"> </w:t>
      </w:r>
      <w:r w:rsidRPr="00274DDB">
        <w:t>No.</w:t>
      </w:r>
      <w:r w:rsidR="00B2638D">
        <w:t xml:space="preserve"> </w:t>
      </w:r>
      <w:r w:rsidRPr="00274DDB">
        <w:t>MINEDUC-ME-2015-00179-A,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23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diciembre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2015</w:t>
      </w:r>
      <w:r w:rsidR="00B2638D">
        <w:t xml:space="preserve"> </w:t>
      </w:r>
      <w:r w:rsidRPr="00274DDB">
        <w:t>suscrito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Sr.</w:t>
      </w:r>
      <w:r w:rsidR="00B2638D">
        <w:t xml:space="preserve"> </w:t>
      </w:r>
      <w:r w:rsidRPr="00274DDB">
        <w:t>Augusto</w:t>
      </w:r>
      <w:r w:rsidR="00B2638D">
        <w:t xml:space="preserve"> </w:t>
      </w:r>
      <w:r w:rsidRPr="00274DDB">
        <w:t>Espinoza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Ministro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expide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Normativa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regular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Construcción,</w:t>
      </w:r>
      <w:r w:rsidR="00B2638D">
        <w:t xml:space="preserve"> </w:t>
      </w:r>
      <w:r w:rsidRPr="00274DDB">
        <w:t>Mantenimiento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física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Equipamiento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GADM;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dentro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artículos</w:t>
      </w:r>
      <w:r w:rsidR="00B2638D">
        <w:t xml:space="preserve"> </w:t>
      </w:r>
      <w:r w:rsidRPr="00274DDB">
        <w:t>determina: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3</w:t>
      </w:r>
      <w:r w:rsidR="00B2638D">
        <w:t xml:space="preserve"> </w:t>
      </w:r>
      <w:r w:rsidRPr="00274DDB">
        <w:t>"Solicitud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Convenio.-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Gobiernos</w:t>
      </w:r>
      <w:r w:rsidR="00B2638D">
        <w:t xml:space="preserve"> </w:t>
      </w:r>
      <w:r w:rsidRPr="00274DDB">
        <w:t>Autónomos</w:t>
      </w:r>
      <w:r w:rsidR="00B2638D">
        <w:t xml:space="preserve"> </w:t>
      </w:r>
      <w:r w:rsidRPr="00274DDB">
        <w:t>Municipales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decidan</w:t>
      </w:r>
      <w:r w:rsidR="00B2638D">
        <w:t xml:space="preserve"> </w:t>
      </w:r>
      <w:r w:rsidRPr="00274DDB">
        <w:t>comprometer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directa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intervención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infraestructura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equipamiento</w:t>
      </w:r>
      <w:r w:rsidR="00B2638D">
        <w:t xml:space="preserve"> </w:t>
      </w:r>
      <w:r w:rsidRPr="00274DDB">
        <w:t>educativo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circunscripción</w:t>
      </w:r>
      <w:r w:rsidR="00B2638D">
        <w:t xml:space="preserve"> </w:t>
      </w:r>
      <w:r w:rsidRPr="00274DDB">
        <w:t>territorial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competencia</w:t>
      </w:r>
      <w:r w:rsidR="00B2638D">
        <w:t xml:space="preserve"> </w:t>
      </w:r>
      <w:r w:rsidRPr="00274DDB">
        <w:t>deberán</w:t>
      </w:r>
      <w:r w:rsidR="00B2638D">
        <w:t xml:space="preserve"> </w:t>
      </w:r>
      <w:r w:rsidRPr="00274DDB">
        <w:t>solicitar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expresa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autorización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máxima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Nivel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Zonal</w:t>
      </w:r>
      <w:r w:rsidR="00B2638D">
        <w:t xml:space="preserve"> </w:t>
      </w:r>
      <w:r w:rsidRPr="00274DDB">
        <w:t>del</w:t>
      </w:r>
      <w:r w:rsidR="00B2638D">
        <w:t xml:space="preserve"> </w:t>
      </w:r>
      <w:proofErr w:type="spellStart"/>
      <w:r w:rsidRPr="00274DDB">
        <w:t>Minerio</w:t>
      </w:r>
      <w:proofErr w:type="spellEnd"/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atendiendo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efecto</w:t>
      </w:r>
      <w:r w:rsidR="00B2638D">
        <w:t xml:space="preserve"> </w:t>
      </w:r>
      <w:r w:rsidRPr="00274DDB">
        <w:t>estrictamente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listado</w:t>
      </w:r>
      <w:r w:rsidR="00B2638D">
        <w:t xml:space="preserve"> </w:t>
      </w:r>
      <w:r w:rsidRPr="00274DDB">
        <w:t>definido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artículo</w:t>
      </w:r>
      <w:r w:rsidR="00B2638D">
        <w:t xml:space="preserve"> </w:t>
      </w:r>
      <w:r w:rsidRPr="00274DDB">
        <w:t>anterior.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máxima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Nivel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Zonal</w:t>
      </w:r>
      <w:r w:rsidR="00B2638D">
        <w:t xml:space="preserve"> </w:t>
      </w:r>
      <w:r w:rsidRPr="00274DDB">
        <w:t>suscribirá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autorizar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intervención,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además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obligará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Autoridad</w:t>
      </w:r>
      <w:r w:rsidR="00B2638D">
        <w:t xml:space="preserve"> </w:t>
      </w:r>
      <w:r w:rsidRPr="00274DDB">
        <w:t>Educativa</w:t>
      </w:r>
      <w:r w:rsidR="00B2638D">
        <w:t xml:space="preserve"> </w:t>
      </w:r>
      <w:r w:rsidRPr="00274DDB">
        <w:t>Nacional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entregar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plazo</w:t>
      </w:r>
      <w:r w:rsidR="00B2638D">
        <w:t xml:space="preserve"> </w:t>
      </w:r>
      <w:r w:rsidRPr="00274DDB">
        <w:t>máximo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90</w:t>
      </w:r>
      <w:r w:rsidR="00B2638D">
        <w:t xml:space="preserve"> </w:t>
      </w:r>
      <w:r w:rsidRPr="00274DDB">
        <w:t>días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estudios</w:t>
      </w:r>
      <w:r w:rsidR="00B2638D">
        <w:t xml:space="preserve"> </w:t>
      </w:r>
      <w:r w:rsidRPr="00274DDB">
        <w:t>y/o</w:t>
      </w:r>
      <w:r w:rsidR="00B2638D">
        <w:t xml:space="preserve"> </w:t>
      </w:r>
      <w:r w:rsidRPr="00274DDB">
        <w:t>términos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referencia</w:t>
      </w:r>
      <w:r w:rsidR="00B2638D">
        <w:t xml:space="preserve"> </w:t>
      </w:r>
      <w:r w:rsidRPr="00274DDB">
        <w:t>necesarios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contratación;</w:t>
      </w:r>
      <w:r w:rsidR="00B2638D">
        <w:t xml:space="preserve"> </w:t>
      </w:r>
      <w:r w:rsidRPr="00274DDB">
        <w:t>[...]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6.-</w:t>
      </w:r>
      <w:r w:rsidR="00B2638D">
        <w:t xml:space="preserve"> </w:t>
      </w:r>
      <w:r w:rsidRPr="00274DDB">
        <w:t>Prohibición</w:t>
      </w:r>
      <w:r w:rsidR="00B2638D">
        <w:t xml:space="preserve"> </w:t>
      </w:r>
      <w:r w:rsidRPr="00274DDB">
        <w:t>proselitismo.</w:t>
      </w:r>
      <w:r w:rsidR="00B2638D">
        <w:t xml:space="preserve"> </w:t>
      </w:r>
      <w:r w:rsidRPr="00274DDB">
        <w:t>-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prohíbe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fachadas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muros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establecimientos</w:t>
      </w:r>
      <w:r w:rsidR="00B2638D">
        <w:t xml:space="preserve"> </w:t>
      </w:r>
      <w:r w:rsidRPr="00274DDB">
        <w:t>educativos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intervenidos,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coloquen</w:t>
      </w:r>
      <w:r w:rsidR="00B2638D">
        <w:t xml:space="preserve"> </w:t>
      </w:r>
      <w:r w:rsidRPr="00274DDB">
        <w:t>leyendas,</w:t>
      </w:r>
      <w:r w:rsidR="00B2638D">
        <w:t xml:space="preserve"> </w:t>
      </w:r>
      <w:r w:rsidRPr="00274DDB">
        <w:t>carteles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distintivos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tengan,</w:t>
      </w:r>
      <w:r w:rsidR="00B2638D">
        <w:t xml:space="preserve"> </w:t>
      </w:r>
      <w:r w:rsidRPr="00274DDB">
        <w:t>directa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indirectamente,</w:t>
      </w:r>
      <w:r w:rsidR="00B2638D">
        <w:t xml:space="preserve"> </w:t>
      </w:r>
      <w:r w:rsidRPr="00274DDB">
        <w:t>fines</w:t>
      </w:r>
      <w:r w:rsidR="00B2638D">
        <w:t xml:space="preserve"> </w:t>
      </w:r>
      <w:r w:rsidRPr="00274DDB">
        <w:t>políticos,</w:t>
      </w:r>
      <w:r w:rsidR="00B2638D">
        <w:t xml:space="preserve"> </w:t>
      </w:r>
      <w:r w:rsidRPr="00274DDB">
        <w:t>partidistas,</w:t>
      </w:r>
      <w:r w:rsidR="00B2638D">
        <w:t xml:space="preserve"> </w:t>
      </w:r>
      <w:r w:rsidRPr="00274DDB">
        <w:t>comerciales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personales."</w:t>
      </w:r>
      <w:r w:rsidR="00B2638D">
        <w:t xml:space="preserve"> </w:t>
      </w:r>
    </w:p>
    <w:p w14:paraId="2303DA1A" w14:textId="5A7CED36" w:rsidR="0042030B" w:rsidRPr="00274DDB" w:rsidRDefault="0042030B" w:rsidP="0042030B">
      <w:pPr>
        <w:jc w:val="both"/>
      </w:pPr>
      <w:r w:rsidRPr="00274DDB">
        <w:t>2.6.3.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Nro.</w:t>
      </w:r>
      <w:r w:rsidR="00B2638D">
        <w:t xml:space="preserve"> </w:t>
      </w:r>
      <w:r w:rsidRPr="00274DDB">
        <w:t>MINEDUC-2017-00056-A,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1:</w:t>
      </w:r>
      <w:r w:rsidR="00B2638D">
        <w:t xml:space="preserve"> </w:t>
      </w:r>
      <w:r w:rsidRPr="00274DDB">
        <w:t>"Delegar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[...]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Coordinadoras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Coordinadores</w:t>
      </w:r>
      <w:r w:rsidR="00B2638D">
        <w:t xml:space="preserve"> </w:t>
      </w:r>
      <w:r w:rsidRPr="00274DDB">
        <w:t>Zonales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más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atribuciones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contempladas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Orgánica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Intercultural,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Reglamento</w:t>
      </w:r>
      <w:r w:rsidR="00B2638D">
        <w:t xml:space="preserve"> </w:t>
      </w:r>
      <w:r w:rsidRPr="00274DDB">
        <w:t>General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Estatuto</w:t>
      </w:r>
      <w:r w:rsidR="00B2638D">
        <w:t xml:space="preserve"> </w:t>
      </w:r>
      <w:r w:rsidRPr="00274DDB">
        <w:t>Orgánico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Gestión</w:t>
      </w:r>
      <w:r w:rsidR="00B2638D">
        <w:t xml:space="preserve"> </w:t>
      </w:r>
      <w:r w:rsidRPr="00274DDB">
        <w:t>Organizacional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Procesos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expedido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Ministerial</w:t>
      </w:r>
      <w:r w:rsidR="00B2638D">
        <w:t xml:space="preserve"> </w:t>
      </w:r>
      <w:r w:rsidRPr="00274DDB">
        <w:t>No.</w:t>
      </w:r>
      <w:r w:rsidR="00B2638D">
        <w:t xml:space="preserve"> </w:t>
      </w:r>
      <w:r w:rsidRPr="00274DDB">
        <w:t>020-12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25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enero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2012;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que,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ámbito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jurisdicción,</w:t>
      </w:r>
      <w:r w:rsidR="00B2638D">
        <w:t xml:space="preserve"> </w:t>
      </w:r>
      <w:r w:rsidRPr="00274DDB">
        <w:t>previo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dispuesto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leyes,</w:t>
      </w:r>
      <w:r w:rsidR="00B2638D">
        <w:t xml:space="preserve"> </w:t>
      </w:r>
      <w:r w:rsidRPr="00274DDB">
        <w:t>normativas</w:t>
      </w:r>
      <w:r w:rsidR="00B2638D">
        <w:t xml:space="preserve"> </w:t>
      </w:r>
      <w:r w:rsidRPr="00274DDB">
        <w:t>aplicables</w:t>
      </w:r>
      <w:r w:rsidR="00B2638D">
        <w:t xml:space="preserve"> </w:t>
      </w:r>
      <w:r w:rsidRPr="00274DDB">
        <w:t>vigentes,</w:t>
      </w:r>
      <w:r w:rsidR="00B2638D">
        <w:t xml:space="preserve"> </w:t>
      </w:r>
      <w:r w:rsidRPr="00274DDB">
        <w:t>regulaciones</w:t>
      </w:r>
      <w:r w:rsidR="00B2638D">
        <w:t xml:space="preserve"> </w:t>
      </w:r>
      <w:r w:rsidRPr="00274DDB">
        <w:t>internas,</w:t>
      </w:r>
      <w:r w:rsidR="00B2638D">
        <w:t xml:space="preserve"> </w:t>
      </w:r>
      <w:r w:rsidRPr="00274DDB">
        <w:t>programación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disponibilidad</w:t>
      </w:r>
      <w:r w:rsidR="00B2638D">
        <w:t xml:space="preserve"> </w:t>
      </w:r>
      <w:r w:rsidRPr="00274DDB">
        <w:t>presupuestaria;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conforme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planes</w:t>
      </w:r>
      <w:r w:rsidR="00B2638D">
        <w:t xml:space="preserve"> </w:t>
      </w:r>
      <w:r w:rsidRPr="00274DDB">
        <w:t>previamente</w:t>
      </w:r>
      <w:r w:rsidR="00B2638D">
        <w:t xml:space="preserve"> </w:t>
      </w:r>
      <w:r w:rsidRPr="00274DDB">
        <w:t>aprobados,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siguiente:</w:t>
      </w:r>
      <w:r w:rsidR="00B2638D">
        <w:t xml:space="preserve"> </w:t>
      </w:r>
      <w:r w:rsidRPr="00274DDB">
        <w:t>o)</w:t>
      </w:r>
      <w:r w:rsidR="00B2638D">
        <w:t xml:space="preserve"> </w:t>
      </w:r>
      <w:r w:rsidRPr="00274DDB">
        <w:t>Suscribir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convenios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cooperación</w:t>
      </w:r>
      <w:r w:rsidR="00B2638D">
        <w:t xml:space="preserve"> </w:t>
      </w:r>
      <w:r w:rsidRPr="00274DDB">
        <w:t>interinstitucional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personas</w:t>
      </w:r>
      <w:r w:rsidR="00B2638D">
        <w:t xml:space="preserve"> </w:t>
      </w:r>
      <w:r w:rsidRPr="00274DDB">
        <w:t>naturales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jurídicas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derecho</w:t>
      </w:r>
      <w:r w:rsidR="00B2638D">
        <w:t xml:space="preserve"> </w:t>
      </w:r>
      <w:r w:rsidRPr="00274DDB">
        <w:t>público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privado</w:t>
      </w:r>
      <w:r w:rsidR="00B2638D">
        <w:t xml:space="preserve"> </w:t>
      </w:r>
      <w:r w:rsidRPr="00274DDB">
        <w:t>respectivamente,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desarrollar</w:t>
      </w:r>
      <w:r w:rsidR="00B2638D">
        <w:t xml:space="preserve"> </w:t>
      </w:r>
      <w:r w:rsidRPr="00274DDB">
        <w:t>programas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proyectos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beneficio</w:t>
      </w:r>
      <w:r w:rsidR="00B2638D">
        <w:t xml:space="preserve"> </w:t>
      </w:r>
      <w:r w:rsidRPr="00274DDB">
        <w:t>directo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colectividad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esa</w:t>
      </w:r>
      <w:r w:rsidR="00B2638D">
        <w:t xml:space="preserve"> </w:t>
      </w:r>
      <w:r w:rsidRPr="00274DDB">
        <w:t>jurisdicción;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conformidad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estipulado</w:t>
      </w:r>
      <w:r w:rsidR="00B2638D">
        <w:t xml:space="preserve"> </w:t>
      </w:r>
      <w:r w:rsidRPr="00274DDB">
        <w:t>convencionalmente,</w:t>
      </w:r>
      <w:r w:rsidR="00B2638D">
        <w:t xml:space="preserve"> </w:t>
      </w:r>
      <w:r w:rsidRPr="00274DDB">
        <w:t>siempre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suscribirse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implique</w:t>
      </w:r>
      <w:r w:rsidR="00B2638D">
        <w:t xml:space="preserve"> </w:t>
      </w:r>
      <w:r w:rsidRPr="00274DDB">
        <w:t>transferencia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económicos.”</w:t>
      </w:r>
      <w:r w:rsidR="00B2638D">
        <w:t xml:space="preserve"> </w:t>
      </w:r>
    </w:p>
    <w:p w14:paraId="65D2DDF3" w14:textId="43FBBB66" w:rsidR="0042030B" w:rsidRPr="00274DDB" w:rsidRDefault="0042030B" w:rsidP="0042030B">
      <w:pPr>
        <w:jc w:val="both"/>
      </w:pPr>
      <w:r w:rsidRPr="00274DDB">
        <w:t>2.6.4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Decreto</w:t>
      </w:r>
      <w:r w:rsidR="00B2638D">
        <w:t xml:space="preserve"> </w:t>
      </w:r>
      <w:r w:rsidRPr="00274DDB">
        <w:t>Ejecutivo</w:t>
      </w:r>
      <w:r w:rsidR="00B2638D">
        <w:t xml:space="preserve"> </w:t>
      </w:r>
      <w:r w:rsidRPr="00274DDB">
        <w:t>No.</w:t>
      </w:r>
      <w:r w:rsidR="00B2638D">
        <w:t xml:space="preserve"> </w:t>
      </w:r>
      <w:r w:rsidRPr="00274DDB">
        <w:t>60,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fecha</w:t>
      </w:r>
      <w:r w:rsidR="00B2638D">
        <w:t xml:space="preserve"> </w:t>
      </w:r>
      <w:r w:rsidRPr="00274DDB">
        <w:t>24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julio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2025,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Ejecutivo</w:t>
      </w:r>
      <w:r w:rsidR="00B2638D">
        <w:t xml:space="preserve"> </w:t>
      </w:r>
      <w:r w:rsidRPr="00274DDB">
        <w:t>anunció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procederá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fase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decisión</w:t>
      </w:r>
      <w:r w:rsidR="00B2638D">
        <w:t xml:space="preserve"> </w:t>
      </w:r>
      <w:r w:rsidRPr="00274DDB">
        <w:t>estratégica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reformas</w:t>
      </w:r>
      <w:r w:rsidR="00B2638D">
        <w:t xml:space="preserve"> </w:t>
      </w:r>
      <w:r w:rsidRPr="00274DDB">
        <w:t>institucionales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Función</w:t>
      </w:r>
      <w:r w:rsidR="00B2638D">
        <w:t xml:space="preserve"> </w:t>
      </w:r>
      <w:r w:rsidRPr="00274DDB">
        <w:t>Ejecutiva,</w:t>
      </w:r>
      <w:r w:rsidR="00B2638D">
        <w:t xml:space="preserve"> </w:t>
      </w:r>
      <w:r w:rsidRPr="00274DDB">
        <w:t>incluyendo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reestructuración</w:t>
      </w:r>
      <w:r w:rsidR="00B2638D">
        <w:t xml:space="preserve"> </w:t>
      </w:r>
      <w:r w:rsidRPr="00274DDB">
        <w:t>profunda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objetivo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optimizar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aparato</w:t>
      </w:r>
      <w:r w:rsidR="00B2638D">
        <w:t xml:space="preserve"> </w:t>
      </w:r>
      <w:r w:rsidRPr="00274DDB">
        <w:t>estatal,</w:t>
      </w:r>
      <w:r w:rsidR="00B2638D">
        <w:t xml:space="preserve"> </w:t>
      </w:r>
      <w:r w:rsidRPr="00274DDB">
        <w:t>reducir</w:t>
      </w:r>
      <w:r w:rsidR="00B2638D">
        <w:t xml:space="preserve"> </w:t>
      </w:r>
      <w:r w:rsidRPr="00274DDB">
        <w:t>gastos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mejorar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eficiencia</w:t>
      </w:r>
      <w:r w:rsidR="00B2638D">
        <w:t xml:space="preserve"> </w:t>
      </w:r>
      <w:r w:rsidRPr="00274DDB">
        <w:t>administrativa.</w:t>
      </w:r>
      <w:r w:rsidR="00B2638D">
        <w:t xml:space="preserve"> </w:t>
      </w:r>
    </w:p>
    <w:p w14:paraId="6599B08E" w14:textId="48213F52" w:rsidR="0042030B" w:rsidRPr="00274DDB" w:rsidRDefault="0042030B" w:rsidP="0042030B">
      <w:pPr>
        <w:jc w:val="both"/>
      </w:pPr>
      <w:r w:rsidRPr="00274DDB">
        <w:t>2.6.5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Decreto</w:t>
      </w:r>
      <w:r w:rsidR="00B2638D">
        <w:t xml:space="preserve"> </w:t>
      </w:r>
      <w:r w:rsidRPr="00274DDB">
        <w:t>Ejecutivo</w:t>
      </w:r>
      <w:r w:rsidR="00B2638D">
        <w:t xml:space="preserve"> </w:t>
      </w:r>
      <w:r w:rsidRPr="00274DDB">
        <w:t>No.</w:t>
      </w:r>
      <w:r w:rsidR="00B2638D">
        <w:t xml:space="preserve"> </w:t>
      </w:r>
      <w:r w:rsidRPr="00274DDB">
        <w:t>100,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fecha</w:t>
      </w:r>
      <w:r w:rsidR="00B2638D">
        <w:t xml:space="preserve"> </w:t>
      </w:r>
      <w:r w:rsidRPr="00274DDB">
        <w:t>15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agosto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2025,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Ejecutivo</w:t>
      </w:r>
      <w:r w:rsidR="00B2638D">
        <w:t xml:space="preserve"> </w:t>
      </w:r>
      <w:r w:rsidRPr="00274DDB">
        <w:t>anunció,</w:t>
      </w:r>
      <w:r w:rsidR="00B2638D">
        <w:t xml:space="preserve"> </w:t>
      </w:r>
      <w:r w:rsidRPr="00274DDB">
        <w:t>Fusiónese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absorción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instituciones:</w:t>
      </w:r>
      <w:r w:rsidR="00B2638D">
        <w:t xml:space="preserve"> </w:t>
      </w:r>
      <w:r w:rsidRPr="00274DDB">
        <w:t>a)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Cultura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Patrimonio;</w:t>
      </w:r>
      <w:r w:rsidR="00B2638D">
        <w:t xml:space="preserve"> </w:t>
      </w:r>
      <w:r w:rsidRPr="00274DDB">
        <w:t>b)</w:t>
      </w:r>
      <w:r w:rsidR="00B2638D">
        <w:t xml:space="preserve"> </w:t>
      </w:r>
      <w:r w:rsidRPr="00274DDB">
        <w:t>Secretaría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Superior,</w:t>
      </w:r>
      <w:r w:rsidR="00B2638D">
        <w:t xml:space="preserve"> </w:t>
      </w:r>
      <w:r w:rsidRPr="00274DDB">
        <w:t>Ciencia,</w:t>
      </w:r>
      <w:r w:rsidR="00B2638D">
        <w:t xml:space="preserve"> </w:t>
      </w:r>
      <w:r w:rsidRPr="00274DDB">
        <w:t>Tecnología</w:t>
      </w:r>
      <w:r w:rsidR="00B2638D">
        <w:t xml:space="preserve"> </w:t>
      </w:r>
      <w:r w:rsidRPr="00274DDB">
        <w:t>e</w:t>
      </w:r>
      <w:r w:rsidR="00B2638D">
        <w:t xml:space="preserve"> </w:t>
      </w:r>
      <w:r w:rsidRPr="00274DDB">
        <w:t>Innovación;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c)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Deporte,</w:t>
      </w:r>
      <w:r w:rsidR="00B2638D">
        <w:t xml:space="preserve"> </w:t>
      </w:r>
      <w:r w:rsidRPr="00274DDB">
        <w:t>mismas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integrarán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estructura</w:t>
      </w:r>
      <w:r w:rsidR="00B2638D">
        <w:t xml:space="preserve"> </w:t>
      </w:r>
      <w:r w:rsidRPr="00274DDB">
        <w:t>orgánica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lastRenderedPageBreak/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una,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viceministerio,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ejercicio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competencias,</w:t>
      </w:r>
      <w:r w:rsidR="00B2638D">
        <w:t xml:space="preserve"> </w:t>
      </w:r>
      <w:r w:rsidRPr="00274DDB">
        <w:t>atribuciones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funciones,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</w:t>
      </w:r>
      <w:r w:rsidR="00B2638D">
        <w:t xml:space="preserve"> </w:t>
      </w:r>
      <w:r w:rsidRPr="00274DDB">
        <w:t>sean</w:t>
      </w:r>
      <w:r w:rsidR="00B2638D">
        <w:t xml:space="preserve"> </w:t>
      </w:r>
      <w:r w:rsidRPr="00274DDB">
        <w:t>asignadas,</w:t>
      </w:r>
      <w:r w:rsidR="00B2638D">
        <w:t xml:space="preserve"> </w:t>
      </w:r>
      <w:r w:rsidRPr="00274DDB">
        <w:t>conforme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determine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fase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implementación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reforma</w:t>
      </w:r>
      <w:r w:rsidR="00B2638D">
        <w:t xml:space="preserve"> </w:t>
      </w:r>
      <w:r w:rsidRPr="00274DDB">
        <w:t>institucional.</w:t>
      </w:r>
    </w:p>
    <w:p w14:paraId="54172C66" w14:textId="76EAFB26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TERCERA.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OBJETO:</w:t>
      </w:r>
      <w:r w:rsidR="00B2638D">
        <w:rPr>
          <w:b/>
        </w:rPr>
        <w:t xml:space="preserve"> </w:t>
      </w:r>
    </w:p>
    <w:p w14:paraId="0DD7014F" w14:textId="2D4D24CD" w:rsidR="005B1917" w:rsidRPr="005B1917" w:rsidRDefault="0042030B" w:rsidP="00B2638D">
      <w:pPr>
        <w:spacing w:after="0"/>
        <w:jc w:val="both"/>
        <w:rPr>
          <w:bCs/>
        </w:rPr>
      </w:pPr>
      <w:r w:rsidRPr="00274DDB">
        <w:t>“El</w:t>
      </w:r>
      <w:r w:rsidR="00B2638D">
        <w:t xml:space="preserve"> </w:t>
      </w:r>
      <w:r w:rsidRPr="006C46B4">
        <w:t>objeto</w:t>
      </w:r>
      <w:r w:rsidR="00B2638D">
        <w:t xml:space="preserve"> </w:t>
      </w:r>
      <w:r>
        <w:t>del</w:t>
      </w:r>
      <w:r w:rsidR="00B2638D">
        <w:t xml:space="preserve"> </w:t>
      </w:r>
      <w:r>
        <w:t>presente</w:t>
      </w:r>
      <w:r w:rsidR="00B2638D">
        <w:t xml:space="preserve"> </w:t>
      </w:r>
      <w:r>
        <w:t>C</w:t>
      </w:r>
      <w:r w:rsidRPr="00274DDB">
        <w:t>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 xml:space="preserve">Autorización </w:t>
      </w:r>
      <w:r w:rsidR="005B1917">
        <w:rPr>
          <w:rFonts w:eastAsia="Batang"/>
        </w:rPr>
        <w:t>es</w:t>
      </w:r>
      <w:r w:rsidR="00B2638D">
        <w:rPr>
          <w:rFonts w:eastAsia="Batang"/>
        </w:rPr>
        <w:t xml:space="preserve"> </w:t>
      </w:r>
      <w:r w:rsidR="006F60FD">
        <w:rPr>
          <w:rFonts w:eastAsia="Batang"/>
        </w:rPr>
        <w:t>para la</w:t>
      </w:r>
      <w:r w:rsidR="00B2638D">
        <w:rPr>
          <w:rFonts w:eastAsia="Batang"/>
        </w:rPr>
        <w:t xml:space="preserve"> </w:t>
      </w:r>
      <w:r w:rsidR="005B1917">
        <w:rPr>
          <w:rFonts w:eastAsia="Batang"/>
        </w:rPr>
        <w:t>ejecución</w:t>
      </w:r>
      <w:r w:rsidR="00B2638D">
        <w:rPr>
          <w:rFonts w:eastAsia="Batang"/>
        </w:rPr>
        <w:t xml:space="preserve"> </w:t>
      </w:r>
      <w:r w:rsidR="005B1917">
        <w:rPr>
          <w:rFonts w:eastAsia="Batang"/>
        </w:rPr>
        <w:t>del</w:t>
      </w:r>
      <w:r w:rsidR="00B2638D">
        <w:rPr>
          <w:rFonts w:eastAsia="Batang"/>
        </w:rPr>
        <w:t xml:space="preserve"> </w:t>
      </w:r>
      <w:r w:rsidR="005B1917">
        <w:rPr>
          <w:rFonts w:eastAsia="Batang"/>
        </w:rPr>
        <w:t>proyecto:</w:t>
      </w:r>
      <w:r w:rsidR="00B2638D">
        <w:rPr>
          <w:rFonts w:eastAsia="Batang"/>
        </w:rPr>
        <w:t xml:space="preserve"> </w:t>
      </w:r>
      <w:r w:rsidRPr="002A2C6D">
        <w:rPr>
          <w:rFonts w:eastAsia="Batang"/>
        </w:rPr>
        <w:t>“</w:t>
      </w:r>
      <w:r w:rsidR="00B2638D">
        <w:t>FORTALECIMIENTO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INFRAESTRUCTURA</w:t>
      </w:r>
      <w:r w:rsidR="00B2638D">
        <w:t xml:space="preserve"> </w:t>
      </w:r>
      <w:r w:rsidR="00B2638D">
        <w:t>EDUCATIVA</w:t>
      </w:r>
      <w:r w:rsidR="00B2638D">
        <w:t xml:space="preserve"> </w:t>
      </w:r>
      <w:r w:rsidR="00B2638D">
        <w:t>MEDIANTE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CONSTRUCCIÓN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UN</w:t>
      </w:r>
      <w:r w:rsidR="00B2638D">
        <w:t xml:space="preserve"> </w:t>
      </w:r>
      <w:r w:rsidR="00B2638D">
        <w:t>BLOQUE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DOS</w:t>
      </w:r>
      <w:r w:rsidR="00B2638D">
        <w:t xml:space="preserve"> </w:t>
      </w:r>
      <w:r w:rsidR="00B2638D">
        <w:t>AULAS</w:t>
      </w:r>
      <w:r w:rsidR="00B2638D">
        <w:t xml:space="preserve"> </w:t>
      </w:r>
      <w:r w:rsidR="00B2638D">
        <w:t>Y</w:t>
      </w:r>
      <w:r w:rsidR="00B2638D">
        <w:t xml:space="preserve"> </w:t>
      </w:r>
      <w:r w:rsidR="00B2638D">
        <w:t>BATERÍAS</w:t>
      </w:r>
      <w:r w:rsidR="00B2638D">
        <w:t xml:space="preserve"> </w:t>
      </w:r>
      <w:r w:rsidR="00B2638D">
        <w:t>SANITARIAS</w:t>
      </w:r>
      <w:r w:rsidR="00B2638D">
        <w:t xml:space="preserve"> </w:t>
      </w:r>
      <w:r w:rsidR="00B2638D">
        <w:t>EN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UNIDAD</w:t>
      </w:r>
      <w:r w:rsidR="00B2638D">
        <w:t xml:space="preserve"> </w:t>
      </w:r>
      <w:r w:rsidR="00B2638D">
        <w:t>EDUCATIVA</w:t>
      </w:r>
      <w:r w:rsidR="00B2638D">
        <w:t xml:space="preserve"> </w:t>
      </w:r>
      <w:r w:rsidR="00B2638D">
        <w:t>VALERIO</w:t>
      </w:r>
      <w:r w:rsidR="00B2638D">
        <w:t xml:space="preserve"> </w:t>
      </w:r>
      <w:r w:rsidR="00B2638D">
        <w:t>GREFA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COMUNA</w:t>
      </w:r>
      <w:r w:rsidR="00B2638D">
        <w:t xml:space="preserve"> </w:t>
      </w:r>
      <w:r w:rsidR="00B2638D">
        <w:t>SAN</w:t>
      </w:r>
      <w:r w:rsidR="00B2638D">
        <w:t xml:space="preserve"> </w:t>
      </w:r>
      <w:r w:rsidR="00B2638D">
        <w:t>PABLO,</w:t>
      </w:r>
      <w:r w:rsidR="00B2638D">
        <w:t xml:space="preserve"> </w:t>
      </w:r>
      <w:r w:rsidR="00B2638D">
        <w:t>PARROQUIA</w:t>
      </w:r>
      <w:r w:rsidR="00B2638D">
        <w:t xml:space="preserve"> </w:t>
      </w:r>
      <w:r w:rsidR="00B2638D">
        <w:t>SAN</w:t>
      </w:r>
      <w:r w:rsidR="00B2638D">
        <w:t xml:space="preserve"> </w:t>
      </w:r>
      <w:r w:rsidR="00B2638D">
        <w:t>SEBASTIÁN</w:t>
      </w:r>
      <w:r w:rsidR="00B2638D">
        <w:t xml:space="preserve"> </w:t>
      </w:r>
      <w:r w:rsidR="00B2638D">
        <w:t>DEL</w:t>
      </w:r>
      <w:r w:rsidR="00B2638D">
        <w:t xml:space="preserve"> </w:t>
      </w:r>
      <w:r w:rsidR="00B2638D">
        <w:t>COCA;</w:t>
      </w:r>
      <w:r w:rsidR="00B2638D">
        <w:t xml:space="preserve"> </w:t>
      </w:r>
      <w:r w:rsidR="00B2638D">
        <w:t>Y,</w:t>
      </w:r>
      <w:r w:rsidR="00B2638D">
        <w:t xml:space="preserve"> </w:t>
      </w:r>
      <w:r w:rsidR="00B2638D">
        <w:t>UNA</w:t>
      </w:r>
      <w:r w:rsidR="00B2638D">
        <w:t xml:space="preserve"> </w:t>
      </w:r>
      <w:r w:rsidR="00B2638D">
        <w:t>BATERÍA</w:t>
      </w:r>
      <w:r w:rsidR="00B2638D">
        <w:t xml:space="preserve"> </w:t>
      </w:r>
      <w:r w:rsidR="00B2638D">
        <w:t>SANITARIA</w:t>
      </w:r>
      <w:r w:rsidR="00B2638D">
        <w:t xml:space="preserve"> </w:t>
      </w:r>
      <w:r w:rsidR="00B2638D">
        <w:t>EN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UNIDAD</w:t>
      </w:r>
      <w:r w:rsidR="00B2638D">
        <w:t xml:space="preserve"> </w:t>
      </w:r>
      <w:r w:rsidR="00B2638D">
        <w:t>EDUCATIVA</w:t>
      </w:r>
      <w:r w:rsidR="00B2638D">
        <w:t xml:space="preserve"> </w:t>
      </w:r>
      <w:r w:rsidR="00B2638D">
        <w:t>30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ABRIL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CABECERA</w:t>
      </w:r>
      <w:r w:rsidR="00B2638D">
        <w:t xml:space="preserve"> </w:t>
      </w:r>
      <w:r w:rsidR="00B2638D">
        <w:t>PARROQUIAL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ENOKANQUI,</w:t>
      </w:r>
      <w:r w:rsidR="00B2638D">
        <w:t xml:space="preserve"> </w:t>
      </w:r>
      <w:r w:rsidR="00B2638D">
        <w:t>CANTON</w:t>
      </w:r>
      <w:r w:rsidR="00B2638D">
        <w:t xml:space="preserve"> </w:t>
      </w:r>
      <w:r w:rsidR="00B2638D">
        <w:t>LA</w:t>
      </w:r>
      <w:r w:rsidR="00B2638D">
        <w:t xml:space="preserve"> </w:t>
      </w:r>
      <w:r w:rsidR="00B2638D">
        <w:t>JOYA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LOS</w:t>
      </w:r>
      <w:r w:rsidR="00B2638D">
        <w:t xml:space="preserve"> </w:t>
      </w:r>
      <w:r w:rsidR="00B2638D">
        <w:t>SACHAS,</w:t>
      </w:r>
      <w:r w:rsidR="00B2638D">
        <w:t xml:space="preserve"> </w:t>
      </w:r>
      <w:r w:rsidR="00B2638D">
        <w:t>PROVINCIA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ORELLANA;</w:t>
      </w:r>
      <w:r w:rsidR="00B2638D">
        <w:t xml:space="preserve"> </w:t>
      </w:r>
      <w:r w:rsidR="00B2638D">
        <w:t>CON</w:t>
      </w:r>
      <w:r w:rsidR="00B2638D">
        <w:t xml:space="preserve"> </w:t>
      </w:r>
      <w:r w:rsidR="00B2638D">
        <w:t>EL</w:t>
      </w:r>
      <w:r w:rsidR="00B2638D">
        <w:t xml:space="preserve"> </w:t>
      </w:r>
      <w:r w:rsidR="00B2638D">
        <w:t>FIN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GARANTIZAR</w:t>
      </w:r>
      <w:r w:rsidR="00B2638D">
        <w:t xml:space="preserve"> </w:t>
      </w:r>
      <w:r w:rsidR="00B2638D">
        <w:t>ESPACIOS</w:t>
      </w:r>
      <w:r w:rsidR="00B2638D">
        <w:t xml:space="preserve"> </w:t>
      </w:r>
      <w:r w:rsidR="00B2638D">
        <w:t>ADECUADOS,</w:t>
      </w:r>
      <w:r w:rsidR="00B2638D">
        <w:t xml:space="preserve"> </w:t>
      </w:r>
      <w:r w:rsidR="00B2638D">
        <w:t>SEGUROS</w:t>
      </w:r>
      <w:r w:rsidR="00B2638D">
        <w:t xml:space="preserve"> </w:t>
      </w:r>
      <w:r w:rsidR="00B2638D">
        <w:t>Y</w:t>
      </w:r>
      <w:r w:rsidR="00B2638D">
        <w:t xml:space="preserve"> </w:t>
      </w:r>
      <w:r w:rsidR="00B2638D">
        <w:t>SALUDABLES</w:t>
      </w:r>
      <w:r w:rsidR="00B2638D">
        <w:t xml:space="preserve"> </w:t>
      </w:r>
      <w:r w:rsidR="00B2638D">
        <w:t>PARA</w:t>
      </w:r>
      <w:r w:rsidR="00B2638D">
        <w:t xml:space="preserve"> </w:t>
      </w:r>
      <w:r w:rsidR="00B2638D">
        <w:t>EL</w:t>
      </w:r>
      <w:r w:rsidR="00B2638D">
        <w:t xml:space="preserve"> </w:t>
      </w:r>
      <w:r w:rsidR="00B2638D">
        <w:t>PROCESO</w:t>
      </w:r>
      <w:r w:rsidR="00B2638D">
        <w:t xml:space="preserve"> </w:t>
      </w:r>
      <w:r w:rsidR="00B2638D">
        <w:t>DE</w:t>
      </w:r>
      <w:r w:rsidR="00B2638D">
        <w:t xml:space="preserve"> </w:t>
      </w:r>
      <w:r w:rsidR="00B2638D">
        <w:t>ENSEÑANZA-</w:t>
      </w:r>
      <w:r w:rsidR="00B2638D">
        <w:t xml:space="preserve"> </w:t>
      </w:r>
      <w:r w:rsidR="00B2638D">
        <w:t>APRENDIZAJE</w:t>
      </w:r>
      <w:r w:rsidRPr="00EF5C8A">
        <w:rPr>
          <w:rFonts w:eastAsia="Batang"/>
        </w:rPr>
        <w:t>.</w:t>
      </w:r>
      <w:r w:rsidRPr="00274DDB">
        <w:t>”</w:t>
      </w:r>
      <w:r w:rsidR="00B2638D">
        <w:t xml:space="preserve"> </w:t>
      </w:r>
      <w:r w:rsidR="005B1917" w:rsidRPr="005B1917">
        <w:rPr>
          <w:bCs/>
        </w:rPr>
        <w:t>Y</w:t>
      </w:r>
      <w:r w:rsidR="00B2638D">
        <w:rPr>
          <w:bCs/>
        </w:rPr>
        <w:t xml:space="preserve"> </w:t>
      </w:r>
      <w:r w:rsidR="005B1917" w:rsidRPr="005B1917">
        <w:rPr>
          <w:bCs/>
        </w:rPr>
        <w:t>Autorización</w:t>
      </w:r>
      <w:r w:rsidR="00B2638D">
        <w:rPr>
          <w:bCs/>
        </w:rPr>
        <w:t xml:space="preserve"> </w:t>
      </w:r>
      <w:r w:rsidR="005B1917" w:rsidRPr="005B1917">
        <w:rPr>
          <w:bCs/>
        </w:rPr>
        <w:t>del</w:t>
      </w:r>
      <w:r w:rsidR="00B2638D">
        <w:rPr>
          <w:bCs/>
        </w:rPr>
        <w:t xml:space="preserve"> </w:t>
      </w:r>
      <w:r w:rsidR="005B1917" w:rsidRPr="005B1917">
        <w:rPr>
          <w:bCs/>
        </w:rPr>
        <w:t>MINEDEC</w:t>
      </w:r>
      <w:r w:rsidR="00B2638D">
        <w:rPr>
          <w:bCs/>
        </w:rPr>
        <w:t xml:space="preserve"> </w:t>
      </w:r>
      <w:r w:rsidR="005B1917" w:rsidRPr="005B1917">
        <w:rPr>
          <w:bCs/>
        </w:rPr>
        <w:t>al</w:t>
      </w:r>
      <w:r w:rsidR="00B2638D">
        <w:rPr>
          <w:bCs/>
        </w:rPr>
        <w:t xml:space="preserve"> </w:t>
      </w:r>
      <w:r w:rsidR="005B1917" w:rsidRPr="005B1917">
        <w:rPr>
          <w:bCs/>
        </w:rPr>
        <w:t>GADMCJS</w:t>
      </w:r>
      <w:r w:rsidR="00B2638D">
        <w:rPr>
          <w:bCs/>
        </w:rPr>
        <w:t xml:space="preserve"> </w:t>
      </w:r>
      <w:r w:rsidR="005B1917" w:rsidRPr="005B1917">
        <w:rPr>
          <w:bCs/>
        </w:rPr>
        <w:t>de</w:t>
      </w:r>
      <w:r w:rsidR="00B2638D">
        <w:rPr>
          <w:bCs/>
        </w:rPr>
        <w:t xml:space="preserve"> </w:t>
      </w:r>
      <w:r w:rsidR="005B1917" w:rsidRPr="005B1917">
        <w:rPr>
          <w:bCs/>
        </w:rPr>
        <w:t>Acuerdo</w:t>
      </w:r>
      <w:r w:rsidR="00B2638D">
        <w:rPr>
          <w:bCs/>
        </w:rPr>
        <w:t xml:space="preserve"> </w:t>
      </w:r>
      <w:r w:rsidR="00520514">
        <w:rPr>
          <w:bCs/>
        </w:rPr>
        <w:t>al</w:t>
      </w:r>
      <w:r w:rsidR="00B2638D">
        <w:rPr>
          <w:bCs/>
        </w:rPr>
        <w:t xml:space="preserve"> </w:t>
      </w:r>
      <w:r w:rsidR="005B1917" w:rsidRPr="005B1917">
        <w:rPr>
          <w:bCs/>
        </w:rPr>
        <w:t>Art.</w:t>
      </w:r>
      <w:r w:rsidR="00B2638D">
        <w:rPr>
          <w:bCs/>
        </w:rPr>
        <w:t xml:space="preserve"> </w:t>
      </w:r>
      <w:r w:rsidR="005B1917" w:rsidRPr="005B1917">
        <w:rPr>
          <w:bCs/>
        </w:rPr>
        <w:t>55</w:t>
      </w:r>
      <w:r w:rsidR="00B2638D">
        <w:rPr>
          <w:bCs/>
        </w:rPr>
        <w:t xml:space="preserve"> </w:t>
      </w:r>
      <w:r w:rsidR="005B1917" w:rsidRPr="005B1917">
        <w:rPr>
          <w:bCs/>
        </w:rPr>
        <w:t>Literal</w:t>
      </w:r>
      <w:r w:rsidR="00B2638D">
        <w:rPr>
          <w:bCs/>
        </w:rPr>
        <w:t xml:space="preserve"> </w:t>
      </w:r>
      <w:r w:rsidR="00520514">
        <w:rPr>
          <w:bCs/>
        </w:rPr>
        <w:t>g</w:t>
      </w:r>
      <w:r w:rsidR="005B1917" w:rsidRPr="005B1917">
        <w:rPr>
          <w:bCs/>
        </w:rPr>
        <w:t>)</w:t>
      </w:r>
      <w:r w:rsidR="00B2638D">
        <w:rPr>
          <w:bCs/>
        </w:rPr>
        <w:t xml:space="preserve"> </w:t>
      </w:r>
      <w:r w:rsidR="005B1917">
        <w:rPr>
          <w:bCs/>
        </w:rPr>
        <w:t>del</w:t>
      </w:r>
      <w:r w:rsidR="00B2638D">
        <w:rPr>
          <w:bCs/>
        </w:rPr>
        <w:t xml:space="preserve"> </w:t>
      </w:r>
      <w:r w:rsidR="005B1917" w:rsidRPr="005B1917">
        <w:rPr>
          <w:bCs/>
        </w:rPr>
        <w:t>COOTAD.</w:t>
      </w:r>
    </w:p>
    <w:p w14:paraId="18269D19" w14:textId="0C59F15E" w:rsidR="0042030B" w:rsidRPr="00274DDB" w:rsidRDefault="0042030B" w:rsidP="0042030B">
      <w:pPr>
        <w:spacing w:after="0"/>
        <w:jc w:val="both"/>
      </w:pPr>
    </w:p>
    <w:p w14:paraId="1C6583BA" w14:textId="15E7C996" w:rsidR="0042030B" w:rsidRPr="004B6A95" w:rsidRDefault="0042030B" w:rsidP="0042030B">
      <w:pPr>
        <w:jc w:val="both"/>
      </w:pPr>
      <w:r w:rsidRPr="004B6A95">
        <w:rPr>
          <w:b/>
        </w:rPr>
        <w:t>3.1.</w:t>
      </w:r>
      <w:r w:rsidR="00B2638D">
        <w:t xml:space="preserve"> </w:t>
      </w:r>
      <w:r w:rsidRPr="004B6A95">
        <w:t>Objetivo</w:t>
      </w:r>
      <w:r w:rsidR="00B2638D">
        <w:t xml:space="preserve"> </w:t>
      </w:r>
      <w:r w:rsidRPr="004B6A95">
        <w:t>General</w:t>
      </w:r>
      <w:r w:rsidR="00B2638D">
        <w:t xml:space="preserve"> </w:t>
      </w:r>
    </w:p>
    <w:p w14:paraId="62A67190" w14:textId="77777777" w:rsidR="00B324D4" w:rsidRDefault="00B324D4" w:rsidP="00B324D4">
      <w:pPr>
        <w:jc w:val="both"/>
      </w:pPr>
      <w:r>
        <w:t>Contribuir al mejoramiento de la infraestructura educativa mediante la construcción de un</w:t>
      </w:r>
      <w:r>
        <w:t xml:space="preserve"> </w:t>
      </w:r>
      <w:r>
        <w:t>bloque de dos aulas y baterías sanitarias en la Escuela Valerio Grefa de la comuna San</w:t>
      </w:r>
      <w:r>
        <w:t xml:space="preserve"> </w:t>
      </w:r>
      <w:r>
        <w:t>Pablo, parroquia San Sebastián del Coca, y una batería sanitaria en la Unidad Educativa</w:t>
      </w:r>
      <w:r>
        <w:t xml:space="preserve"> </w:t>
      </w:r>
      <w:r>
        <w:t xml:space="preserve">30 de </w:t>
      </w:r>
      <w:proofErr w:type="gramStart"/>
      <w:r>
        <w:t>Abril</w:t>
      </w:r>
      <w:proofErr w:type="gramEnd"/>
      <w:r>
        <w:t xml:space="preserve"> de la cabecera parroquial de </w:t>
      </w:r>
      <w:proofErr w:type="spellStart"/>
      <w:r>
        <w:t>Enokanqui</w:t>
      </w:r>
      <w:proofErr w:type="spellEnd"/>
      <w:r>
        <w:t>, Cantón La Joya de los Sachas,</w:t>
      </w:r>
      <w:r>
        <w:t xml:space="preserve"> </w:t>
      </w:r>
      <w:r>
        <w:t>Provincia de Orellana; con el fin de garantizar espacios adecuados, seguros y saludables</w:t>
      </w:r>
      <w:r>
        <w:t xml:space="preserve"> </w:t>
      </w:r>
      <w:r>
        <w:t>para el proceso de enseñanza-aprendizaje.</w:t>
      </w:r>
    </w:p>
    <w:p w14:paraId="339EFAA2" w14:textId="7501D71D" w:rsidR="00B324D4" w:rsidRDefault="0042030B" w:rsidP="00B324D4">
      <w:pPr>
        <w:jc w:val="both"/>
      </w:pPr>
      <w:r w:rsidRPr="004B6A95">
        <w:rPr>
          <w:b/>
        </w:rPr>
        <w:t>3.2.</w:t>
      </w:r>
      <w:r w:rsidR="00B2638D">
        <w:t xml:space="preserve"> </w:t>
      </w:r>
      <w:r w:rsidRPr="004B6A95">
        <w:t>Objetivos</w:t>
      </w:r>
      <w:r w:rsidR="00B2638D">
        <w:t xml:space="preserve"> </w:t>
      </w:r>
      <w:r w:rsidRPr="004B6A95">
        <w:t>Específicos</w:t>
      </w:r>
      <w:r w:rsidR="00B2638D">
        <w:t xml:space="preserve"> </w:t>
      </w:r>
      <w:r w:rsidR="00B324D4">
        <w:t xml:space="preserve"> </w:t>
      </w:r>
    </w:p>
    <w:p w14:paraId="262D1DB1" w14:textId="73D0FDA1" w:rsidR="00B2638D" w:rsidRPr="00B324D4" w:rsidRDefault="00B2638D" w:rsidP="00B324D4">
      <w:pPr>
        <w:pStyle w:val="Prrafodelista"/>
        <w:numPr>
          <w:ilvl w:val="0"/>
          <w:numId w:val="35"/>
        </w:numPr>
        <w:ind w:left="426"/>
        <w:jc w:val="both"/>
        <w:rPr>
          <w:rFonts w:asciiTheme="minorHAnsi" w:eastAsiaTheme="minorEastAsia" w:hAnsiTheme="minorHAnsi" w:cstheme="minorBidi"/>
          <w:sz w:val="22"/>
          <w:szCs w:val="22"/>
        </w:rPr>
      </w:pPr>
      <w:r w:rsidRPr="00B324D4">
        <w:rPr>
          <w:rFonts w:asciiTheme="minorHAnsi" w:eastAsiaTheme="minorEastAsia" w:hAnsiTheme="minorHAnsi" w:cstheme="minorBidi"/>
          <w:sz w:val="22"/>
          <w:szCs w:val="22"/>
        </w:rPr>
        <w:t>Construir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un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bloque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de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dos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aulas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y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una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batería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sanitaria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en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la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Escuela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Valerio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Grefa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de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la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Comuna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San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Pablo,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garantizando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ambientes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seguros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y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confortables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que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favorezcan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el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proceso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de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enseñanza-aprendizaje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y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condiciones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higiénicas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adecuadas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para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estudiantes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y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>docentes.</w:t>
      </w:r>
      <w:r w:rsidRPr="00B324D4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</w:p>
    <w:p w14:paraId="1F0B83A6" w14:textId="2F5E5DF4" w:rsidR="0042030B" w:rsidRPr="00B2638D" w:rsidRDefault="00B2638D" w:rsidP="00B324D4">
      <w:pPr>
        <w:pStyle w:val="Prrafodelista"/>
        <w:numPr>
          <w:ilvl w:val="0"/>
          <w:numId w:val="35"/>
        </w:numPr>
        <w:ind w:left="426"/>
        <w:jc w:val="both"/>
        <w:rPr>
          <w:rFonts w:asciiTheme="minorHAnsi" w:eastAsiaTheme="minorEastAsia" w:hAnsiTheme="minorHAnsi" w:cstheme="minorBidi"/>
          <w:sz w:val="22"/>
          <w:szCs w:val="22"/>
        </w:rPr>
      </w:pPr>
      <w:r w:rsidRPr="00B2638D">
        <w:rPr>
          <w:rFonts w:asciiTheme="minorHAnsi" w:eastAsiaTheme="minorEastAsia" w:hAnsiTheme="minorHAnsi" w:cstheme="minorBidi"/>
          <w:sz w:val="22"/>
          <w:szCs w:val="22"/>
        </w:rPr>
        <w:t>Implementar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una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batería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sanitaria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en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la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Unidad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Educativa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30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de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proofErr w:type="gramStart"/>
      <w:r w:rsidRPr="00B2638D">
        <w:rPr>
          <w:rFonts w:asciiTheme="minorHAnsi" w:eastAsiaTheme="minorEastAsia" w:hAnsiTheme="minorHAnsi" w:cstheme="minorBidi"/>
          <w:sz w:val="22"/>
          <w:szCs w:val="22"/>
        </w:rPr>
        <w:t>Abril</w:t>
      </w:r>
      <w:proofErr w:type="gramEnd"/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ubicada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en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la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cabecera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parroquial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de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proofErr w:type="spellStart"/>
      <w:r w:rsidRPr="00B2638D">
        <w:rPr>
          <w:rFonts w:asciiTheme="minorHAnsi" w:eastAsiaTheme="minorEastAsia" w:hAnsiTheme="minorHAnsi" w:cstheme="minorBidi"/>
          <w:sz w:val="22"/>
          <w:szCs w:val="22"/>
        </w:rPr>
        <w:t>Enokanqui</w:t>
      </w:r>
      <w:proofErr w:type="spellEnd"/>
      <w:r w:rsidRPr="00B2638D">
        <w:rPr>
          <w:rFonts w:asciiTheme="minorHAnsi" w:eastAsiaTheme="minorEastAsia" w:hAnsiTheme="minorHAnsi" w:cstheme="minorBidi"/>
          <w:sz w:val="22"/>
          <w:szCs w:val="22"/>
        </w:rPr>
        <w:t>,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garantizando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condiciones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higiénicas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adecuadas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para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estudiantes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y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 xml:space="preserve"> </w:t>
      </w:r>
      <w:r w:rsidRPr="00B2638D">
        <w:rPr>
          <w:rFonts w:asciiTheme="minorHAnsi" w:eastAsiaTheme="minorEastAsia" w:hAnsiTheme="minorHAnsi" w:cstheme="minorBidi"/>
          <w:sz w:val="22"/>
          <w:szCs w:val="22"/>
        </w:rPr>
        <w:t>docentes.</w:t>
      </w:r>
    </w:p>
    <w:p w14:paraId="68202457" w14:textId="77777777" w:rsidR="0042030B" w:rsidRDefault="0042030B" w:rsidP="0042030B">
      <w:pPr>
        <w:jc w:val="both"/>
        <w:rPr>
          <w:b/>
        </w:rPr>
      </w:pPr>
    </w:p>
    <w:p w14:paraId="341F10B2" w14:textId="7E7E0A89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CUARTA.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BENEFICIARIOS:</w:t>
      </w:r>
      <w:r w:rsidR="00B2638D">
        <w:rPr>
          <w:b/>
        </w:rPr>
        <w:t xml:space="preserve"> </w:t>
      </w:r>
    </w:p>
    <w:p w14:paraId="26D05681" w14:textId="71140254" w:rsidR="0042030B" w:rsidRPr="002804AB" w:rsidRDefault="0042030B" w:rsidP="0042030B">
      <w:pPr>
        <w:jc w:val="both"/>
        <w:rPr>
          <w:b/>
        </w:rPr>
      </w:pPr>
      <w:r w:rsidRPr="002804AB">
        <w:rPr>
          <w:b/>
        </w:rPr>
        <w:t>BENEFICIARIOS</w:t>
      </w:r>
      <w:r w:rsidR="00B2638D">
        <w:rPr>
          <w:b/>
        </w:rPr>
        <w:t xml:space="preserve"> </w:t>
      </w:r>
      <w:r w:rsidRPr="002804AB">
        <w:rPr>
          <w:b/>
        </w:rPr>
        <w:t>DIRECTOS:</w:t>
      </w:r>
      <w:r w:rsidR="00B2638D">
        <w:rPr>
          <w:b/>
        </w:rPr>
        <w:t xml:space="preserve"> </w:t>
      </w:r>
    </w:p>
    <w:p w14:paraId="169641E1" w14:textId="6B4DFECC" w:rsidR="00DC219C" w:rsidRDefault="0042030B" w:rsidP="0042030B">
      <w:pPr>
        <w:jc w:val="both"/>
      </w:pPr>
      <w:r w:rsidRPr="002804AB">
        <w:t>“…los</w:t>
      </w:r>
      <w:r w:rsidR="00B2638D">
        <w:t xml:space="preserve"> </w:t>
      </w:r>
      <w:r w:rsidRPr="002804AB">
        <w:t>beneficiarios</w:t>
      </w:r>
      <w:r w:rsidR="00B2638D">
        <w:t xml:space="preserve"> </w:t>
      </w:r>
      <w:r w:rsidRPr="002804AB">
        <w:t>del</w:t>
      </w:r>
      <w:r w:rsidR="00B2638D">
        <w:t xml:space="preserve"> </w:t>
      </w:r>
      <w:r w:rsidRPr="002804AB">
        <w:t>presente</w:t>
      </w:r>
      <w:r w:rsidR="00B2638D">
        <w:t xml:space="preserve"> </w:t>
      </w:r>
      <w:bookmarkStart w:id="4" w:name="_Hlk238128966"/>
      <w:r w:rsidRPr="002804AB">
        <w:t>convenio</w:t>
      </w:r>
      <w:r w:rsidR="00B2638D">
        <w:t xml:space="preserve"> </w:t>
      </w:r>
      <w:r w:rsidRPr="002804AB">
        <w:t>de</w:t>
      </w:r>
      <w:r w:rsidR="00B2638D">
        <w:t xml:space="preserve"> </w:t>
      </w:r>
      <w:r w:rsidR="00DC219C">
        <w:t>Autorización</w:t>
      </w:r>
      <w:r w:rsidR="00B2638D">
        <w:t xml:space="preserve"> </w:t>
      </w:r>
      <w:bookmarkEnd w:id="4"/>
      <w:r w:rsidRPr="002804AB">
        <w:t>son</w:t>
      </w:r>
      <w:r w:rsidR="00B2638D">
        <w:t xml:space="preserve"> </w:t>
      </w:r>
      <w:r w:rsidRPr="002804AB">
        <w:t>los</w:t>
      </w:r>
      <w:r w:rsidR="00B2638D">
        <w:t xml:space="preserve"> </w:t>
      </w:r>
      <w:r w:rsidRPr="002804AB">
        <w:t>estudiantes</w:t>
      </w:r>
      <w:r w:rsidR="00B2638D">
        <w:t xml:space="preserve"> </w:t>
      </w:r>
      <w:r w:rsidRPr="002804AB">
        <w:t>de</w:t>
      </w:r>
      <w:r w:rsidR="00B2638D">
        <w:t xml:space="preserve"> </w:t>
      </w:r>
      <w:r w:rsidRPr="002804AB">
        <w:t>la</w:t>
      </w:r>
      <w:r w:rsidR="00DC219C">
        <w:t>s</w:t>
      </w:r>
      <w:r w:rsidR="00B2638D">
        <w:t xml:space="preserve"> </w:t>
      </w:r>
      <w:r w:rsidR="00DC219C">
        <w:t>Unidades</w:t>
      </w:r>
      <w:r w:rsidR="00B2638D">
        <w:t xml:space="preserve"> </w:t>
      </w:r>
      <w:r w:rsidR="00DC219C">
        <w:t>Educativas</w:t>
      </w:r>
      <w:r w:rsidR="00B2638D">
        <w:t xml:space="preserve"> </w:t>
      </w:r>
      <w:r w:rsidR="00DC219C">
        <w:t>“30</w:t>
      </w:r>
      <w:r w:rsidR="00B2638D">
        <w:t xml:space="preserve"> </w:t>
      </w:r>
      <w:r w:rsidR="00DC219C">
        <w:t>de</w:t>
      </w:r>
      <w:r w:rsidR="00B2638D">
        <w:t xml:space="preserve"> </w:t>
      </w:r>
      <w:r w:rsidR="00DC219C">
        <w:t>abril”</w:t>
      </w:r>
      <w:r w:rsidR="00B2638D">
        <w:t xml:space="preserve"> </w:t>
      </w:r>
      <w:r w:rsidR="00DC219C">
        <w:t>y</w:t>
      </w:r>
      <w:r w:rsidR="00B2638D">
        <w:t xml:space="preserve"> </w:t>
      </w:r>
      <w:r w:rsidR="00DC219C">
        <w:t>Unidad</w:t>
      </w:r>
      <w:r w:rsidR="00B2638D">
        <w:t xml:space="preserve"> </w:t>
      </w:r>
      <w:r w:rsidR="00DC219C">
        <w:t>Educativa</w:t>
      </w:r>
      <w:r w:rsidR="00B2638D">
        <w:t xml:space="preserve"> </w:t>
      </w:r>
      <w:r w:rsidR="00DC219C">
        <w:t>“Valerio</w:t>
      </w:r>
      <w:r w:rsidR="00B2638D">
        <w:t xml:space="preserve"> </w:t>
      </w:r>
      <w:proofErr w:type="spellStart"/>
      <w:proofErr w:type="gramStart"/>
      <w:r w:rsidR="00DC219C">
        <w:t>Grefa”</w:t>
      </w:r>
      <w:r w:rsidRPr="002804AB">
        <w:t>cuyo</w:t>
      </w:r>
      <w:proofErr w:type="spellEnd"/>
      <w:proofErr w:type="gramEnd"/>
      <w:r w:rsidR="00B2638D">
        <w:t xml:space="preserve"> </w:t>
      </w:r>
      <w:r w:rsidRPr="002804AB">
        <w:t>total</w:t>
      </w:r>
      <w:r w:rsidR="00B2638D">
        <w:t xml:space="preserve"> </w:t>
      </w:r>
      <w:r w:rsidRPr="002804AB">
        <w:t>es</w:t>
      </w:r>
      <w:r w:rsidR="00B2638D">
        <w:t xml:space="preserve"> </w:t>
      </w:r>
      <w:r w:rsidRPr="002804AB">
        <w:t>de</w:t>
      </w:r>
      <w:r w:rsidR="00B2638D">
        <w:t xml:space="preserve"> </w:t>
      </w:r>
      <w:r w:rsidRPr="002804AB">
        <w:t>35</w:t>
      </w:r>
      <w:r w:rsidR="00DC219C">
        <w:t>2</w:t>
      </w:r>
      <w:r w:rsidR="00B2638D">
        <w:t xml:space="preserve"> </w:t>
      </w:r>
      <w:r w:rsidRPr="002804AB">
        <w:t>estudiantes”</w:t>
      </w:r>
      <w:r w:rsidR="00DC219C">
        <w:t>.</w:t>
      </w:r>
    </w:p>
    <w:p w14:paraId="196B53A4" w14:textId="339072C0" w:rsidR="00DC219C" w:rsidRDefault="00DC219C" w:rsidP="00DC219C">
      <w:pPr>
        <w:jc w:val="both"/>
      </w:pPr>
      <w:r>
        <w:t>E</w:t>
      </w:r>
      <w:r>
        <w:t>n</w:t>
      </w:r>
      <w:r w:rsidR="00B2638D">
        <w:t xml:space="preserve"> </w:t>
      </w:r>
      <w:r>
        <w:t>segundo</w:t>
      </w:r>
      <w:r w:rsidR="00B2638D">
        <w:t xml:space="preserve"> </w:t>
      </w:r>
      <w:r>
        <w:t>lugar,</w:t>
      </w:r>
      <w:r w:rsidR="00B2638D">
        <w:t xml:space="preserve"> </w:t>
      </w:r>
      <w:r>
        <w:t>los</w:t>
      </w:r>
      <w:r w:rsidR="00B2638D">
        <w:t xml:space="preserve"> </w:t>
      </w:r>
      <w:r>
        <w:t>docentes</w:t>
      </w:r>
      <w:r w:rsidR="00B2638D">
        <w:t xml:space="preserve"> </w:t>
      </w:r>
      <w:r>
        <w:t>y</w:t>
      </w:r>
      <w:r w:rsidR="00B2638D">
        <w:t xml:space="preserve"> </w:t>
      </w:r>
      <w:r>
        <w:t>personal</w:t>
      </w:r>
      <w:r w:rsidR="00B2638D">
        <w:t xml:space="preserve"> </w:t>
      </w:r>
      <w:r>
        <w:t>administrativo</w:t>
      </w:r>
      <w:r w:rsidR="00B2638D">
        <w:t xml:space="preserve"> </w:t>
      </w:r>
      <w:r>
        <w:t>de</w:t>
      </w:r>
      <w:r w:rsidR="00B2638D">
        <w:t xml:space="preserve"> </w:t>
      </w:r>
      <w:r>
        <w:t>ambas</w:t>
      </w:r>
      <w:r w:rsidR="00B2638D">
        <w:t xml:space="preserve"> </w:t>
      </w:r>
      <w:r>
        <w:t>instituciones</w:t>
      </w:r>
      <w:r w:rsidR="00B2638D">
        <w:t xml:space="preserve"> </w:t>
      </w:r>
      <w:r>
        <w:t>también</w:t>
      </w:r>
      <w:r w:rsidR="00B2638D">
        <w:t xml:space="preserve"> </w:t>
      </w:r>
      <w:r>
        <w:t>se</w:t>
      </w:r>
      <w:r w:rsidR="00B2638D">
        <w:t xml:space="preserve"> </w:t>
      </w:r>
      <w:r>
        <w:t>verán</w:t>
      </w:r>
      <w:r w:rsidR="00B2638D">
        <w:t xml:space="preserve"> </w:t>
      </w:r>
      <w:r>
        <w:t>beneficiados,</w:t>
      </w:r>
      <w:r w:rsidR="00B2638D">
        <w:t xml:space="preserve"> </w:t>
      </w:r>
      <w:r>
        <w:t>al</w:t>
      </w:r>
      <w:r w:rsidR="00B2638D">
        <w:t xml:space="preserve"> </w:t>
      </w:r>
      <w:r>
        <w:t>disponer</w:t>
      </w:r>
      <w:r w:rsidR="00B2638D">
        <w:t xml:space="preserve"> </w:t>
      </w:r>
      <w:r>
        <w:t>de</w:t>
      </w:r>
      <w:r w:rsidR="00B2638D">
        <w:t xml:space="preserve"> </w:t>
      </w:r>
      <w:r>
        <w:t>infraestructura</w:t>
      </w:r>
      <w:r w:rsidR="00B2638D">
        <w:t xml:space="preserve"> </w:t>
      </w:r>
      <w:r>
        <w:t>que</w:t>
      </w:r>
      <w:r w:rsidR="00B2638D">
        <w:t xml:space="preserve"> </w:t>
      </w:r>
      <w:r>
        <w:t>facilita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de</w:t>
      </w:r>
      <w:r w:rsidR="00B2638D">
        <w:t xml:space="preserve"> </w:t>
      </w:r>
      <w:r>
        <w:t>sus</w:t>
      </w:r>
      <w:r w:rsidR="00B2638D">
        <w:t xml:space="preserve"> </w:t>
      </w:r>
      <w:r>
        <w:t>actividades</w:t>
      </w:r>
      <w:r w:rsidR="00B2638D">
        <w:t xml:space="preserve"> </w:t>
      </w:r>
      <w:r>
        <w:lastRenderedPageBreak/>
        <w:t>pedagógicas</w:t>
      </w:r>
      <w:r w:rsidR="00B2638D">
        <w:t xml:space="preserve"> </w:t>
      </w:r>
      <w:r>
        <w:t>en</w:t>
      </w:r>
      <w:r w:rsidR="00B2638D">
        <w:t xml:space="preserve"> </w:t>
      </w:r>
      <w:r>
        <w:t>ambientes</w:t>
      </w:r>
      <w:r w:rsidR="00B2638D">
        <w:t xml:space="preserve"> </w:t>
      </w:r>
      <w:r>
        <w:t>seguros</w:t>
      </w:r>
      <w:r w:rsidR="00B2638D">
        <w:t xml:space="preserve"> </w:t>
      </w:r>
      <w:r>
        <w:t>y</w:t>
      </w:r>
      <w:r w:rsidR="00B2638D">
        <w:t xml:space="preserve"> </w:t>
      </w:r>
      <w:r>
        <w:t>adecuados.</w:t>
      </w:r>
      <w:r w:rsidR="00B2638D">
        <w:t xml:space="preserve"> </w:t>
      </w:r>
      <w:r>
        <w:t>Esto</w:t>
      </w:r>
      <w:r w:rsidR="00B2638D">
        <w:t xml:space="preserve"> </w:t>
      </w:r>
      <w:r>
        <w:t>repercutirá</w:t>
      </w:r>
      <w:r w:rsidR="00B2638D">
        <w:t xml:space="preserve"> </w:t>
      </w:r>
      <w:r>
        <w:t>en</w:t>
      </w:r>
      <w:r w:rsidR="00B2638D">
        <w:t xml:space="preserve"> </w:t>
      </w:r>
      <w:r>
        <w:t>una</w:t>
      </w:r>
      <w:r w:rsidR="00B2638D">
        <w:t xml:space="preserve"> </w:t>
      </w:r>
      <w:r>
        <w:t>mejora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calidad</w:t>
      </w:r>
      <w:r w:rsidR="00B2638D">
        <w:t xml:space="preserve"> </w:t>
      </w:r>
      <w:r>
        <w:t>educativa</w:t>
      </w:r>
      <w:r w:rsidR="00B2638D">
        <w:t xml:space="preserve"> </w:t>
      </w:r>
      <w:r>
        <w:t>y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eficiencia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procesos</w:t>
      </w:r>
      <w:r w:rsidR="00B2638D">
        <w:t xml:space="preserve"> </w:t>
      </w:r>
      <w:r>
        <w:t>de</w:t>
      </w:r>
      <w:r w:rsidR="00B2638D">
        <w:t xml:space="preserve"> </w:t>
      </w:r>
      <w:r>
        <w:t>enseñanza.</w:t>
      </w:r>
      <w:r w:rsidR="00B2638D">
        <w:t xml:space="preserve"> </w:t>
      </w:r>
    </w:p>
    <w:p w14:paraId="2AA87063" w14:textId="0877609D" w:rsidR="00DC219C" w:rsidRDefault="00B2638D" w:rsidP="00DC219C">
      <w:pPr>
        <w:jc w:val="both"/>
      </w:pPr>
      <w:r>
        <w:t xml:space="preserve"> </w:t>
      </w:r>
      <w:r w:rsidR="00DC219C">
        <w:t>Asimismo,</w:t>
      </w:r>
      <w:r>
        <w:t xml:space="preserve"> </w:t>
      </w:r>
      <w:r w:rsidR="00DC219C">
        <w:t>los</w:t>
      </w:r>
      <w:r>
        <w:t xml:space="preserve"> </w:t>
      </w:r>
      <w:r w:rsidR="00DC219C">
        <w:t>padres</w:t>
      </w:r>
      <w:r>
        <w:t xml:space="preserve"> </w:t>
      </w:r>
      <w:r w:rsidR="00DC219C">
        <w:t>de</w:t>
      </w:r>
      <w:r>
        <w:t xml:space="preserve"> </w:t>
      </w:r>
      <w:r w:rsidR="00DC219C">
        <w:t>familia</w:t>
      </w:r>
      <w:r>
        <w:t xml:space="preserve"> </w:t>
      </w:r>
      <w:r w:rsidR="00DC219C">
        <w:t>y</w:t>
      </w:r>
      <w:r>
        <w:t xml:space="preserve"> </w:t>
      </w:r>
      <w:r w:rsidR="00DC219C">
        <w:t>la</w:t>
      </w:r>
      <w:r>
        <w:t xml:space="preserve"> </w:t>
      </w:r>
      <w:r w:rsidR="00DC219C">
        <w:t>comunidad</w:t>
      </w:r>
      <w:r>
        <w:t xml:space="preserve"> </w:t>
      </w:r>
      <w:r w:rsidR="00DC219C">
        <w:t>en</w:t>
      </w:r>
      <w:r>
        <w:t xml:space="preserve"> </w:t>
      </w:r>
      <w:r w:rsidR="00DC219C">
        <w:t>general</w:t>
      </w:r>
      <w:r>
        <w:t xml:space="preserve"> </w:t>
      </w:r>
      <w:r w:rsidR="00DC219C">
        <w:t>serán</w:t>
      </w:r>
      <w:r>
        <w:t xml:space="preserve"> </w:t>
      </w:r>
      <w:r w:rsidR="00DC219C">
        <w:t>beneficiarios</w:t>
      </w:r>
      <w:r>
        <w:t xml:space="preserve"> </w:t>
      </w:r>
      <w:r w:rsidR="00DC219C">
        <w:t>indirectos,</w:t>
      </w:r>
      <w:r>
        <w:t xml:space="preserve"> </w:t>
      </w:r>
      <w:r w:rsidR="00DC219C">
        <w:t>ya</w:t>
      </w:r>
      <w:r>
        <w:t xml:space="preserve"> </w:t>
      </w:r>
      <w:r w:rsidR="00DC219C">
        <w:t>que</w:t>
      </w:r>
      <w:r>
        <w:t xml:space="preserve"> </w:t>
      </w:r>
      <w:r w:rsidR="00DC219C">
        <w:t>la</w:t>
      </w:r>
      <w:r>
        <w:t xml:space="preserve"> </w:t>
      </w:r>
      <w:r w:rsidR="00DC219C">
        <w:t>inversión</w:t>
      </w:r>
      <w:r>
        <w:t xml:space="preserve"> </w:t>
      </w:r>
      <w:r w:rsidR="00DC219C">
        <w:t>en</w:t>
      </w:r>
      <w:r>
        <w:t xml:space="preserve"> </w:t>
      </w:r>
      <w:r w:rsidR="00DC219C">
        <w:t>infraestructura</w:t>
      </w:r>
      <w:r>
        <w:t xml:space="preserve"> </w:t>
      </w:r>
      <w:r w:rsidR="00DC219C">
        <w:t>educativa</w:t>
      </w:r>
      <w:r>
        <w:t xml:space="preserve"> </w:t>
      </w:r>
      <w:r w:rsidR="00DC219C">
        <w:t>contribuye</w:t>
      </w:r>
      <w:r>
        <w:t xml:space="preserve"> </w:t>
      </w:r>
      <w:r w:rsidR="00DC219C">
        <w:t>a</w:t>
      </w:r>
      <w:r>
        <w:t xml:space="preserve"> </w:t>
      </w:r>
      <w:r w:rsidR="00DC219C">
        <w:t>elevar</w:t>
      </w:r>
      <w:r>
        <w:t xml:space="preserve"> </w:t>
      </w:r>
      <w:r w:rsidR="00DC219C">
        <w:t>la</w:t>
      </w:r>
      <w:r>
        <w:t xml:space="preserve"> </w:t>
      </w:r>
      <w:r w:rsidR="00DC219C">
        <w:t>calidad</w:t>
      </w:r>
      <w:r>
        <w:t xml:space="preserve"> </w:t>
      </w:r>
      <w:r w:rsidR="00DC219C">
        <w:t>de</w:t>
      </w:r>
      <w:r>
        <w:t xml:space="preserve"> </w:t>
      </w:r>
      <w:r w:rsidR="00DC219C">
        <w:t>vida</w:t>
      </w:r>
      <w:r>
        <w:t xml:space="preserve"> </w:t>
      </w:r>
      <w:r w:rsidR="00DC219C">
        <w:t>de</w:t>
      </w:r>
      <w:r>
        <w:t xml:space="preserve"> </w:t>
      </w:r>
      <w:r w:rsidR="00DC219C">
        <w:t>las</w:t>
      </w:r>
      <w:r>
        <w:t xml:space="preserve"> </w:t>
      </w:r>
      <w:r w:rsidR="00DC219C">
        <w:t>familias,</w:t>
      </w:r>
      <w:r>
        <w:t xml:space="preserve"> </w:t>
      </w:r>
      <w:r w:rsidR="00DC219C">
        <w:t>genera</w:t>
      </w:r>
      <w:r>
        <w:t xml:space="preserve"> </w:t>
      </w:r>
      <w:r w:rsidR="00DC219C">
        <w:t>confianza</w:t>
      </w:r>
      <w:r>
        <w:t xml:space="preserve"> </w:t>
      </w:r>
      <w:r w:rsidR="00DC219C">
        <w:t>en</w:t>
      </w:r>
      <w:r>
        <w:t xml:space="preserve"> </w:t>
      </w:r>
      <w:r w:rsidR="00DC219C">
        <w:t>el</w:t>
      </w:r>
      <w:r>
        <w:t xml:space="preserve"> </w:t>
      </w:r>
      <w:r w:rsidR="00DC219C">
        <w:t>sistema</w:t>
      </w:r>
      <w:r>
        <w:t xml:space="preserve"> </w:t>
      </w:r>
      <w:r w:rsidR="00DC219C">
        <w:t>educativo</w:t>
      </w:r>
      <w:r>
        <w:t xml:space="preserve"> </w:t>
      </w:r>
      <w:r w:rsidR="00DC219C">
        <w:t>y</w:t>
      </w:r>
      <w:r>
        <w:t xml:space="preserve"> </w:t>
      </w:r>
      <w:r w:rsidR="00DC219C">
        <w:t>fortalece</w:t>
      </w:r>
      <w:r>
        <w:t xml:space="preserve"> </w:t>
      </w:r>
      <w:r w:rsidR="00DC219C">
        <w:t>el</w:t>
      </w:r>
      <w:r>
        <w:t xml:space="preserve"> </w:t>
      </w:r>
      <w:r w:rsidR="00DC219C">
        <w:t>tejido</w:t>
      </w:r>
      <w:r>
        <w:t xml:space="preserve"> </w:t>
      </w:r>
      <w:r w:rsidR="00DC219C">
        <w:t>social.</w:t>
      </w:r>
      <w:r>
        <w:t xml:space="preserve"> </w:t>
      </w:r>
      <w:r w:rsidR="00DC219C">
        <w:t>En</w:t>
      </w:r>
      <w:r>
        <w:t xml:space="preserve"> </w:t>
      </w:r>
      <w:r w:rsidR="00DC219C">
        <w:t>el</w:t>
      </w:r>
      <w:r>
        <w:t xml:space="preserve"> </w:t>
      </w:r>
      <w:r w:rsidR="00DC219C">
        <w:t>caso</w:t>
      </w:r>
      <w:r>
        <w:t xml:space="preserve"> </w:t>
      </w:r>
      <w:r w:rsidR="00DC219C">
        <w:t>de</w:t>
      </w:r>
      <w:r>
        <w:t xml:space="preserve"> </w:t>
      </w:r>
      <w:r w:rsidR="00DC219C">
        <w:t>la</w:t>
      </w:r>
      <w:r>
        <w:t xml:space="preserve"> </w:t>
      </w:r>
      <w:r w:rsidR="00DC219C">
        <w:t>comunidad</w:t>
      </w:r>
      <w:r>
        <w:t xml:space="preserve"> </w:t>
      </w:r>
      <w:r w:rsidR="00DC219C">
        <w:t>San</w:t>
      </w:r>
      <w:r>
        <w:t xml:space="preserve"> </w:t>
      </w:r>
      <w:r w:rsidR="00DC219C">
        <w:t>Pablo,</w:t>
      </w:r>
      <w:r>
        <w:t xml:space="preserve"> </w:t>
      </w:r>
      <w:r w:rsidR="00DC219C">
        <w:t>el</w:t>
      </w:r>
      <w:r>
        <w:t xml:space="preserve"> </w:t>
      </w:r>
      <w:r w:rsidR="00DC219C">
        <w:t>proyecto</w:t>
      </w:r>
      <w:r>
        <w:t xml:space="preserve"> </w:t>
      </w:r>
      <w:r w:rsidR="00DC219C">
        <w:t>también</w:t>
      </w:r>
      <w:r>
        <w:t xml:space="preserve"> </w:t>
      </w:r>
      <w:r w:rsidR="00DC219C">
        <w:t>impacta</w:t>
      </w:r>
      <w:r>
        <w:t xml:space="preserve"> </w:t>
      </w:r>
      <w:r w:rsidR="00DC219C">
        <w:t>en</w:t>
      </w:r>
      <w:r>
        <w:t xml:space="preserve"> </w:t>
      </w:r>
      <w:r w:rsidR="00DC219C">
        <w:t>la</w:t>
      </w:r>
      <w:r>
        <w:t xml:space="preserve"> </w:t>
      </w:r>
      <w:r w:rsidR="00DC219C">
        <w:t>preservación</w:t>
      </w:r>
      <w:r>
        <w:t xml:space="preserve"> </w:t>
      </w:r>
      <w:r w:rsidR="00DC219C">
        <w:t>de</w:t>
      </w:r>
      <w:r>
        <w:t xml:space="preserve"> </w:t>
      </w:r>
      <w:r w:rsidR="00DC219C">
        <w:t>la</w:t>
      </w:r>
      <w:r>
        <w:t xml:space="preserve"> </w:t>
      </w:r>
      <w:r w:rsidR="00DC219C">
        <w:t>identidad</w:t>
      </w:r>
      <w:r>
        <w:t xml:space="preserve"> </w:t>
      </w:r>
      <w:r w:rsidR="00DC219C">
        <w:t>cultural</w:t>
      </w:r>
      <w:r>
        <w:t xml:space="preserve"> </w:t>
      </w:r>
      <w:proofErr w:type="spellStart"/>
      <w:r w:rsidR="00DC219C">
        <w:t>Kichwa</w:t>
      </w:r>
      <w:proofErr w:type="spellEnd"/>
      <w:r w:rsidR="00DC219C">
        <w:t>,</w:t>
      </w:r>
      <w:r>
        <w:t xml:space="preserve"> </w:t>
      </w:r>
      <w:r w:rsidR="00DC219C">
        <w:t>asegurando</w:t>
      </w:r>
      <w:r>
        <w:t xml:space="preserve"> </w:t>
      </w:r>
      <w:r w:rsidR="00DC219C">
        <w:t>que</w:t>
      </w:r>
      <w:r>
        <w:t xml:space="preserve"> </w:t>
      </w:r>
      <w:r w:rsidR="00DC219C">
        <w:t>las</w:t>
      </w:r>
      <w:r>
        <w:t xml:space="preserve"> </w:t>
      </w:r>
      <w:r w:rsidR="00DC219C">
        <w:t>nuevas</w:t>
      </w:r>
      <w:r>
        <w:t xml:space="preserve"> </w:t>
      </w:r>
      <w:r w:rsidR="00DC219C">
        <w:t>generaciones</w:t>
      </w:r>
      <w:r>
        <w:t xml:space="preserve"> </w:t>
      </w:r>
      <w:r w:rsidR="00DC219C">
        <w:t>reciban</w:t>
      </w:r>
      <w:r>
        <w:t xml:space="preserve"> </w:t>
      </w:r>
      <w:r w:rsidR="00DC219C">
        <w:t>educación</w:t>
      </w:r>
      <w:r>
        <w:t xml:space="preserve"> </w:t>
      </w:r>
      <w:r w:rsidR="00DC219C">
        <w:t>en</w:t>
      </w:r>
      <w:r>
        <w:t xml:space="preserve"> </w:t>
      </w:r>
      <w:r w:rsidR="00DC219C">
        <w:t>condiciones</w:t>
      </w:r>
      <w:r>
        <w:t xml:space="preserve"> </w:t>
      </w:r>
      <w:r w:rsidR="00DC219C">
        <w:t>que</w:t>
      </w:r>
      <w:r>
        <w:t xml:space="preserve"> </w:t>
      </w:r>
      <w:r w:rsidR="00DC219C">
        <w:t>respeten</w:t>
      </w:r>
      <w:r>
        <w:t xml:space="preserve"> </w:t>
      </w:r>
      <w:r w:rsidR="00DC219C">
        <w:t>su</w:t>
      </w:r>
      <w:r>
        <w:t xml:space="preserve"> </w:t>
      </w:r>
      <w:r w:rsidR="00DC219C">
        <w:t>cultura</w:t>
      </w:r>
      <w:r>
        <w:t xml:space="preserve"> </w:t>
      </w:r>
      <w:r w:rsidR="00DC219C">
        <w:t>y</w:t>
      </w:r>
      <w:r>
        <w:t xml:space="preserve"> </w:t>
      </w:r>
      <w:r w:rsidR="00DC219C">
        <w:t>lengua.</w:t>
      </w:r>
    </w:p>
    <w:p w14:paraId="2193648A" w14:textId="149DBDE2" w:rsidR="0042030B" w:rsidRPr="00274DDB" w:rsidRDefault="00DC219C" w:rsidP="00DC219C">
      <w:pPr>
        <w:jc w:val="both"/>
      </w:pPr>
      <w:r>
        <w:t>Finalmente,</w:t>
      </w:r>
      <w:r w:rsidR="00B2638D">
        <w:t xml:space="preserve"> </w:t>
      </w:r>
      <w:r>
        <w:t>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</w:t>
      </w:r>
      <w:r w:rsidR="00B2638D">
        <w:t xml:space="preserve"> </w:t>
      </w:r>
      <w:r>
        <w:t>se</w:t>
      </w:r>
      <w:r w:rsidR="00B2638D">
        <w:t xml:space="preserve"> </w:t>
      </w:r>
      <w:r>
        <w:t>beneficia</w:t>
      </w:r>
      <w:r w:rsidR="00B2638D">
        <w:t xml:space="preserve"> </w:t>
      </w:r>
      <w:r>
        <w:t>en</w:t>
      </w:r>
      <w:r w:rsidR="00B2638D">
        <w:t xml:space="preserve"> </w:t>
      </w:r>
      <w:r>
        <w:t>su</w:t>
      </w:r>
      <w:r w:rsidR="00B2638D">
        <w:t xml:space="preserve"> </w:t>
      </w:r>
      <w:r>
        <w:t>conjunto,</w:t>
      </w:r>
      <w:r w:rsidR="00B2638D">
        <w:t xml:space="preserve"> </w:t>
      </w:r>
      <w:r>
        <w:t>ya</w:t>
      </w:r>
      <w:r w:rsidR="00B2638D">
        <w:t xml:space="preserve"> </w:t>
      </w:r>
      <w:r>
        <w:t>que</w:t>
      </w:r>
      <w:r w:rsidR="00B2638D">
        <w:t xml:space="preserve"> </w:t>
      </w:r>
      <w:r>
        <w:t>la</w:t>
      </w:r>
      <w:r w:rsidR="00B2638D">
        <w:t xml:space="preserve"> </w:t>
      </w:r>
      <w:r>
        <w:t>mejora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educativa</w:t>
      </w:r>
      <w:r w:rsidR="00B2638D">
        <w:t xml:space="preserve"> </w:t>
      </w:r>
      <w:r>
        <w:t>se</w:t>
      </w:r>
      <w:r w:rsidR="00B2638D">
        <w:t xml:space="preserve"> </w:t>
      </w:r>
      <w:r>
        <w:t>convierte</w:t>
      </w:r>
      <w:r w:rsidR="00B2638D">
        <w:t xml:space="preserve"> </w:t>
      </w:r>
      <w:r>
        <w:t>en</w:t>
      </w:r>
      <w:r w:rsidR="00B2638D">
        <w:t xml:space="preserve"> </w:t>
      </w:r>
      <w:r>
        <w:t>un</w:t>
      </w:r>
      <w:r w:rsidR="00B2638D">
        <w:t xml:space="preserve"> </w:t>
      </w:r>
      <w:r>
        <w:t>factor</w:t>
      </w:r>
      <w:r w:rsidR="00B2638D">
        <w:t xml:space="preserve"> </w:t>
      </w:r>
      <w:r>
        <w:t>estratégico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desarrollo</w:t>
      </w:r>
      <w:r w:rsidR="00B2638D">
        <w:t xml:space="preserve"> </w:t>
      </w:r>
      <w:r>
        <w:t>social</w:t>
      </w:r>
      <w:r w:rsidR="00B2638D">
        <w:t xml:space="preserve"> </w:t>
      </w:r>
      <w:r>
        <w:t>y</w:t>
      </w:r>
      <w:r w:rsidR="00B2638D">
        <w:t xml:space="preserve"> </w:t>
      </w:r>
      <w:r>
        <w:t>humano,</w:t>
      </w:r>
      <w:r w:rsidR="00B2638D">
        <w:t xml:space="preserve"> </w:t>
      </w:r>
      <w:r>
        <w:t>complementando</w:t>
      </w:r>
      <w:r w:rsidR="00B2638D">
        <w:t xml:space="preserve"> </w:t>
      </w:r>
      <w:r>
        <w:t>la</w:t>
      </w:r>
      <w:r w:rsidR="00B2638D">
        <w:t xml:space="preserve"> </w:t>
      </w:r>
      <w:r>
        <w:t>actividad</w:t>
      </w:r>
      <w:r w:rsidR="00B2638D">
        <w:t xml:space="preserve"> </w:t>
      </w:r>
      <w:r>
        <w:t>económica</w:t>
      </w:r>
      <w:r w:rsidR="00B2638D">
        <w:t xml:space="preserve"> </w:t>
      </w:r>
      <w:r>
        <w:t>petrolera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formación</w:t>
      </w:r>
      <w:r w:rsidR="00B2638D">
        <w:t xml:space="preserve"> </w:t>
      </w:r>
      <w:r>
        <w:t>de</w:t>
      </w:r>
      <w:r w:rsidR="00B2638D">
        <w:t xml:space="preserve"> </w:t>
      </w:r>
      <w:r>
        <w:t>capital</w:t>
      </w:r>
      <w:r w:rsidR="00B2638D">
        <w:t xml:space="preserve"> </w:t>
      </w:r>
      <w:r>
        <w:t>humano</w:t>
      </w:r>
      <w:r w:rsidR="00B2638D">
        <w:t xml:space="preserve"> </w:t>
      </w:r>
      <w:r>
        <w:t>preparado</w:t>
      </w:r>
      <w:r w:rsidR="00B2638D">
        <w:t xml:space="preserve"> </w:t>
      </w:r>
      <w:r>
        <w:t>para</w:t>
      </w:r>
      <w:r w:rsidR="00B2638D">
        <w:t xml:space="preserve"> </w:t>
      </w:r>
      <w:r>
        <w:t>enfrentar</w:t>
      </w:r>
      <w:r w:rsidR="00B2638D">
        <w:t xml:space="preserve"> </w:t>
      </w:r>
      <w:r>
        <w:t>los</w:t>
      </w:r>
      <w:r w:rsidR="00B2638D">
        <w:t xml:space="preserve"> </w:t>
      </w:r>
      <w:r>
        <w:t>retos</w:t>
      </w:r>
      <w:r w:rsidR="00B2638D">
        <w:t xml:space="preserve"> </w:t>
      </w:r>
      <w:r>
        <w:t>del</w:t>
      </w:r>
      <w:r w:rsidR="00B2638D">
        <w:t xml:space="preserve"> </w:t>
      </w:r>
      <w:r>
        <w:t>futuro.</w:t>
      </w:r>
      <w:r w:rsidR="00B2638D">
        <w:t xml:space="preserve"> </w:t>
      </w:r>
    </w:p>
    <w:p w14:paraId="2E84B529" w14:textId="1F64C8D9" w:rsidR="0042030B" w:rsidRPr="00274DDB" w:rsidRDefault="0042030B" w:rsidP="0042030B">
      <w:pPr>
        <w:jc w:val="both"/>
        <w:rPr>
          <w:b/>
        </w:rPr>
      </w:pPr>
      <w:r w:rsidRPr="00C10949">
        <w:rPr>
          <w:b/>
        </w:rPr>
        <w:t>CLÁUSULA</w:t>
      </w:r>
      <w:r w:rsidR="00B2638D">
        <w:rPr>
          <w:b/>
        </w:rPr>
        <w:t xml:space="preserve"> </w:t>
      </w:r>
      <w:r w:rsidRPr="00C10949">
        <w:rPr>
          <w:b/>
        </w:rPr>
        <w:t>QUINTA.</w:t>
      </w:r>
      <w:r w:rsidR="00B2638D">
        <w:rPr>
          <w:b/>
        </w:rPr>
        <w:t xml:space="preserve"> </w:t>
      </w:r>
      <w:r w:rsidRPr="00C10949">
        <w:rPr>
          <w:b/>
        </w:rPr>
        <w:t>-</w:t>
      </w:r>
      <w:r w:rsidR="00B2638D">
        <w:rPr>
          <w:b/>
        </w:rPr>
        <w:t xml:space="preserve"> </w:t>
      </w:r>
      <w:r w:rsidRPr="00C10949">
        <w:rPr>
          <w:b/>
        </w:rPr>
        <w:t>OBLIGACIONES</w:t>
      </w:r>
      <w:r w:rsidR="00B2638D">
        <w:rPr>
          <w:b/>
        </w:rPr>
        <w:t xml:space="preserve"> </w:t>
      </w:r>
      <w:r w:rsidRPr="00C10949">
        <w:rPr>
          <w:b/>
        </w:rPr>
        <w:t>DE</w:t>
      </w:r>
      <w:r w:rsidR="00B2638D">
        <w:rPr>
          <w:b/>
        </w:rPr>
        <w:t xml:space="preserve"> </w:t>
      </w:r>
      <w:r w:rsidRPr="00C10949">
        <w:rPr>
          <w:b/>
        </w:rPr>
        <w:t>LAS</w:t>
      </w:r>
      <w:r w:rsidR="00B2638D">
        <w:rPr>
          <w:b/>
        </w:rPr>
        <w:t xml:space="preserve"> </w:t>
      </w:r>
      <w:r w:rsidRPr="00C10949">
        <w:rPr>
          <w:b/>
        </w:rPr>
        <w:t>PARTES:</w:t>
      </w:r>
      <w:r w:rsidR="00B2638D">
        <w:rPr>
          <w:b/>
        </w:rPr>
        <w:t xml:space="preserve"> </w:t>
      </w:r>
    </w:p>
    <w:p w14:paraId="3426B41F" w14:textId="3CC93354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5.1.</w:t>
      </w:r>
      <w:r w:rsidR="00B2638D">
        <w:t xml:space="preserve"> </w:t>
      </w:r>
      <w:r w:rsidRPr="00274DDB">
        <w:rPr>
          <w:b/>
        </w:rPr>
        <w:t>Obligaciones</w:t>
      </w:r>
      <w:r w:rsidR="00B2638D">
        <w:rPr>
          <w:b/>
        </w:rPr>
        <w:t xml:space="preserve"> </w:t>
      </w:r>
      <w:r w:rsidRPr="00274DDB">
        <w:rPr>
          <w:b/>
        </w:rPr>
        <w:t>Conjuntas:</w:t>
      </w:r>
      <w:r w:rsidR="00B2638D">
        <w:rPr>
          <w:b/>
        </w:rPr>
        <w:t xml:space="preserve"> </w:t>
      </w:r>
    </w:p>
    <w:p w14:paraId="4BD8D504" w14:textId="0C17861D" w:rsidR="0042030B" w:rsidRPr="00274DDB" w:rsidRDefault="0042030B" w:rsidP="0042030B">
      <w:pPr>
        <w:jc w:val="both"/>
      </w:pPr>
      <w:r w:rsidRPr="00274DDB">
        <w:t>5.1.1.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designará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administrador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1D44BA" w:rsidRPr="001D44BA">
        <w:t>convenio de Autorización</w:t>
      </w:r>
      <w:r w:rsidRPr="00274DDB">
        <w:t>,</w:t>
      </w:r>
      <w:r w:rsidR="00B2638D">
        <w:t xml:space="preserve"> </w:t>
      </w:r>
      <w:r w:rsidRPr="00274DDB">
        <w:t>mismos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conjunto</w:t>
      </w:r>
      <w:r w:rsidR="00B2638D">
        <w:t xml:space="preserve"> </w:t>
      </w:r>
      <w:r w:rsidRPr="00274DDB">
        <w:t>velarán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fiel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cláusulas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correcta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instrumento.</w:t>
      </w:r>
      <w:r w:rsidR="00B2638D">
        <w:t xml:space="preserve"> </w:t>
      </w:r>
    </w:p>
    <w:p w14:paraId="5870C66E" w14:textId="334AB83F" w:rsidR="0042030B" w:rsidRPr="00274DDB" w:rsidRDefault="0042030B" w:rsidP="0042030B">
      <w:pPr>
        <w:jc w:val="both"/>
      </w:pPr>
      <w:r w:rsidRPr="00274DDB">
        <w:t>5.1.2.</w:t>
      </w:r>
      <w:r w:rsidR="00B2638D">
        <w:t xml:space="preserve"> </w:t>
      </w:r>
      <w:r w:rsidRPr="00274DDB">
        <w:t>Entregar</w:t>
      </w:r>
      <w:r w:rsidR="00B2638D">
        <w:t xml:space="preserve"> </w:t>
      </w:r>
      <w:r w:rsidRPr="00274DDB">
        <w:t>oportunamente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información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requiera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sea</w:t>
      </w:r>
      <w:r w:rsidR="00B2638D">
        <w:t xml:space="preserve"> </w:t>
      </w:r>
      <w:r w:rsidRPr="00274DDB">
        <w:t>necesaria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cabal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proyecto.</w:t>
      </w:r>
      <w:r w:rsidR="00B2638D">
        <w:t xml:space="preserve"> </w:t>
      </w:r>
    </w:p>
    <w:p w14:paraId="79794AD7" w14:textId="166120F3" w:rsidR="0042030B" w:rsidRPr="00274DDB" w:rsidRDefault="0042030B" w:rsidP="0042030B">
      <w:pPr>
        <w:jc w:val="both"/>
      </w:pPr>
      <w:r w:rsidRPr="00274DDB">
        <w:t>5.1.3.</w:t>
      </w:r>
      <w:r w:rsidR="00B2638D">
        <w:t xml:space="preserve"> </w:t>
      </w:r>
      <w:r w:rsidRPr="00274DDB">
        <w:t>Ninguna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unilateral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expreso</w:t>
      </w:r>
      <w:r w:rsidR="00B2638D">
        <w:t xml:space="preserve"> </w:t>
      </w:r>
      <w:r w:rsidRPr="00274DDB">
        <w:t>consentimiento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otra</w:t>
      </w:r>
      <w:r w:rsidR="00B2638D">
        <w:t xml:space="preserve"> </w:t>
      </w:r>
      <w:r w:rsidRPr="00274DDB">
        <w:t>parte,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realizar</w:t>
      </w:r>
      <w:r w:rsidR="00B2638D">
        <w:t xml:space="preserve"> </w:t>
      </w:r>
      <w:r w:rsidRPr="00274DDB">
        <w:t>acto</w:t>
      </w:r>
      <w:r w:rsidR="00B2638D">
        <w:t xml:space="preserve"> </w:t>
      </w:r>
      <w:r w:rsidRPr="00274DDB">
        <w:t>alguno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carácter</w:t>
      </w:r>
      <w:r w:rsidR="00B2638D">
        <w:t xml:space="preserve"> </w:t>
      </w:r>
      <w:r w:rsidRPr="00274DDB">
        <w:t>civil,</w:t>
      </w:r>
      <w:r w:rsidR="00B2638D">
        <w:t xml:space="preserve"> </w:t>
      </w:r>
      <w:r w:rsidRPr="00274DDB">
        <w:t>mercantil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laboral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nombre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otra.</w:t>
      </w:r>
      <w:r w:rsidR="00B2638D">
        <w:t xml:space="preserve"> </w:t>
      </w:r>
    </w:p>
    <w:p w14:paraId="3D3914FD" w14:textId="2431A888" w:rsidR="0042030B" w:rsidRPr="00274DDB" w:rsidRDefault="0042030B" w:rsidP="0042030B">
      <w:pPr>
        <w:jc w:val="both"/>
        <w:rPr>
          <w:b/>
        </w:rPr>
      </w:pPr>
      <w:r w:rsidRPr="00274DDB">
        <w:t>5.1.4.</w:t>
      </w:r>
      <w:r w:rsidR="00B2638D">
        <w:t xml:space="preserve"> </w:t>
      </w:r>
      <w:r w:rsidRPr="00274DDB">
        <w:t>Proceder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suscripción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acta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finiquito</w:t>
      </w:r>
      <w:r w:rsidR="00B2638D">
        <w:t xml:space="preserve"> </w:t>
      </w:r>
      <w:r w:rsidRPr="00274DDB">
        <w:t>respectiva,</w:t>
      </w:r>
      <w:r w:rsidR="00B2638D">
        <w:t xml:space="preserve"> </w:t>
      </w:r>
      <w:r w:rsidRPr="00274DDB">
        <w:t>misma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contará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informes</w:t>
      </w:r>
      <w:r w:rsidR="00B2638D">
        <w:t xml:space="preserve"> </w:t>
      </w:r>
      <w:r w:rsidRPr="00274DDB">
        <w:t>técnicos</w:t>
      </w:r>
      <w:r w:rsidR="00B2638D">
        <w:t xml:space="preserve"> </w:t>
      </w:r>
      <w:r w:rsidRPr="00274DDB">
        <w:t>necesarios.</w:t>
      </w:r>
      <w:r w:rsidR="00B2638D">
        <w:rPr>
          <w:b/>
        </w:rPr>
        <w:t xml:space="preserve"> </w:t>
      </w:r>
    </w:p>
    <w:p w14:paraId="51E7038D" w14:textId="337C9120" w:rsidR="0042030B" w:rsidRPr="00274DDB" w:rsidRDefault="0042030B" w:rsidP="0042030B">
      <w:pPr>
        <w:jc w:val="both"/>
        <w:rPr>
          <w:sz w:val="24"/>
        </w:rPr>
      </w:pPr>
      <w:r w:rsidRPr="00274DDB">
        <w:rPr>
          <w:b/>
          <w:sz w:val="24"/>
        </w:rPr>
        <w:t>5.2.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Obligaciones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del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Ministerio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Educación,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Deporte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y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Cultura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Zona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2:</w:t>
      </w:r>
      <w:r w:rsidR="00B2638D">
        <w:rPr>
          <w:sz w:val="24"/>
        </w:rPr>
        <w:t xml:space="preserve"> </w:t>
      </w:r>
    </w:p>
    <w:p w14:paraId="268029AA" w14:textId="3C88BCA1" w:rsidR="0042030B" w:rsidRPr="00274DDB" w:rsidRDefault="0042030B" w:rsidP="0042030B">
      <w:pPr>
        <w:jc w:val="both"/>
      </w:pPr>
      <w:r w:rsidRPr="00274DDB">
        <w:t>Por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compromete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intermedio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Dirección</w:t>
      </w:r>
      <w:r w:rsidR="00B2638D">
        <w:t xml:space="preserve"> </w:t>
      </w:r>
      <w:r w:rsidRPr="00274DDB">
        <w:t>Distrital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22D01-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siguiente:</w:t>
      </w:r>
      <w:r w:rsidR="00B2638D">
        <w:t xml:space="preserve"> </w:t>
      </w:r>
    </w:p>
    <w:p w14:paraId="37EFF18E" w14:textId="21699BDB" w:rsidR="00B324D4" w:rsidRDefault="0042030B" w:rsidP="00B324D4">
      <w:pPr>
        <w:jc w:val="both"/>
      </w:pPr>
      <w:r w:rsidRPr="00274DDB">
        <w:t>5.2.1.</w:t>
      </w:r>
      <w:r w:rsidR="00B324D4" w:rsidRPr="00B324D4">
        <w:t xml:space="preserve"> </w:t>
      </w:r>
      <w:r w:rsidR="00B324D4">
        <w:t>Dar la respectiva autorización al Gobierno Autónomo Descentralizado Municipal</w:t>
      </w:r>
      <w:r w:rsidR="00B324D4">
        <w:t xml:space="preserve"> </w:t>
      </w:r>
      <w:r w:rsidR="00B324D4">
        <w:t>del Cantón La Joya de los Sachas para poder realizar la construcción de un</w:t>
      </w:r>
      <w:r w:rsidR="00B324D4">
        <w:t xml:space="preserve"> </w:t>
      </w:r>
      <w:r w:rsidR="00B324D4">
        <w:t>bloque de dos aulas y baterías sanitarias en la Unidad Educativa “Valerio</w:t>
      </w:r>
      <w:r w:rsidR="00B324D4">
        <w:t xml:space="preserve"> </w:t>
      </w:r>
      <w:r w:rsidR="00B324D4">
        <w:t>Grefa”, de la Comuna “San Pablo”, ubicada en la cabecera Parroquial “San</w:t>
      </w:r>
      <w:r w:rsidR="00B324D4">
        <w:t xml:space="preserve"> </w:t>
      </w:r>
      <w:r w:rsidR="00B324D4">
        <w:t>Sebastián Del Coca” del Cantón La Joya de los Sachas, Provincia de Orellana.</w:t>
      </w:r>
      <w:r w:rsidR="00B2638D">
        <w:t xml:space="preserve"> </w:t>
      </w:r>
    </w:p>
    <w:p w14:paraId="53D18E77" w14:textId="3FC86990" w:rsidR="00E92BFF" w:rsidRDefault="00E92BFF" w:rsidP="00B324D4">
      <w:pPr>
        <w:jc w:val="both"/>
      </w:pPr>
      <w:r>
        <w:t>5.2.2</w:t>
      </w:r>
      <w:r>
        <w:t xml:space="preserve">Dar la respectiva autorización al Gobierno Autónomo Descentralizado Municipal del Cantón La Joya de los Sachas para poder realizar la construcción de un bloque de dos aulas y </w:t>
      </w:r>
      <w:r>
        <w:lastRenderedPageBreak/>
        <w:t>baterías sanitarias en la Unidad Educativa “</w:t>
      </w:r>
      <w:r>
        <w:t xml:space="preserve">30 de </w:t>
      </w:r>
      <w:proofErr w:type="gramStart"/>
      <w:r>
        <w:t>Abril</w:t>
      </w:r>
      <w:proofErr w:type="gramEnd"/>
      <w:r>
        <w:t>”, ubicada en la cabecera Parroquial “</w:t>
      </w:r>
      <w:proofErr w:type="spellStart"/>
      <w:r>
        <w:t>Enokanqui</w:t>
      </w:r>
      <w:proofErr w:type="spellEnd"/>
      <w:r>
        <w:t>” del Cantón La Joya de los Sachas, Provincia de Orellana</w:t>
      </w:r>
    </w:p>
    <w:p w14:paraId="1DCB38C0" w14:textId="38560B35" w:rsidR="0042030B" w:rsidRPr="00274DDB" w:rsidRDefault="00B324D4" w:rsidP="0042030B">
      <w:pPr>
        <w:jc w:val="both"/>
      </w:pPr>
      <w:r>
        <w:t>5.2.</w:t>
      </w:r>
      <w:r w:rsidR="00E92BFF">
        <w:t>3</w:t>
      </w:r>
      <w:r>
        <w:t xml:space="preserve">. </w:t>
      </w:r>
      <w:r w:rsidR="0042030B" w:rsidRPr="00274DDB">
        <w:t>Coordinar</w:t>
      </w:r>
      <w:r w:rsidR="00B2638D">
        <w:t xml:space="preserve"> </w:t>
      </w:r>
      <w:r w:rsidR="0042030B" w:rsidRPr="00274DDB">
        <w:t>la</w:t>
      </w:r>
      <w:r w:rsidR="00B2638D">
        <w:t xml:space="preserve"> </w:t>
      </w:r>
      <w:r w:rsidR="0042030B" w:rsidRPr="00274DDB">
        <w:t>socialización</w:t>
      </w:r>
      <w:r w:rsidR="00B2638D">
        <w:t xml:space="preserve"> </w:t>
      </w:r>
      <w:r w:rsidR="0042030B" w:rsidRPr="00274DDB">
        <w:t>del</w:t>
      </w:r>
      <w:r w:rsidR="00B2638D">
        <w:t xml:space="preserve"> </w:t>
      </w:r>
      <w:r w:rsidR="0042030B" w:rsidRPr="00274DDB">
        <w:t>proyecto</w:t>
      </w:r>
      <w:r w:rsidR="00B2638D">
        <w:t xml:space="preserve"> </w:t>
      </w:r>
      <w:r w:rsidR="0042030B" w:rsidRPr="00274DDB">
        <w:t>con</w:t>
      </w:r>
      <w:r w:rsidR="00B2638D">
        <w:t xml:space="preserve"> </w:t>
      </w:r>
      <w:r w:rsidR="0042030B" w:rsidRPr="00274DDB">
        <w:t>la</w:t>
      </w:r>
      <w:r w:rsidR="00B2638D">
        <w:t xml:space="preserve"> </w:t>
      </w:r>
      <w:r w:rsidR="0042030B" w:rsidRPr="00274DDB">
        <w:t>entidad</w:t>
      </w:r>
      <w:r w:rsidR="00B2638D">
        <w:t xml:space="preserve"> </w:t>
      </w:r>
      <w:r w:rsidR="0042030B" w:rsidRPr="00274DDB">
        <w:t>beneficiaria</w:t>
      </w:r>
      <w:r w:rsidR="00B2638D">
        <w:t xml:space="preserve"> </w:t>
      </w:r>
      <w:r w:rsidR="0042030B" w:rsidRPr="00274DDB">
        <w:t>del</w:t>
      </w:r>
      <w:r w:rsidR="00B2638D">
        <w:t xml:space="preserve"> </w:t>
      </w:r>
      <w:r w:rsidR="0042030B" w:rsidRPr="00274DDB">
        <w:t>proyecto</w:t>
      </w:r>
      <w:r w:rsidR="00B2638D">
        <w:t xml:space="preserve"> </w:t>
      </w:r>
      <w:r w:rsidR="0042030B" w:rsidRPr="00274DDB">
        <w:t>que</w:t>
      </w:r>
      <w:r w:rsidR="00B2638D">
        <w:t xml:space="preserve"> </w:t>
      </w:r>
      <w:r w:rsidR="0042030B" w:rsidRPr="00274DDB">
        <w:t>ejecutará</w:t>
      </w:r>
      <w:r w:rsidR="00B2638D">
        <w:t xml:space="preserve"> </w:t>
      </w:r>
      <w:r w:rsidR="0042030B" w:rsidRPr="00274DDB">
        <w:t>el</w:t>
      </w:r>
      <w:r w:rsidR="00B2638D">
        <w:t xml:space="preserve"> </w:t>
      </w:r>
      <w:r w:rsidR="0042030B" w:rsidRPr="00274DDB">
        <w:t>GAD</w:t>
      </w:r>
      <w:r w:rsidR="00B2638D">
        <w:t xml:space="preserve"> </w:t>
      </w:r>
      <w:r w:rsidR="0042030B" w:rsidRPr="00274DDB">
        <w:t>Municipal</w:t>
      </w:r>
      <w:r w:rsidR="00B2638D">
        <w:t xml:space="preserve"> </w:t>
      </w:r>
      <w:r w:rsidR="0042030B" w:rsidRPr="00274DDB">
        <w:t>del</w:t>
      </w:r>
      <w:r w:rsidR="00B2638D">
        <w:t xml:space="preserve"> </w:t>
      </w:r>
      <w:r w:rsidR="0042030B" w:rsidRPr="00274DDB">
        <w:t>cantón</w:t>
      </w:r>
      <w:r w:rsidR="00B2638D">
        <w:t xml:space="preserve"> </w:t>
      </w:r>
      <w:r w:rsidR="0042030B" w:rsidRPr="00274DDB">
        <w:t>la</w:t>
      </w:r>
      <w:r w:rsidR="00B2638D">
        <w:t xml:space="preserve"> </w:t>
      </w:r>
      <w:r w:rsidR="0042030B" w:rsidRPr="00274DDB">
        <w:t>Joya</w:t>
      </w:r>
      <w:r w:rsidR="00B2638D">
        <w:t xml:space="preserve"> </w:t>
      </w:r>
      <w:r w:rsidR="0042030B" w:rsidRPr="00274DDB">
        <w:t>de</w:t>
      </w:r>
      <w:r w:rsidR="00B2638D">
        <w:t xml:space="preserve"> </w:t>
      </w:r>
      <w:r w:rsidR="0042030B" w:rsidRPr="00274DDB">
        <w:t>los</w:t>
      </w:r>
      <w:r w:rsidR="00B2638D">
        <w:t xml:space="preserve"> </w:t>
      </w:r>
      <w:r w:rsidR="0042030B" w:rsidRPr="00274DDB">
        <w:t>Sachas.</w:t>
      </w:r>
      <w:r w:rsidR="00B2638D">
        <w:t xml:space="preserve"> </w:t>
      </w:r>
    </w:p>
    <w:p w14:paraId="184CD6FF" w14:textId="4DE2DCF8" w:rsidR="0042030B" w:rsidRPr="00003D1D" w:rsidRDefault="0042030B" w:rsidP="0042030B">
      <w:pPr>
        <w:jc w:val="both"/>
        <w:rPr>
          <w:highlight w:val="yellow"/>
        </w:rPr>
      </w:pPr>
      <w:r w:rsidRPr="005B72C2">
        <w:t>5.2.</w:t>
      </w:r>
      <w:r w:rsidR="00E92BFF">
        <w:t>4</w:t>
      </w:r>
      <w:r w:rsidRPr="005B72C2">
        <w:t>.</w:t>
      </w:r>
      <w:r w:rsidR="00B2638D">
        <w:t xml:space="preserve"> </w:t>
      </w:r>
      <w:r w:rsidRPr="005B72C2">
        <w:t>El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EDUCACIÓN,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marco</w:t>
      </w:r>
      <w:r w:rsidR="00B2638D">
        <w:t xml:space="preserve"> </w:t>
      </w:r>
      <w:r>
        <w:t>del</w:t>
      </w:r>
      <w:r w:rsidR="00B2638D">
        <w:t xml:space="preserve"> </w:t>
      </w:r>
      <w:r>
        <w:t>presente</w:t>
      </w:r>
      <w:r w:rsidR="00B2638D">
        <w:t xml:space="preserve"> </w:t>
      </w:r>
      <w:r w:rsidR="001D44BA" w:rsidRPr="002804AB">
        <w:t>convenio</w:t>
      </w:r>
      <w:r w:rsidR="001D44BA">
        <w:t xml:space="preserve"> </w:t>
      </w:r>
      <w:r w:rsidR="001D44BA" w:rsidRPr="002804AB">
        <w:t>de</w:t>
      </w:r>
      <w:r w:rsidR="001D44BA">
        <w:t xml:space="preserve"> Autorización</w:t>
      </w:r>
      <w:r>
        <w:t>,</w:t>
      </w:r>
      <w:r w:rsidR="00B2638D">
        <w:t xml:space="preserve"> </w:t>
      </w:r>
      <w:r>
        <w:t>se</w:t>
      </w:r>
      <w:r w:rsidR="00B2638D">
        <w:t xml:space="preserve"> </w:t>
      </w:r>
      <w:r>
        <w:t>compromete</w:t>
      </w:r>
      <w:r w:rsidR="00B2638D">
        <w:t xml:space="preserve"> </w:t>
      </w:r>
      <w:r>
        <w:t>a</w:t>
      </w:r>
      <w:r w:rsidR="00B2638D">
        <w:t xml:space="preserve"> </w:t>
      </w:r>
      <w:r>
        <w:t>brindar</w:t>
      </w:r>
      <w:r w:rsidR="00B2638D">
        <w:t xml:space="preserve"> </w:t>
      </w:r>
      <w:r>
        <w:t>las</w:t>
      </w:r>
      <w:r w:rsidR="00B2638D">
        <w:t xml:space="preserve"> </w:t>
      </w:r>
      <w:r>
        <w:t>facilidades</w:t>
      </w:r>
      <w:r w:rsidR="00B2638D">
        <w:t xml:space="preserve"> </w:t>
      </w:r>
      <w:r>
        <w:t>necesarias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denominado</w:t>
      </w:r>
      <w:r w:rsidR="00B2638D">
        <w:t xml:space="preserve"> </w:t>
      </w:r>
      <w:r>
        <w:t>“SISTEMA</w:t>
      </w:r>
      <w:r w:rsidR="00B2638D">
        <w:t xml:space="preserve"> </w:t>
      </w:r>
      <w:r>
        <w:t>DE</w:t>
      </w:r>
      <w:r w:rsidR="00B2638D">
        <w:t xml:space="preserve"> </w:t>
      </w:r>
      <w:r>
        <w:t>DRENAJE</w:t>
      </w:r>
      <w:r w:rsidR="00B2638D">
        <w:t xml:space="preserve"> </w:t>
      </w:r>
      <w:r>
        <w:t>PLUVIAL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</w:t>
      </w:r>
      <w:r w:rsidR="00B2638D">
        <w:t xml:space="preserve"> </w:t>
      </w:r>
      <w:r>
        <w:t>’24</w:t>
      </w:r>
      <w:r w:rsidR="00B2638D">
        <w:t xml:space="preserve"> </w:t>
      </w:r>
      <w:r>
        <w:t>DE</w:t>
      </w:r>
      <w:r w:rsidR="00B2638D">
        <w:t xml:space="preserve"> </w:t>
      </w:r>
      <w:r>
        <w:t>OCTUBRE’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PARROQUIA</w:t>
      </w:r>
      <w:r w:rsidR="00B2638D">
        <w:t xml:space="preserve"> </w:t>
      </w:r>
      <w:r>
        <w:t>TRES</w:t>
      </w:r>
      <w:r w:rsidR="00B2638D">
        <w:t xml:space="preserve"> </w:t>
      </w:r>
      <w:r>
        <w:t>DE</w:t>
      </w:r>
      <w:r w:rsidR="00B2638D">
        <w:t xml:space="preserve"> </w:t>
      </w:r>
      <w:r>
        <w:t>NOVIEMBRE,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PROVINCIA</w:t>
      </w:r>
      <w:r w:rsidR="00B2638D">
        <w:t xml:space="preserve"> </w:t>
      </w:r>
      <w:r>
        <w:t>DE</w:t>
      </w:r>
      <w:r w:rsidR="00B2638D">
        <w:t xml:space="preserve"> </w:t>
      </w:r>
      <w:r>
        <w:t>ORELLANA”,</w:t>
      </w:r>
      <w:r w:rsidR="00B2638D">
        <w:t xml:space="preserve"> </w:t>
      </w:r>
      <w:r>
        <w:t>garantizando</w:t>
      </w:r>
      <w:r w:rsidR="00B2638D">
        <w:t xml:space="preserve"> </w:t>
      </w:r>
      <w:r>
        <w:t>el</w:t>
      </w:r>
      <w:r w:rsidR="00B2638D">
        <w:t xml:space="preserve"> </w:t>
      </w:r>
      <w:r>
        <w:t>acceso</w:t>
      </w:r>
      <w:r w:rsidR="00B2638D">
        <w:t xml:space="preserve"> </w:t>
      </w:r>
      <w:r>
        <w:t>oportuno</w:t>
      </w:r>
      <w:r w:rsidR="00B2638D">
        <w:t xml:space="preserve"> </w:t>
      </w:r>
      <w:r>
        <w:t>a</w:t>
      </w:r>
      <w:r w:rsidR="00B2638D">
        <w:t xml:space="preserve"> </w:t>
      </w:r>
      <w:r>
        <w:t>las</w:t>
      </w:r>
      <w:r w:rsidR="00B2638D">
        <w:t xml:space="preserve"> </w:t>
      </w:r>
      <w:r>
        <w:t>instalaciones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unidad</w:t>
      </w:r>
      <w:r w:rsidR="00B2638D">
        <w:t xml:space="preserve"> </w:t>
      </w:r>
      <w:r>
        <w:t>educativa,</w:t>
      </w:r>
      <w:r w:rsidR="00B2638D">
        <w:t xml:space="preserve"> </w:t>
      </w:r>
      <w:r>
        <w:t>así</w:t>
      </w:r>
      <w:r w:rsidR="00B2638D">
        <w:t xml:space="preserve"> </w:t>
      </w:r>
      <w:r>
        <w:t>como</w:t>
      </w:r>
      <w:r w:rsidR="00B2638D">
        <w:t xml:space="preserve"> </w:t>
      </w:r>
      <w:r>
        <w:t>la</w:t>
      </w:r>
      <w:r w:rsidR="00B2638D">
        <w:t xml:space="preserve"> </w:t>
      </w:r>
      <w:r>
        <w:t>coordinación</w:t>
      </w:r>
      <w:r w:rsidR="00B2638D">
        <w:t xml:space="preserve"> </w:t>
      </w:r>
      <w:r>
        <w:t>con</w:t>
      </w:r>
      <w:r w:rsidR="00B2638D">
        <w:t xml:space="preserve"> </w:t>
      </w:r>
      <w:r>
        <w:t>las</w:t>
      </w:r>
      <w:r w:rsidR="00B2638D">
        <w:t xml:space="preserve"> </w:t>
      </w:r>
      <w:r>
        <w:t>autoridades</w:t>
      </w:r>
      <w:r w:rsidR="00B2638D">
        <w:t xml:space="preserve"> </w:t>
      </w:r>
      <w:r>
        <w:t>institucionales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normal</w:t>
      </w:r>
      <w:r w:rsidR="00B2638D">
        <w:t xml:space="preserve"> </w:t>
      </w:r>
      <w:r>
        <w:t>desarrollo</w:t>
      </w:r>
      <w:r w:rsidR="00B2638D">
        <w:t xml:space="preserve"> </w:t>
      </w:r>
      <w:r>
        <w:t>de</w:t>
      </w:r>
      <w:r w:rsidR="00B2638D">
        <w:t xml:space="preserve"> </w:t>
      </w:r>
      <w:r>
        <w:t>las</w:t>
      </w:r>
      <w:r w:rsidR="00B2638D">
        <w:t xml:space="preserve"> </w:t>
      </w:r>
      <w:r>
        <w:t>actividades</w:t>
      </w:r>
      <w:r w:rsidR="00B2638D">
        <w:t xml:space="preserve"> </w:t>
      </w:r>
      <w:r>
        <w:t>constructivas.</w:t>
      </w:r>
      <w:r w:rsidR="00B2638D">
        <w:rPr>
          <w:highlight w:val="yellow"/>
        </w:rPr>
        <w:t xml:space="preserve"> </w:t>
      </w:r>
    </w:p>
    <w:p w14:paraId="56E0C5C8" w14:textId="4F2CA11C" w:rsidR="0042030B" w:rsidRDefault="0042030B" w:rsidP="0042030B">
      <w:pPr>
        <w:jc w:val="both"/>
      </w:pPr>
      <w:r w:rsidRPr="00416C05">
        <w:t>5</w:t>
      </w:r>
      <w:r w:rsidRPr="00C10949">
        <w:t>.2.</w:t>
      </w:r>
      <w:r w:rsidR="00E92BFF">
        <w:t>5</w:t>
      </w:r>
      <w:r w:rsidRPr="00C10949">
        <w:t>.</w:t>
      </w:r>
      <w:r w:rsidR="00B2638D">
        <w:t xml:space="preserve"> </w:t>
      </w:r>
      <w:r>
        <w:t>Colaborar</w:t>
      </w:r>
      <w:r w:rsidR="00B2638D">
        <w:t xml:space="preserve"> </w:t>
      </w:r>
      <w:r>
        <w:t>en</w:t>
      </w:r>
      <w:r w:rsidR="00B2638D">
        <w:t xml:space="preserve"> </w:t>
      </w:r>
      <w:r>
        <w:t>la</w:t>
      </w:r>
      <w:r w:rsidR="00B2638D">
        <w:t xml:space="preserve"> </w:t>
      </w:r>
      <w:r>
        <w:t>articulación</w:t>
      </w:r>
      <w:r w:rsidR="00B2638D">
        <w:t xml:space="preserve"> </w:t>
      </w:r>
      <w:r>
        <w:t>interinstitucional</w:t>
      </w:r>
      <w:r w:rsidR="00B2638D">
        <w:t xml:space="preserve"> </w:t>
      </w:r>
      <w:r>
        <w:t>necesaria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correcta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designando</w:t>
      </w:r>
      <w:r w:rsidR="00B2638D">
        <w:t xml:space="preserve"> </w:t>
      </w:r>
      <w:r>
        <w:t>los</w:t>
      </w:r>
      <w:r w:rsidR="00B2638D">
        <w:t xml:space="preserve"> </w:t>
      </w:r>
      <w:r>
        <w:t>delegados</w:t>
      </w:r>
      <w:r w:rsidR="00B2638D">
        <w:t xml:space="preserve"> </w:t>
      </w:r>
      <w:r>
        <w:t>o</w:t>
      </w:r>
      <w:r w:rsidR="00B2638D">
        <w:t xml:space="preserve"> </w:t>
      </w:r>
      <w:r>
        <w:t>responsables</w:t>
      </w:r>
      <w:r w:rsidR="00B2638D">
        <w:t xml:space="preserve"> </w:t>
      </w:r>
      <w:r>
        <w:t>técnicos</w:t>
      </w:r>
      <w:r w:rsidR="00B2638D">
        <w:t xml:space="preserve"> </w:t>
      </w:r>
      <w:r>
        <w:t>que</w:t>
      </w:r>
      <w:r w:rsidR="00B2638D">
        <w:t xml:space="preserve"> </w:t>
      </w:r>
      <w:r>
        <w:t>permitan</w:t>
      </w:r>
      <w:r w:rsidR="00B2638D">
        <w:t xml:space="preserve"> </w:t>
      </w:r>
      <w:r>
        <w:t>el</w:t>
      </w:r>
      <w:r w:rsidR="00B2638D">
        <w:t xml:space="preserve"> </w:t>
      </w:r>
      <w:r>
        <w:t>seguimiento</w:t>
      </w:r>
      <w:r w:rsidR="00B2638D">
        <w:t xml:space="preserve"> </w:t>
      </w:r>
      <w:r>
        <w:t>y</w:t>
      </w:r>
      <w:r w:rsidR="00B2638D">
        <w:t xml:space="preserve"> </w:t>
      </w:r>
      <w:r>
        <w:t>acompañamiento</w:t>
      </w:r>
      <w:r w:rsidR="00B2638D">
        <w:t xml:space="preserve"> </w:t>
      </w:r>
      <w:r>
        <w:t>del</w:t>
      </w:r>
      <w:r w:rsidR="00B2638D">
        <w:t xml:space="preserve"> </w:t>
      </w:r>
      <w:r>
        <w:t>mismo,</w:t>
      </w:r>
      <w:r w:rsidR="00B2638D">
        <w:t xml:space="preserve"> </w:t>
      </w:r>
      <w:r>
        <w:t>facilitando</w:t>
      </w:r>
      <w:r w:rsidR="00B2638D">
        <w:t xml:space="preserve"> </w:t>
      </w:r>
      <w:r>
        <w:t>la</w:t>
      </w:r>
      <w:r w:rsidR="00B2638D">
        <w:t xml:space="preserve"> </w:t>
      </w:r>
      <w:r>
        <w:t>información</w:t>
      </w:r>
      <w:r w:rsidR="00B2638D">
        <w:t xml:space="preserve"> </w:t>
      </w:r>
      <w:r>
        <w:t>requerida</w:t>
      </w:r>
      <w:r w:rsidR="00B2638D">
        <w:t xml:space="preserve"> </w:t>
      </w:r>
      <w:r>
        <w:t>y</w:t>
      </w:r>
      <w:r w:rsidR="00B2638D">
        <w:t xml:space="preserve"> </w:t>
      </w:r>
      <w:r>
        <w:t>participando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procesos</w:t>
      </w:r>
      <w:r w:rsidR="00B2638D">
        <w:t xml:space="preserve"> </w:t>
      </w:r>
      <w:r>
        <w:t>de</w:t>
      </w:r>
      <w:r w:rsidR="00B2638D">
        <w:t xml:space="preserve"> </w:t>
      </w:r>
      <w:r>
        <w:t>coordinación</w:t>
      </w:r>
      <w:r w:rsidR="00B2638D">
        <w:t xml:space="preserve"> </w:t>
      </w:r>
      <w:r>
        <w:t>que</w:t>
      </w:r>
      <w:r w:rsidR="00B2638D">
        <w:t xml:space="preserve"> </w:t>
      </w:r>
      <w:r>
        <w:t>se</w:t>
      </w:r>
      <w:r w:rsidR="00B2638D">
        <w:t xml:space="preserve"> </w:t>
      </w:r>
      <w:r>
        <w:t>establezcan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Gobierno</w:t>
      </w:r>
      <w:r w:rsidR="00B2638D">
        <w:t xml:space="preserve"> </w:t>
      </w:r>
      <w:r>
        <w:t>Autónomo</w:t>
      </w:r>
      <w:r w:rsidR="00B2638D">
        <w:t xml:space="preserve"> </w:t>
      </w:r>
      <w:r>
        <w:t>Descentralizado</w:t>
      </w:r>
      <w:r w:rsidR="00B2638D">
        <w:t xml:space="preserve"> </w:t>
      </w:r>
      <w:r>
        <w:t>Municipal.</w:t>
      </w:r>
    </w:p>
    <w:p w14:paraId="08107EFF" w14:textId="356698D2" w:rsidR="0042030B" w:rsidRDefault="0042030B" w:rsidP="0042030B">
      <w:pPr>
        <w:jc w:val="both"/>
        <w:rPr>
          <w:b/>
        </w:rPr>
      </w:pPr>
      <w:r>
        <w:t>5.2.</w:t>
      </w:r>
      <w:r w:rsidR="00E92BFF">
        <w:t>6</w:t>
      </w:r>
      <w:r>
        <w:t>.</w:t>
      </w:r>
      <w:r w:rsidR="00B2638D">
        <w:t xml:space="preserve"> </w:t>
      </w:r>
      <w:r>
        <w:t>Participará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seguimiento</w:t>
      </w:r>
      <w:r w:rsidR="00B2638D">
        <w:t xml:space="preserve"> </w:t>
      </w:r>
      <w:r>
        <w:t>del</w:t>
      </w:r>
      <w:r w:rsidR="00B2638D">
        <w:t xml:space="preserve"> </w:t>
      </w:r>
      <w:r>
        <w:t>avance</w:t>
      </w:r>
      <w:r w:rsidR="00B2638D">
        <w:t xml:space="preserve"> </w:t>
      </w:r>
      <w:r>
        <w:t>del</w:t>
      </w:r>
      <w:r w:rsidR="00B2638D">
        <w:t xml:space="preserve"> </w:t>
      </w:r>
      <w:r>
        <w:t>proyecto</w:t>
      </w:r>
      <w:r w:rsidR="00B2638D">
        <w:t xml:space="preserve"> </w:t>
      </w:r>
      <w:r>
        <w:t>mediante</w:t>
      </w:r>
      <w:r w:rsidR="00B2638D">
        <w:t xml:space="preserve"> </w:t>
      </w:r>
      <w:r>
        <w:t>la</w:t>
      </w:r>
      <w:r w:rsidR="00B2638D">
        <w:t xml:space="preserve"> </w:t>
      </w:r>
      <w:r>
        <w:t>revisión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informes</w:t>
      </w:r>
      <w:r w:rsidR="00B2638D">
        <w:t xml:space="preserve"> </w:t>
      </w:r>
      <w:r>
        <w:t>técnicos</w:t>
      </w:r>
      <w:r w:rsidR="00B2638D">
        <w:t xml:space="preserve"> </w:t>
      </w:r>
      <w:r>
        <w:t>y</w:t>
      </w:r>
      <w:r w:rsidR="00B2638D">
        <w:t xml:space="preserve"> </w:t>
      </w:r>
      <w:r>
        <w:t>financieros</w:t>
      </w:r>
      <w:r w:rsidR="00B2638D">
        <w:t xml:space="preserve"> </w:t>
      </w:r>
      <w:r>
        <w:t>remitidos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Gobierno</w:t>
      </w:r>
      <w:r w:rsidR="00B2638D">
        <w:t xml:space="preserve"> </w:t>
      </w:r>
      <w:r>
        <w:t>Autónomo</w:t>
      </w:r>
      <w:r w:rsidR="00B2638D">
        <w:t xml:space="preserve"> </w:t>
      </w:r>
      <w:r>
        <w:t>Descentralizado</w:t>
      </w:r>
      <w:r w:rsidR="00B2638D">
        <w:t xml:space="preserve"> </w:t>
      </w:r>
      <w:r>
        <w:t>Municipal</w:t>
      </w:r>
      <w:r w:rsidR="00B2638D">
        <w:t xml:space="preserve"> </w:t>
      </w:r>
      <w:r>
        <w:t>del</w:t>
      </w:r>
      <w:r w:rsidR="00B2638D">
        <w:t xml:space="preserve"> </w:t>
      </w:r>
      <w:r>
        <w:t>cantón</w:t>
      </w:r>
      <w:r w:rsidR="00B2638D">
        <w:t xml:space="preserve"> </w:t>
      </w:r>
      <w:r>
        <w:t>La</w:t>
      </w:r>
      <w:r w:rsidR="00B2638D">
        <w:t xml:space="preserve"> </w:t>
      </w:r>
      <w:r>
        <w:t>Joya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Sachas,</w:t>
      </w:r>
      <w:r w:rsidR="00B2638D">
        <w:t xml:space="preserve"> </w:t>
      </w:r>
      <w:r>
        <w:t>con</w:t>
      </w:r>
      <w:r w:rsidR="00B2638D">
        <w:t xml:space="preserve"> </w:t>
      </w:r>
      <w:r>
        <w:t>el</w:t>
      </w:r>
      <w:r w:rsidR="00B2638D">
        <w:t xml:space="preserve"> </w:t>
      </w:r>
      <w:r>
        <w:t>fin</w:t>
      </w:r>
      <w:r w:rsidR="00B2638D">
        <w:t xml:space="preserve"> </w:t>
      </w:r>
      <w:r>
        <w:t>de</w:t>
      </w:r>
      <w:r w:rsidR="00B2638D">
        <w:t xml:space="preserve"> </w:t>
      </w:r>
      <w:r>
        <w:t>verificar</w:t>
      </w:r>
      <w:r w:rsidR="00B2638D">
        <w:t xml:space="preserve"> </w:t>
      </w:r>
      <w:r>
        <w:t>el</w:t>
      </w:r>
      <w:r w:rsidR="00B2638D">
        <w:t xml:space="preserve"> </w:t>
      </w:r>
      <w:r>
        <w:t>cumplimiento</w:t>
      </w:r>
      <w:r w:rsidR="00B2638D">
        <w:t xml:space="preserve"> </w:t>
      </w:r>
      <w:r>
        <w:t>del</w:t>
      </w:r>
      <w:r w:rsidR="00B2638D">
        <w:t xml:space="preserve"> </w:t>
      </w:r>
      <w:r>
        <w:t>objeto</w:t>
      </w:r>
      <w:r w:rsidR="00B2638D">
        <w:t xml:space="preserve"> </w:t>
      </w:r>
      <w:r>
        <w:t>del</w:t>
      </w:r>
      <w:r w:rsidR="00B2638D">
        <w:t xml:space="preserve"> </w:t>
      </w:r>
      <w:r>
        <w:t>convenio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adecuada</w:t>
      </w:r>
      <w:r w:rsidR="00B2638D">
        <w:t xml:space="preserve"> </w:t>
      </w:r>
      <w:r>
        <w:t>ejecución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obra</w:t>
      </w:r>
      <w:r w:rsidR="00B2638D">
        <w:t xml:space="preserve"> </w:t>
      </w:r>
      <w:r>
        <w:t>en</w:t>
      </w:r>
      <w:r w:rsidR="00B2638D">
        <w:t xml:space="preserve"> </w:t>
      </w:r>
      <w:r>
        <w:t>beneficio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educativa.</w:t>
      </w:r>
      <w:r w:rsidR="00B2638D">
        <w:rPr>
          <w:b/>
        </w:rPr>
        <w:t xml:space="preserve"> </w:t>
      </w:r>
    </w:p>
    <w:p w14:paraId="7BE4C158" w14:textId="21A42B18" w:rsidR="0042030B" w:rsidRDefault="0042030B" w:rsidP="0042030B">
      <w:pPr>
        <w:jc w:val="both"/>
      </w:pPr>
      <w:r>
        <w:t>5</w:t>
      </w:r>
      <w:r w:rsidRPr="0036230B">
        <w:t>.2.</w:t>
      </w:r>
      <w:r w:rsidR="00E92BFF">
        <w:t>7</w:t>
      </w:r>
      <w:r w:rsidRPr="0036230B">
        <w:t>.</w:t>
      </w:r>
      <w:r w:rsidR="00B2638D">
        <w:t xml:space="preserve"> </w:t>
      </w:r>
      <w:r>
        <w:t>B</w:t>
      </w:r>
      <w:r w:rsidRPr="0036230B">
        <w:t>rindar</w:t>
      </w:r>
      <w:r w:rsidR="00B2638D">
        <w:t xml:space="preserve"> </w:t>
      </w:r>
      <w:r w:rsidRPr="0036230B">
        <w:t>el</w:t>
      </w:r>
      <w:r w:rsidR="00B2638D">
        <w:t xml:space="preserve"> </w:t>
      </w:r>
      <w:r w:rsidRPr="0036230B">
        <w:t>apoyo</w:t>
      </w:r>
      <w:r w:rsidR="00B2638D">
        <w:t xml:space="preserve"> </w:t>
      </w:r>
      <w:r w:rsidRPr="0036230B">
        <w:t>necesario</w:t>
      </w:r>
      <w:r w:rsidR="00B2638D">
        <w:t xml:space="preserve"> </w:t>
      </w:r>
      <w:r w:rsidRPr="0036230B">
        <w:t>durante</w:t>
      </w:r>
      <w:r w:rsidR="00B2638D">
        <w:t xml:space="preserve"> </w:t>
      </w:r>
      <w:r w:rsidRPr="0036230B">
        <w:t>las</w:t>
      </w:r>
      <w:r w:rsidR="00B2638D">
        <w:t xml:space="preserve"> </w:t>
      </w:r>
      <w:r w:rsidRPr="0036230B">
        <w:t>fases</w:t>
      </w:r>
      <w:r w:rsidR="00B2638D">
        <w:t xml:space="preserve"> </w:t>
      </w:r>
      <w:r w:rsidRPr="0036230B">
        <w:t>de</w:t>
      </w:r>
      <w:r w:rsidR="00B2638D">
        <w:t xml:space="preserve"> </w:t>
      </w:r>
      <w:r w:rsidRPr="0036230B">
        <w:t>ejecución,</w:t>
      </w:r>
      <w:r w:rsidR="00B2638D">
        <w:t xml:space="preserve"> </w:t>
      </w:r>
      <w:r w:rsidRPr="0036230B">
        <w:t>recepción</w:t>
      </w:r>
      <w:r w:rsidR="00B2638D">
        <w:t xml:space="preserve"> </w:t>
      </w:r>
      <w:r w:rsidRPr="0036230B">
        <w:t>provisional</w:t>
      </w:r>
      <w:r w:rsidR="00B2638D">
        <w:t xml:space="preserve"> </w:t>
      </w:r>
      <w:r w:rsidRPr="0036230B">
        <w:t>y</w:t>
      </w:r>
      <w:r w:rsidR="00B2638D">
        <w:t xml:space="preserve"> </w:t>
      </w:r>
      <w:r w:rsidRPr="0036230B">
        <w:t>definitiva</w:t>
      </w:r>
      <w:r w:rsidR="00B2638D">
        <w:t xml:space="preserve"> </w:t>
      </w:r>
      <w:r w:rsidRPr="0036230B">
        <w:t>del</w:t>
      </w:r>
      <w:r w:rsidR="00B2638D">
        <w:t xml:space="preserve"> </w:t>
      </w:r>
      <w:r w:rsidRPr="0036230B">
        <w:t>proyecto,</w:t>
      </w:r>
      <w:r w:rsidR="00B2638D">
        <w:t xml:space="preserve"> </w:t>
      </w:r>
      <w:r w:rsidRPr="0036230B">
        <w:t>a</w:t>
      </w:r>
      <w:r w:rsidR="00B2638D">
        <w:t xml:space="preserve"> </w:t>
      </w:r>
      <w:r w:rsidRPr="0036230B">
        <w:t>través</w:t>
      </w:r>
      <w:r w:rsidR="00B2638D">
        <w:t xml:space="preserve"> </w:t>
      </w:r>
      <w:r w:rsidRPr="0036230B">
        <w:t>de</w:t>
      </w:r>
      <w:r w:rsidR="00B2638D">
        <w:t xml:space="preserve"> </w:t>
      </w:r>
      <w:r w:rsidRPr="0036230B">
        <w:t>sus</w:t>
      </w:r>
      <w:r w:rsidR="00B2638D">
        <w:t xml:space="preserve"> </w:t>
      </w:r>
      <w:r w:rsidRPr="0036230B">
        <w:t>delegados,</w:t>
      </w:r>
      <w:r w:rsidR="00B2638D">
        <w:t xml:space="preserve"> </w:t>
      </w:r>
      <w:r w:rsidRPr="0036230B">
        <w:t>con</w:t>
      </w:r>
      <w:r w:rsidR="00B2638D">
        <w:t xml:space="preserve"> </w:t>
      </w:r>
      <w:r w:rsidRPr="0036230B">
        <w:t>el</w:t>
      </w:r>
      <w:r w:rsidR="00B2638D">
        <w:t xml:space="preserve"> </w:t>
      </w:r>
      <w:r w:rsidRPr="0036230B">
        <w:t>fin</w:t>
      </w:r>
      <w:r w:rsidR="00B2638D">
        <w:t xml:space="preserve"> </w:t>
      </w:r>
      <w:r w:rsidRPr="0036230B">
        <w:t>de</w:t>
      </w:r>
      <w:r w:rsidR="00B2638D">
        <w:t xml:space="preserve"> </w:t>
      </w:r>
      <w:r w:rsidRPr="0036230B">
        <w:t>verificar</w:t>
      </w:r>
      <w:r w:rsidR="00B2638D">
        <w:t xml:space="preserve"> </w:t>
      </w:r>
      <w:r w:rsidRPr="0036230B">
        <w:t>que</w:t>
      </w:r>
      <w:r w:rsidR="00B2638D">
        <w:t xml:space="preserve"> </w:t>
      </w:r>
      <w:r w:rsidRPr="0036230B">
        <w:t>la</w:t>
      </w:r>
      <w:r w:rsidR="00B2638D">
        <w:t xml:space="preserve"> </w:t>
      </w:r>
      <w:r w:rsidRPr="0036230B">
        <w:t>obra</w:t>
      </w:r>
      <w:r w:rsidR="00B2638D">
        <w:t xml:space="preserve"> </w:t>
      </w:r>
      <w:r w:rsidRPr="0036230B">
        <w:t>ejecutada</w:t>
      </w:r>
      <w:r w:rsidR="00B2638D">
        <w:t xml:space="preserve"> </w:t>
      </w:r>
      <w:r w:rsidRPr="0036230B">
        <w:t>cumpla</w:t>
      </w:r>
      <w:r w:rsidR="00B2638D">
        <w:t xml:space="preserve"> </w:t>
      </w:r>
      <w:r w:rsidRPr="0036230B">
        <w:t>con</w:t>
      </w:r>
      <w:r w:rsidR="00B2638D">
        <w:t xml:space="preserve"> </w:t>
      </w:r>
      <w:r w:rsidRPr="0036230B">
        <w:t>las</w:t>
      </w:r>
      <w:r w:rsidR="00B2638D">
        <w:t xml:space="preserve"> </w:t>
      </w:r>
      <w:r w:rsidRPr="0036230B">
        <w:t>condiciones</w:t>
      </w:r>
      <w:r w:rsidR="00B2638D">
        <w:t xml:space="preserve"> </w:t>
      </w:r>
      <w:r w:rsidRPr="0036230B">
        <w:t>técnicas</w:t>
      </w:r>
      <w:r w:rsidR="00B2638D">
        <w:t xml:space="preserve"> </w:t>
      </w:r>
      <w:r w:rsidRPr="0036230B">
        <w:t>requeridas</w:t>
      </w:r>
      <w:r w:rsidR="00B2638D">
        <w:t xml:space="preserve"> </w:t>
      </w:r>
      <w:r w:rsidRPr="0036230B">
        <w:t>y</w:t>
      </w:r>
      <w:r w:rsidR="00B2638D">
        <w:t xml:space="preserve"> </w:t>
      </w:r>
      <w:r w:rsidRPr="0036230B">
        <w:t>responda</w:t>
      </w:r>
      <w:r w:rsidR="00B2638D">
        <w:t xml:space="preserve"> </w:t>
      </w:r>
      <w:r w:rsidRPr="0036230B">
        <w:t>a</w:t>
      </w:r>
      <w:r w:rsidR="00B2638D">
        <w:t xml:space="preserve"> </w:t>
      </w:r>
      <w:r w:rsidRPr="0036230B">
        <w:t>las</w:t>
      </w:r>
      <w:r w:rsidR="00B2638D">
        <w:t xml:space="preserve"> </w:t>
      </w:r>
      <w:r w:rsidRPr="0036230B">
        <w:t>necesidades</w:t>
      </w:r>
      <w:r w:rsidR="00B2638D">
        <w:t xml:space="preserve"> </w:t>
      </w:r>
      <w:r w:rsidRPr="0036230B">
        <w:t>institucionales.</w:t>
      </w:r>
    </w:p>
    <w:p w14:paraId="11DA3C77" w14:textId="10CC8DBB" w:rsidR="0042030B" w:rsidRPr="0036230B" w:rsidRDefault="0042030B" w:rsidP="0042030B">
      <w:pPr>
        <w:jc w:val="both"/>
      </w:pPr>
      <w:r>
        <w:t>5.2.</w:t>
      </w:r>
      <w:r w:rsidR="00E92BFF">
        <w:t>8</w:t>
      </w:r>
      <w:r>
        <w:t>.</w:t>
      </w:r>
      <w:r w:rsidR="00B2638D">
        <w:t xml:space="preserve"> </w:t>
      </w:r>
      <w:r>
        <w:t>Velar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uso</w:t>
      </w:r>
      <w:r w:rsidR="00B2638D">
        <w:t xml:space="preserve"> </w:t>
      </w:r>
      <w:r>
        <w:t>adecuado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intervenida,</w:t>
      </w:r>
      <w:r w:rsidR="00B2638D">
        <w:t xml:space="preserve"> </w:t>
      </w:r>
      <w:r>
        <w:t>promoviendo</w:t>
      </w:r>
      <w:r w:rsidR="00B2638D">
        <w:t xml:space="preserve"> </w:t>
      </w:r>
      <w:r>
        <w:t>su</w:t>
      </w:r>
      <w:r w:rsidR="00B2638D">
        <w:t xml:space="preserve"> </w:t>
      </w:r>
      <w:r>
        <w:t>correcta</w:t>
      </w:r>
      <w:r w:rsidR="00B2638D">
        <w:t xml:space="preserve"> </w:t>
      </w:r>
      <w:r>
        <w:t>utilización</w:t>
      </w:r>
      <w:r w:rsidR="00B2638D">
        <w:t xml:space="preserve"> </w:t>
      </w:r>
      <w:r>
        <w:t>y</w:t>
      </w:r>
      <w:r w:rsidR="00B2638D">
        <w:t xml:space="preserve"> </w:t>
      </w:r>
      <w:r>
        <w:t>conservación</w:t>
      </w:r>
      <w:r w:rsidR="00B2638D">
        <w:t xml:space="preserve"> </w:t>
      </w:r>
      <w:r>
        <w:t>por</w:t>
      </w:r>
      <w:r w:rsidR="00B2638D">
        <w:t xml:space="preserve"> </w:t>
      </w:r>
      <w:r>
        <w:t>parte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comunidad</w:t>
      </w:r>
      <w:r w:rsidR="00B2638D">
        <w:t xml:space="preserve"> </w:t>
      </w:r>
      <w:r>
        <w:t>educativa,</w:t>
      </w:r>
      <w:r w:rsidR="00B2638D">
        <w:t xml:space="preserve"> </w:t>
      </w:r>
      <w:r>
        <w:t>una</w:t>
      </w:r>
      <w:r w:rsidR="00B2638D">
        <w:t xml:space="preserve"> </w:t>
      </w:r>
      <w:r>
        <w:t>vez</w:t>
      </w:r>
      <w:r w:rsidR="00B2638D">
        <w:t xml:space="preserve"> </w:t>
      </w:r>
      <w:r>
        <w:t>concluida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proyecto.</w:t>
      </w:r>
    </w:p>
    <w:p w14:paraId="65B262CD" w14:textId="2771230F" w:rsidR="0042030B" w:rsidRPr="00274DDB" w:rsidRDefault="0042030B" w:rsidP="0042030B">
      <w:pPr>
        <w:jc w:val="both"/>
        <w:rPr>
          <w:b/>
          <w:sz w:val="24"/>
        </w:rPr>
      </w:pPr>
      <w:r w:rsidRPr="00274DDB">
        <w:rPr>
          <w:b/>
          <w:sz w:val="24"/>
        </w:rPr>
        <w:t>5.3.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Obligaciones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del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GAD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Municipal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del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Cantón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La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Joya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de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los</w:t>
      </w:r>
      <w:r w:rsidR="00B2638D">
        <w:rPr>
          <w:b/>
          <w:sz w:val="24"/>
        </w:rPr>
        <w:t xml:space="preserve"> </w:t>
      </w:r>
      <w:r w:rsidRPr="00274DDB">
        <w:rPr>
          <w:b/>
          <w:sz w:val="24"/>
        </w:rPr>
        <w:t>Sachas:</w:t>
      </w:r>
      <w:r w:rsidR="00B2638D">
        <w:rPr>
          <w:b/>
          <w:sz w:val="24"/>
        </w:rPr>
        <w:t xml:space="preserve"> </w:t>
      </w:r>
    </w:p>
    <w:p w14:paraId="07854065" w14:textId="751BCD42" w:rsidR="0042030B" w:rsidRPr="00274DDB" w:rsidRDefault="0042030B" w:rsidP="00897E60">
      <w:pPr>
        <w:jc w:val="both"/>
      </w:pPr>
      <w:r w:rsidRPr="00274DDB">
        <w:t>5.3.1.</w:t>
      </w:r>
      <w:r w:rsidR="00B2638D">
        <w:t xml:space="preserve"> </w:t>
      </w:r>
      <w:r>
        <w:t>Ejecutar</w:t>
      </w:r>
      <w:r w:rsidR="00B2638D">
        <w:t xml:space="preserve"> </w:t>
      </w:r>
      <w:r w:rsidRPr="0036230B">
        <w:t>la</w:t>
      </w:r>
      <w:r w:rsidR="00B2638D">
        <w:t xml:space="preserve"> </w:t>
      </w:r>
      <w:r w:rsidRPr="0036230B">
        <w:t>totalidad</w:t>
      </w:r>
      <w:r w:rsidR="00B2638D">
        <w:t xml:space="preserve"> </w:t>
      </w:r>
      <w:r w:rsidRPr="0036230B">
        <w:t>de</w:t>
      </w:r>
      <w:r w:rsidR="00B2638D">
        <w:t xml:space="preserve"> </w:t>
      </w:r>
      <w:r w:rsidRPr="0036230B">
        <w:t>la</w:t>
      </w:r>
      <w:r w:rsidR="00B2638D">
        <w:t xml:space="preserve"> </w:t>
      </w:r>
      <w:r w:rsidRPr="0036230B">
        <w:t>obra</w:t>
      </w:r>
      <w:r w:rsidR="00B2638D">
        <w:t xml:space="preserve"> </w:t>
      </w:r>
      <w:r w:rsidRPr="0036230B">
        <w:t>correspondiente</w:t>
      </w:r>
      <w:r w:rsidR="00B2638D">
        <w:t xml:space="preserve"> </w:t>
      </w:r>
      <w:r w:rsidRPr="0036230B">
        <w:t>al</w:t>
      </w:r>
      <w:r w:rsidR="00B2638D">
        <w:t xml:space="preserve"> </w:t>
      </w:r>
      <w:r w:rsidRPr="0036230B">
        <w:t>proyect</w:t>
      </w:r>
      <w:r>
        <w:t>o</w:t>
      </w:r>
      <w:r w:rsidR="00B2638D">
        <w:t xml:space="preserve"> </w:t>
      </w:r>
      <w:r>
        <w:t>denominado</w:t>
      </w:r>
      <w:r w:rsidR="00B2638D">
        <w:t xml:space="preserve"> </w:t>
      </w:r>
      <w:r w:rsidRPr="00DE3FE2">
        <w:t>“</w:t>
      </w:r>
      <w:r w:rsidR="00897E60" w:rsidRPr="00DE3FE2">
        <w:t>FORTALECIMIENTO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INFRAESTRUCTURA</w:t>
      </w:r>
      <w:r w:rsidR="00B2638D" w:rsidRPr="00DE3FE2">
        <w:t xml:space="preserve"> </w:t>
      </w:r>
      <w:r w:rsidR="00897E60" w:rsidRPr="00DE3FE2">
        <w:t>EDUCATIVA</w:t>
      </w:r>
      <w:r w:rsidR="00B2638D" w:rsidRPr="00DE3FE2">
        <w:t xml:space="preserve"> </w:t>
      </w:r>
      <w:r w:rsidR="00897E60" w:rsidRPr="00DE3FE2">
        <w:t>MEDIANTE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CONSTRUCCIÓN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UN</w:t>
      </w:r>
      <w:r w:rsidR="00B2638D" w:rsidRPr="00DE3FE2">
        <w:t xml:space="preserve"> </w:t>
      </w:r>
      <w:r w:rsidR="00897E60" w:rsidRPr="00DE3FE2">
        <w:t>BLOQUE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DOS</w:t>
      </w:r>
      <w:r w:rsidR="00B2638D" w:rsidRPr="00DE3FE2">
        <w:t xml:space="preserve"> </w:t>
      </w:r>
      <w:r w:rsidR="00897E60" w:rsidRPr="00DE3FE2">
        <w:t>AULAS</w:t>
      </w:r>
      <w:r w:rsidR="00B2638D" w:rsidRPr="00DE3FE2">
        <w:t xml:space="preserve"> </w:t>
      </w:r>
      <w:r w:rsidR="00897E60" w:rsidRPr="00DE3FE2">
        <w:t>Y</w:t>
      </w:r>
      <w:r w:rsidR="00B2638D" w:rsidRPr="00DE3FE2">
        <w:t xml:space="preserve"> </w:t>
      </w:r>
      <w:r w:rsidR="00897E60" w:rsidRPr="00DE3FE2">
        <w:t>BATERÍAS</w:t>
      </w:r>
      <w:r w:rsidR="00B2638D" w:rsidRPr="00DE3FE2">
        <w:t xml:space="preserve"> </w:t>
      </w:r>
      <w:r w:rsidR="00897E60" w:rsidRPr="00DE3FE2">
        <w:t>SANITARIAS</w:t>
      </w:r>
      <w:r w:rsidR="00B2638D" w:rsidRPr="00DE3FE2">
        <w:t xml:space="preserve"> </w:t>
      </w:r>
      <w:r w:rsidR="00897E60" w:rsidRPr="00DE3FE2">
        <w:t>EN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ESCUELA</w:t>
      </w:r>
      <w:r w:rsidR="00B2638D" w:rsidRPr="00DE3FE2">
        <w:t xml:space="preserve"> </w:t>
      </w:r>
      <w:r w:rsidR="00897E60" w:rsidRPr="00DE3FE2">
        <w:t>VALERIO</w:t>
      </w:r>
      <w:r w:rsidR="00B2638D" w:rsidRPr="00DE3FE2">
        <w:t xml:space="preserve"> </w:t>
      </w:r>
      <w:r w:rsidR="00897E60" w:rsidRPr="00DE3FE2">
        <w:t>GREFA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COMUNA</w:t>
      </w:r>
      <w:r w:rsidR="00B2638D" w:rsidRPr="00DE3FE2">
        <w:t xml:space="preserve"> </w:t>
      </w:r>
      <w:r w:rsidR="00897E60" w:rsidRPr="00DE3FE2">
        <w:t>SAN</w:t>
      </w:r>
      <w:r w:rsidR="00B2638D" w:rsidRPr="00DE3FE2">
        <w:t xml:space="preserve"> </w:t>
      </w:r>
      <w:r w:rsidR="00897E60" w:rsidRPr="00DE3FE2">
        <w:t>PABLO,</w:t>
      </w:r>
      <w:r w:rsidR="00B2638D" w:rsidRPr="00DE3FE2">
        <w:t xml:space="preserve"> </w:t>
      </w:r>
      <w:r w:rsidR="00897E60" w:rsidRPr="00DE3FE2">
        <w:t>PARROQUIA</w:t>
      </w:r>
      <w:r w:rsidR="00B2638D" w:rsidRPr="00DE3FE2">
        <w:t xml:space="preserve"> </w:t>
      </w:r>
      <w:r w:rsidR="00897E60" w:rsidRPr="00DE3FE2">
        <w:t>SAN</w:t>
      </w:r>
      <w:r w:rsidR="00B2638D" w:rsidRPr="00DE3FE2">
        <w:t xml:space="preserve"> </w:t>
      </w:r>
      <w:r w:rsidR="00897E60" w:rsidRPr="00DE3FE2">
        <w:t>SEBASTIÁN</w:t>
      </w:r>
      <w:r w:rsidR="00B2638D" w:rsidRPr="00DE3FE2">
        <w:t xml:space="preserve"> </w:t>
      </w:r>
      <w:r w:rsidR="00897E60" w:rsidRPr="00DE3FE2">
        <w:t>DEL</w:t>
      </w:r>
      <w:r w:rsidR="00B2638D" w:rsidRPr="00DE3FE2">
        <w:t xml:space="preserve"> </w:t>
      </w:r>
      <w:r w:rsidR="00897E60" w:rsidRPr="00DE3FE2">
        <w:t>COCA;</w:t>
      </w:r>
      <w:r w:rsidR="00B2638D" w:rsidRPr="00DE3FE2">
        <w:t xml:space="preserve"> </w:t>
      </w:r>
      <w:r w:rsidR="00897E60" w:rsidRPr="00DE3FE2">
        <w:t>Y,</w:t>
      </w:r>
      <w:r w:rsidR="00B2638D" w:rsidRPr="00DE3FE2">
        <w:t xml:space="preserve"> </w:t>
      </w:r>
      <w:r w:rsidR="00897E60" w:rsidRPr="00DE3FE2">
        <w:t>UNA</w:t>
      </w:r>
      <w:r w:rsidR="00B2638D" w:rsidRPr="00DE3FE2">
        <w:t xml:space="preserve"> </w:t>
      </w:r>
      <w:r w:rsidR="00897E60" w:rsidRPr="00DE3FE2">
        <w:t>BATERÍA</w:t>
      </w:r>
      <w:r w:rsidR="00B2638D" w:rsidRPr="00DE3FE2">
        <w:t xml:space="preserve"> </w:t>
      </w:r>
      <w:r w:rsidR="00897E60" w:rsidRPr="00DE3FE2">
        <w:t>SANITARIA</w:t>
      </w:r>
      <w:r w:rsidR="00B2638D" w:rsidRPr="00DE3FE2">
        <w:t xml:space="preserve"> </w:t>
      </w:r>
      <w:r w:rsidR="00897E60" w:rsidRPr="00DE3FE2">
        <w:t>EN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UNIDAD</w:t>
      </w:r>
      <w:r w:rsidR="00B2638D" w:rsidRPr="00DE3FE2">
        <w:t xml:space="preserve"> </w:t>
      </w:r>
      <w:r w:rsidR="00897E60" w:rsidRPr="00DE3FE2">
        <w:t>EDUCATIVA</w:t>
      </w:r>
      <w:r w:rsidR="00B2638D" w:rsidRPr="00DE3FE2">
        <w:t xml:space="preserve"> </w:t>
      </w:r>
      <w:r w:rsidR="00897E60" w:rsidRPr="00DE3FE2">
        <w:t>30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ABRIL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CABECERA</w:t>
      </w:r>
      <w:r w:rsidR="00B2638D" w:rsidRPr="00DE3FE2">
        <w:t xml:space="preserve"> </w:t>
      </w:r>
      <w:r w:rsidR="00897E60" w:rsidRPr="00DE3FE2">
        <w:t>PARROQUIAL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ENOKANQUI,</w:t>
      </w:r>
      <w:r w:rsidR="00B2638D" w:rsidRPr="00DE3FE2">
        <w:t xml:space="preserve"> </w:t>
      </w:r>
      <w:r w:rsidR="00897E60" w:rsidRPr="00DE3FE2">
        <w:t>CANTON</w:t>
      </w:r>
      <w:r w:rsidR="00B2638D" w:rsidRPr="00DE3FE2">
        <w:t xml:space="preserve"> </w:t>
      </w:r>
      <w:r w:rsidR="00897E60" w:rsidRPr="00DE3FE2">
        <w:t>LA</w:t>
      </w:r>
      <w:r w:rsidR="00B2638D" w:rsidRPr="00DE3FE2">
        <w:t xml:space="preserve"> </w:t>
      </w:r>
      <w:r w:rsidR="00897E60" w:rsidRPr="00DE3FE2">
        <w:t>JOYA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LOS</w:t>
      </w:r>
      <w:r w:rsidR="00B2638D" w:rsidRPr="00DE3FE2">
        <w:t xml:space="preserve"> </w:t>
      </w:r>
      <w:r w:rsidR="00897E60" w:rsidRPr="00DE3FE2">
        <w:t>SACHAS,</w:t>
      </w:r>
      <w:r w:rsidR="00B2638D" w:rsidRPr="00DE3FE2">
        <w:t xml:space="preserve"> </w:t>
      </w:r>
      <w:r w:rsidR="00897E60" w:rsidRPr="00DE3FE2">
        <w:t>PROVINCIA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ORELLANA;</w:t>
      </w:r>
      <w:r w:rsidR="00B2638D" w:rsidRPr="00DE3FE2">
        <w:t xml:space="preserve"> </w:t>
      </w:r>
      <w:r w:rsidR="00897E60" w:rsidRPr="00DE3FE2">
        <w:t>CON</w:t>
      </w:r>
      <w:r w:rsidR="00B2638D" w:rsidRPr="00DE3FE2">
        <w:t xml:space="preserve"> </w:t>
      </w:r>
      <w:r w:rsidR="00897E60" w:rsidRPr="00DE3FE2">
        <w:t>EL</w:t>
      </w:r>
      <w:r w:rsidR="00B2638D" w:rsidRPr="00DE3FE2">
        <w:t xml:space="preserve"> </w:t>
      </w:r>
      <w:r w:rsidR="00897E60" w:rsidRPr="00DE3FE2">
        <w:t>FIN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GARANTIZAR</w:t>
      </w:r>
      <w:r w:rsidR="00B2638D" w:rsidRPr="00DE3FE2">
        <w:t xml:space="preserve"> </w:t>
      </w:r>
      <w:r w:rsidR="00897E60" w:rsidRPr="00DE3FE2">
        <w:t>ESPACIOS</w:t>
      </w:r>
      <w:r w:rsidR="00B2638D" w:rsidRPr="00DE3FE2">
        <w:t xml:space="preserve"> </w:t>
      </w:r>
      <w:r w:rsidR="00897E60" w:rsidRPr="00DE3FE2">
        <w:t>ADECUADOS,</w:t>
      </w:r>
      <w:r w:rsidR="00B2638D" w:rsidRPr="00DE3FE2">
        <w:t xml:space="preserve"> </w:t>
      </w:r>
      <w:r w:rsidR="00897E60" w:rsidRPr="00DE3FE2">
        <w:t>SEGUROS</w:t>
      </w:r>
      <w:r w:rsidR="00B2638D" w:rsidRPr="00DE3FE2">
        <w:t xml:space="preserve"> </w:t>
      </w:r>
      <w:r w:rsidR="00897E60" w:rsidRPr="00DE3FE2">
        <w:t>Y</w:t>
      </w:r>
      <w:r w:rsidR="00B2638D" w:rsidRPr="00DE3FE2">
        <w:t xml:space="preserve"> </w:t>
      </w:r>
      <w:r w:rsidR="00897E60" w:rsidRPr="00DE3FE2">
        <w:t>SALUDABLES</w:t>
      </w:r>
      <w:r w:rsidR="00B2638D" w:rsidRPr="00DE3FE2">
        <w:t xml:space="preserve"> </w:t>
      </w:r>
      <w:r w:rsidR="00897E60" w:rsidRPr="00DE3FE2">
        <w:t>PARA</w:t>
      </w:r>
      <w:r w:rsidR="00B2638D" w:rsidRPr="00DE3FE2">
        <w:t xml:space="preserve"> </w:t>
      </w:r>
      <w:r w:rsidR="00897E60" w:rsidRPr="00DE3FE2">
        <w:t>EL</w:t>
      </w:r>
      <w:r w:rsidR="00B2638D" w:rsidRPr="00DE3FE2">
        <w:t xml:space="preserve"> </w:t>
      </w:r>
      <w:r w:rsidR="00897E60" w:rsidRPr="00DE3FE2">
        <w:t>PROCESO</w:t>
      </w:r>
      <w:r w:rsidR="00B2638D" w:rsidRPr="00DE3FE2">
        <w:t xml:space="preserve"> </w:t>
      </w:r>
      <w:r w:rsidR="00897E60" w:rsidRPr="00DE3FE2">
        <w:t>DE</w:t>
      </w:r>
      <w:r w:rsidR="00B2638D" w:rsidRPr="00DE3FE2">
        <w:t xml:space="preserve"> </w:t>
      </w:r>
      <w:r w:rsidR="00897E60" w:rsidRPr="00DE3FE2">
        <w:t>ENSEÑANZA-APRENDIZAJE</w:t>
      </w:r>
      <w:r w:rsidRPr="00DE3FE2">
        <w:t>”</w:t>
      </w:r>
      <w:r w:rsidR="00B2638D" w:rsidRPr="00DE3FE2">
        <w:t xml:space="preserve"> </w:t>
      </w:r>
      <w:r w:rsidRPr="00DE3FE2">
        <w:t>conforme</w:t>
      </w:r>
      <w:r w:rsidR="00B2638D" w:rsidRPr="00DE3FE2">
        <w:t xml:space="preserve"> </w:t>
      </w:r>
      <w:r w:rsidRPr="00DE3FE2">
        <w:t>a</w:t>
      </w:r>
      <w:r w:rsidR="00B2638D" w:rsidRPr="00DE3FE2">
        <w:t xml:space="preserve"> </w:t>
      </w:r>
      <w:r w:rsidRPr="00DE3FE2">
        <w:t>los</w:t>
      </w:r>
      <w:r w:rsidR="00B2638D" w:rsidRPr="00DE3FE2">
        <w:t xml:space="preserve"> </w:t>
      </w:r>
      <w:r w:rsidRPr="00DE3FE2">
        <w:t>estudios</w:t>
      </w:r>
      <w:r w:rsidR="00B2638D" w:rsidRPr="00DE3FE2">
        <w:t xml:space="preserve"> </w:t>
      </w:r>
      <w:r w:rsidRPr="00DE3FE2">
        <w:t>técnicos</w:t>
      </w:r>
      <w:r w:rsidR="00B2638D" w:rsidRPr="00DE3FE2">
        <w:t xml:space="preserve"> </w:t>
      </w:r>
      <w:r w:rsidRPr="00DE3FE2">
        <w:t>aprobados,</w:t>
      </w:r>
      <w:r w:rsidR="00B2638D" w:rsidRPr="00DE3FE2">
        <w:t xml:space="preserve"> </w:t>
      </w:r>
      <w:r w:rsidRPr="00DE3FE2">
        <w:t>especificaciones</w:t>
      </w:r>
      <w:r w:rsidR="00B2638D" w:rsidRPr="00DE3FE2">
        <w:t xml:space="preserve"> </w:t>
      </w:r>
      <w:r w:rsidRPr="00DE3FE2">
        <w:t>técnicas,</w:t>
      </w:r>
      <w:r w:rsidR="00B2638D" w:rsidRPr="00DE3FE2">
        <w:t xml:space="preserve"> </w:t>
      </w:r>
      <w:r w:rsidRPr="00DE3FE2">
        <w:t>diseños</w:t>
      </w:r>
      <w:r w:rsidR="00B2638D" w:rsidRPr="00DE3FE2">
        <w:t xml:space="preserve"> </w:t>
      </w:r>
      <w:r w:rsidRPr="00DE3FE2">
        <w:t>definitivos</w:t>
      </w:r>
      <w:r w:rsidR="00B2638D">
        <w:t xml:space="preserve"> </w:t>
      </w:r>
      <w:r>
        <w:t>y</w:t>
      </w:r>
      <w:r w:rsidR="00B2638D">
        <w:t xml:space="preserve"> </w:t>
      </w:r>
      <w:r>
        <w:t>normativa</w:t>
      </w:r>
      <w:r w:rsidR="00B2638D">
        <w:t xml:space="preserve"> </w:t>
      </w:r>
      <w:r>
        <w:t>legal</w:t>
      </w:r>
      <w:r w:rsidR="00B2638D">
        <w:t xml:space="preserve"> </w:t>
      </w:r>
      <w:r>
        <w:t>vigente,</w:t>
      </w:r>
      <w:r w:rsidR="00B2638D">
        <w:t xml:space="preserve"> </w:t>
      </w:r>
      <w:r>
        <w:t>garantizando</w:t>
      </w:r>
      <w:r w:rsidR="00B2638D">
        <w:t xml:space="preserve"> </w:t>
      </w:r>
      <w:r>
        <w:t>el</w:t>
      </w:r>
      <w:r w:rsidR="00B2638D">
        <w:t xml:space="preserve"> </w:t>
      </w:r>
      <w:r>
        <w:t>cumplimiento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estándares</w:t>
      </w:r>
      <w:r w:rsidR="00B2638D">
        <w:t xml:space="preserve"> </w:t>
      </w:r>
      <w:r>
        <w:t>de</w:t>
      </w:r>
      <w:r w:rsidR="00B2638D">
        <w:t xml:space="preserve"> </w:t>
      </w:r>
      <w:r>
        <w:t>calidad,</w:t>
      </w:r>
      <w:r w:rsidR="00B2638D">
        <w:t xml:space="preserve"> </w:t>
      </w:r>
      <w:r>
        <w:t>seguridad</w:t>
      </w:r>
      <w:r w:rsidR="00B2638D">
        <w:t xml:space="preserve"> </w:t>
      </w:r>
      <w:r>
        <w:t>y</w:t>
      </w:r>
      <w:r w:rsidR="00B2638D">
        <w:t xml:space="preserve"> </w:t>
      </w:r>
      <w:r>
        <w:t>funcionalidad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a</w:t>
      </w:r>
      <w:r w:rsidR="00B2638D">
        <w:t xml:space="preserve"> </w:t>
      </w:r>
      <w:r>
        <w:t>implementar.</w:t>
      </w:r>
    </w:p>
    <w:p w14:paraId="1E042814" w14:textId="281C60FC" w:rsidR="0042030B" w:rsidRPr="00274DDB" w:rsidRDefault="0042030B" w:rsidP="0042030B">
      <w:pPr>
        <w:jc w:val="both"/>
      </w:pPr>
      <w:r w:rsidRPr="00274DDB">
        <w:lastRenderedPageBreak/>
        <w:t>5.3.2.</w:t>
      </w:r>
      <w:r w:rsidR="00B2638D">
        <w:t xml:space="preserve"> </w:t>
      </w:r>
      <w:r>
        <w:t>Realizar</w:t>
      </w:r>
      <w:r w:rsidR="00B2638D">
        <w:t xml:space="preserve"> </w:t>
      </w:r>
      <w:r>
        <w:t>todos</w:t>
      </w:r>
      <w:r w:rsidR="00B2638D">
        <w:t xml:space="preserve"> </w:t>
      </w:r>
      <w:r>
        <w:t>los</w:t>
      </w:r>
      <w:r w:rsidR="00B2638D">
        <w:t xml:space="preserve"> </w:t>
      </w:r>
      <w:r>
        <w:t>procesos</w:t>
      </w:r>
      <w:r w:rsidR="00B2638D">
        <w:t xml:space="preserve"> </w:t>
      </w:r>
      <w:r>
        <w:t>de</w:t>
      </w:r>
      <w:r w:rsidR="00B2638D">
        <w:t xml:space="preserve"> </w:t>
      </w:r>
      <w:r>
        <w:t>contratación</w:t>
      </w:r>
      <w:r w:rsidR="00B2638D">
        <w:t xml:space="preserve"> </w:t>
      </w:r>
      <w:r>
        <w:t>necesarios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de</w:t>
      </w:r>
      <w:r w:rsidR="00B2638D">
        <w:t xml:space="preserve"> </w:t>
      </w:r>
      <w:r>
        <w:t>conformidad</w:t>
      </w:r>
      <w:r w:rsidR="00B2638D">
        <w:t xml:space="preserve"> </w:t>
      </w:r>
      <w:r>
        <w:t>con</w:t>
      </w:r>
      <w:r w:rsidR="00B2638D">
        <w:t xml:space="preserve"> </w:t>
      </w:r>
      <w:r>
        <w:t>la</w:t>
      </w:r>
      <w:r w:rsidR="00B2638D">
        <w:t xml:space="preserve"> </w:t>
      </w:r>
      <w:r>
        <w:t>Ley</w:t>
      </w:r>
      <w:r w:rsidR="00B2638D">
        <w:t xml:space="preserve"> </w:t>
      </w:r>
      <w:r>
        <w:t>Orgánica</w:t>
      </w:r>
      <w:r w:rsidR="00B2638D">
        <w:t xml:space="preserve"> </w:t>
      </w:r>
      <w:r>
        <w:t>del</w:t>
      </w:r>
      <w:r w:rsidR="00B2638D">
        <w:t xml:space="preserve"> </w:t>
      </w:r>
      <w:r>
        <w:t>Sistema</w:t>
      </w:r>
      <w:r w:rsidR="00B2638D">
        <w:t xml:space="preserve"> </w:t>
      </w:r>
      <w:r>
        <w:t>Nacional</w:t>
      </w:r>
      <w:r w:rsidR="00B2638D">
        <w:t xml:space="preserve"> </w:t>
      </w:r>
      <w:r>
        <w:t>de</w:t>
      </w:r>
      <w:r w:rsidR="00B2638D">
        <w:t xml:space="preserve"> </w:t>
      </w:r>
      <w:r>
        <w:t>Contratación</w:t>
      </w:r>
      <w:r w:rsidR="00B2638D">
        <w:t xml:space="preserve"> </w:t>
      </w:r>
      <w:r>
        <w:t>Pública</w:t>
      </w:r>
      <w:r w:rsidR="00B2638D">
        <w:t xml:space="preserve"> </w:t>
      </w:r>
      <w:r>
        <w:t>y</w:t>
      </w:r>
      <w:r w:rsidR="00B2638D">
        <w:t xml:space="preserve"> </w:t>
      </w:r>
      <w:r>
        <w:t>su</w:t>
      </w:r>
      <w:r w:rsidR="00B2638D">
        <w:t xml:space="preserve"> </w:t>
      </w:r>
      <w:r>
        <w:t>reglamento,</w:t>
      </w:r>
      <w:r w:rsidR="00B2638D">
        <w:t xml:space="preserve"> </w:t>
      </w:r>
      <w:r>
        <w:t>incluyendo</w:t>
      </w:r>
      <w:r w:rsidR="00B2638D">
        <w:t xml:space="preserve"> </w:t>
      </w:r>
      <w:r>
        <w:t>la</w:t>
      </w:r>
      <w:r w:rsidR="00B2638D">
        <w:t xml:space="preserve"> </w:t>
      </w:r>
      <w:r>
        <w:t>planificación,</w:t>
      </w:r>
      <w:r w:rsidR="00B2638D">
        <w:t xml:space="preserve"> </w:t>
      </w:r>
      <w:r>
        <w:t>contratación,</w:t>
      </w:r>
      <w:r w:rsidR="00B2638D">
        <w:t xml:space="preserve"> </w:t>
      </w:r>
      <w:r>
        <w:t>administración,</w:t>
      </w:r>
      <w:r w:rsidR="00B2638D">
        <w:t xml:space="preserve"> </w:t>
      </w:r>
      <w:r>
        <w:t>supervisión</w:t>
      </w:r>
      <w:r w:rsidR="00B2638D">
        <w:t xml:space="preserve"> </w:t>
      </w:r>
      <w:r>
        <w:t>y</w:t>
      </w:r>
      <w:r w:rsidR="00B2638D">
        <w:t xml:space="preserve"> </w:t>
      </w:r>
      <w:r>
        <w:t>fiscalización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obra,</w:t>
      </w:r>
      <w:r w:rsidR="00B2638D">
        <w:t xml:space="preserve"> </w:t>
      </w:r>
      <w:r>
        <w:t>asegurando</w:t>
      </w:r>
      <w:r w:rsidR="00B2638D">
        <w:t xml:space="preserve"> </w:t>
      </w:r>
      <w:r>
        <w:t>el</w:t>
      </w:r>
      <w:r w:rsidR="00B2638D">
        <w:t xml:space="preserve"> </w:t>
      </w:r>
      <w:r>
        <w:t>cumplimiento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plazos</w:t>
      </w:r>
      <w:r w:rsidR="00B2638D">
        <w:t xml:space="preserve"> </w:t>
      </w:r>
      <w:r>
        <w:t>establecidos,</w:t>
      </w:r>
      <w:r w:rsidR="00B2638D">
        <w:t xml:space="preserve"> </w:t>
      </w:r>
      <w:r>
        <w:t>la</w:t>
      </w:r>
      <w:r w:rsidR="00B2638D">
        <w:t xml:space="preserve"> </w:t>
      </w:r>
      <w:r>
        <w:t>correcta</w:t>
      </w:r>
      <w:r w:rsidR="00B2638D">
        <w:t xml:space="preserve"> </w:t>
      </w:r>
      <w:r>
        <w:t>ejecución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rubros</w:t>
      </w:r>
      <w:r w:rsidR="00B2638D">
        <w:t xml:space="preserve"> </w:t>
      </w:r>
      <w:r>
        <w:t>y</w:t>
      </w:r>
      <w:r w:rsidR="00B2638D">
        <w:t xml:space="preserve"> </w:t>
      </w:r>
      <w:r>
        <w:t>la</w:t>
      </w:r>
      <w:r w:rsidR="00B2638D">
        <w:t xml:space="preserve"> </w:t>
      </w:r>
      <w:r>
        <w:t>adecuada</w:t>
      </w:r>
      <w:r w:rsidR="00B2638D">
        <w:t xml:space="preserve"> </w:t>
      </w:r>
      <w:r>
        <w:t>utilización</w:t>
      </w:r>
      <w:r w:rsidR="00B2638D">
        <w:t xml:space="preserve"> </w:t>
      </w:r>
      <w:r>
        <w:t>de</w:t>
      </w:r>
      <w:r w:rsidR="00B2638D">
        <w:t xml:space="preserve"> </w:t>
      </w:r>
      <w:r>
        <w:t>los</w:t>
      </w:r>
      <w:r w:rsidR="00B2638D">
        <w:t xml:space="preserve"> </w:t>
      </w:r>
      <w:r>
        <w:t>recursos</w:t>
      </w:r>
      <w:r w:rsidR="00B2638D">
        <w:t xml:space="preserve"> </w:t>
      </w:r>
      <w:r>
        <w:t>públicos</w:t>
      </w:r>
      <w:r w:rsidR="00B2638D">
        <w:t xml:space="preserve"> </w:t>
      </w:r>
      <w:r>
        <w:t>asignados.</w:t>
      </w:r>
    </w:p>
    <w:p w14:paraId="20824263" w14:textId="4966536E" w:rsidR="0042030B" w:rsidRPr="00274DDB" w:rsidRDefault="0042030B" w:rsidP="0042030B">
      <w:pPr>
        <w:jc w:val="both"/>
      </w:pPr>
      <w:r w:rsidRPr="00274DDB">
        <w:t>5.3.3.</w:t>
      </w:r>
      <w:r w:rsidR="00B2638D">
        <w:t xml:space="preserve"> </w:t>
      </w:r>
      <w:r>
        <w:rPr>
          <w:rFonts w:cs="Segoe UI Symbol"/>
        </w:rPr>
        <w:t>G</w:t>
      </w:r>
      <w:r w:rsidRPr="005A11D0">
        <w:rPr>
          <w:rFonts w:cs="Segoe UI Symbol"/>
        </w:rPr>
        <w:t>arantizar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disponibilidad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recursos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económicos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necesarios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para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ejecución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del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proyecto,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conforme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certificación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presupuestaria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emitida,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así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como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gestión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integral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aspectos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técnicos,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administrativos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y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legales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requeridos,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incluyendo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declaratoria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servidumbre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real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sobre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predios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afectados,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estricto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cumplimiento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la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normativa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vigente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y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en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función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del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interés</w:t>
      </w:r>
      <w:r w:rsidR="00B2638D">
        <w:rPr>
          <w:rFonts w:cs="Segoe UI Symbol"/>
        </w:rPr>
        <w:t xml:space="preserve"> </w:t>
      </w:r>
      <w:r w:rsidRPr="005A11D0">
        <w:rPr>
          <w:rFonts w:cs="Segoe UI Symbol"/>
        </w:rPr>
        <w:t>público.</w:t>
      </w:r>
      <w:r w:rsidR="00B2638D">
        <w:t xml:space="preserve"> </w:t>
      </w:r>
    </w:p>
    <w:p w14:paraId="40398F81" w14:textId="58CCF47A" w:rsidR="0042030B" w:rsidRDefault="0042030B" w:rsidP="0042030B">
      <w:pPr>
        <w:jc w:val="both"/>
      </w:pPr>
      <w:r w:rsidRPr="00274DDB">
        <w:t>5.3.4.</w:t>
      </w:r>
      <w:r w:rsidR="00B2638D">
        <w:t xml:space="preserve"> </w:t>
      </w:r>
      <w:r>
        <w:t>Coordinará</w:t>
      </w:r>
      <w:r w:rsidR="00B2638D">
        <w:t xml:space="preserve"> </w:t>
      </w:r>
      <w:r>
        <w:t>con</w:t>
      </w:r>
      <w:r w:rsidR="00B2638D">
        <w:t xml:space="preserve"> </w:t>
      </w:r>
      <w:r>
        <w:t>las</w:t>
      </w:r>
      <w:r w:rsidR="00B2638D">
        <w:t xml:space="preserve"> </w:t>
      </w:r>
      <w:r>
        <w:t>entidades</w:t>
      </w:r>
      <w:r w:rsidR="00B2638D">
        <w:t xml:space="preserve"> </w:t>
      </w:r>
      <w:r>
        <w:t>competentes</w:t>
      </w:r>
      <w:r w:rsidR="00B2638D">
        <w:t xml:space="preserve"> </w:t>
      </w:r>
      <w:r>
        <w:t>y</w:t>
      </w:r>
      <w:r w:rsidR="00B2638D">
        <w:t xml:space="preserve"> </w:t>
      </w:r>
      <w:r>
        <w:t>actores</w:t>
      </w:r>
      <w:r w:rsidR="00B2638D">
        <w:t xml:space="preserve"> </w:t>
      </w:r>
      <w:r>
        <w:t>involucrados</w:t>
      </w:r>
      <w:r w:rsidR="00B2638D">
        <w:t xml:space="preserve"> </w:t>
      </w:r>
      <w:r>
        <w:t>todas</w:t>
      </w:r>
      <w:r w:rsidR="00B2638D">
        <w:t xml:space="preserve"> </w:t>
      </w:r>
      <w:r>
        <w:t>las</w:t>
      </w:r>
      <w:r w:rsidR="00B2638D">
        <w:t xml:space="preserve"> </w:t>
      </w:r>
      <w:r>
        <w:t>acciones</w:t>
      </w:r>
      <w:r w:rsidR="00B2638D">
        <w:t xml:space="preserve"> </w:t>
      </w:r>
      <w:r>
        <w:t>necesarias</w:t>
      </w:r>
      <w:r w:rsidR="00B2638D">
        <w:t xml:space="preserve"> </w:t>
      </w:r>
      <w:r>
        <w:t>para</w:t>
      </w:r>
      <w:r w:rsidR="00B2638D">
        <w:t xml:space="preserve"> </w:t>
      </w:r>
      <w:r>
        <w:t>la</w:t>
      </w:r>
      <w:r w:rsidR="00B2638D">
        <w:t xml:space="preserve"> </w:t>
      </w:r>
      <w:r>
        <w:t>correcta</w:t>
      </w:r>
      <w:r w:rsidR="00B2638D">
        <w:t xml:space="preserve"> </w:t>
      </w:r>
      <w:r>
        <w:t>ejecución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velando</w:t>
      </w:r>
      <w:r w:rsidR="00B2638D">
        <w:t xml:space="preserve"> </w:t>
      </w:r>
      <w:r>
        <w:t>por</w:t>
      </w:r>
      <w:r w:rsidR="00B2638D">
        <w:t xml:space="preserve"> </w:t>
      </w:r>
      <w:r>
        <w:t>el</w:t>
      </w:r>
      <w:r w:rsidR="00B2638D">
        <w:t xml:space="preserve"> </w:t>
      </w:r>
      <w:r>
        <w:t>cumplimiento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normativa</w:t>
      </w:r>
      <w:r w:rsidR="00B2638D">
        <w:t xml:space="preserve"> </w:t>
      </w:r>
      <w:r>
        <w:t>ambiental,</w:t>
      </w:r>
      <w:r w:rsidR="00B2638D">
        <w:t xml:space="preserve"> </w:t>
      </w:r>
      <w:r>
        <w:t>de</w:t>
      </w:r>
      <w:r w:rsidR="00B2638D">
        <w:t xml:space="preserve"> </w:t>
      </w:r>
      <w:r>
        <w:t>seguridad</w:t>
      </w:r>
      <w:r w:rsidR="00B2638D">
        <w:t xml:space="preserve"> </w:t>
      </w:r>
      <w:r>
        <w:t>y</w:t>
      </w:r>
      <w:r w:rsidR="00B2638D">
        <w:t xml:space="preserve"> </w:t>
      </w:r>
      <w:r>
        <w:t>demás</w:t>
      </w:r>
      <w:r w:rsidR="00B2638D">
        <w:t xml:space="preserve"> </w:t>
      </w:r>
      <w:r>
        <w:t>disposiciones</w:t>
      </w:r>
      <w:r w:rsidR="00B2638D">
        <w:t xml:space="preserve"> </w:t>
      </w:r>
      <w:r>
        <w:t>legales</w:t>
      </w:r>
      <w:r w:rsidR="00B2638D">
        <w:t xml:space="preserve"> </w:t>
      </w:r>
      <w:r>
        <w:t>aplicables</w:t>
      </w:r>
      <w:r w:rsidR="00B2638D">
        <w:t xml:space="preserve"> </w:t>
      </w:r>
      <w:r>
        <w:t>durante</w:t>
      </w:r>
      <w:r w:rsidR="00B2638D">
        <w:t xml:space="preserve"> </w:t>
      </w:r>
      <w:r>
        <w:t>todas</w:t>
      </w:r>
      <w:r w:rsidR="00B2638D">
        <w:t xml:space="preserve"> </w:t>
      </w:r>
      <w:r>
        <w:t>las</w:t>
      </w:r>
      <w:r w:rsidR="00B2638D">
        <w:t xml:space="preserve"> </w:t>
      </w:r>
      <w:r>
        <w:t>fases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obra,</w:t>
      </w:r>
      <w:r w:rsidR="00B2638D">
        <w:t xml:space="preserve"> </w:t>
      </w:r>
      <w:r>
        <w:t>desde</w:t>
      </w:r>
      <w:r w:rsidR="00B2638D">
        <w:t xml:space="preserve"> </w:t>
      </w:r>
      <w:r>
        <w:t>su</w:t>
      </w:r>
      <w:r w:rsidR="00B2638D">
        <w:t xml:space="preserve"> </w:t>
      </w:r>
      <w:r>
        <w:t>inicio</w:t>
      </w:r>
      <w:r w:rsidR="00B2638D">
        <w:t xml:space="preserve"> </w:t>
      </w:r>
      <w:r>
        <w:t>hasta</w:t>
      </w:r>
      <w:r w:rsidR="00B2638D">
        <w:t xml:space="preserve"> </w:t>
      </w:r>
      <w:r>
        <w:t>su</w:t>
      </w:r>
      <w:r w:rsidR="00B2638D">
        <w:t xml:space="preserve"> </w:t>
      </w:r>
      <w:r>
        <w:t>finalización.</w:t>
      </w:r>
      <w:r w:rsidR="00B2638D">
        <w:t xml:space="preserve"> </w:t>
      </w:r>
    </w:p>
    <w:p w14:paraId="7B4322E6" w14:textId="672CC48A" w:rsidR="0042030B" w:rsidRDefault="0042030B" w:rsidP="0042030B">
      <w:pPr>
        <w:jc w:val="both"/>
      </w:pPr>
      <w:r w:rsidRPr="005A11D0">
        <w:rPr>
          <w:rFonts w:eastAsiaTheme="minorHAnsi" w:hint="eastAsia"/>
        </w:rPr>
        <w:t>5.3.5</w:t>
      </w:r>
      <w:r>
        <w:t>.</w:t>
      </w:r>
      <w:r w:rsidR="00B2638D">
        <w:rPr>
          <w:rFonts w:eastAsiaTheme="minorHAnsi" w:hint="eastAsia"/>
        </w:rPr>
        <w:t xml:space="preserve"> </w:t>
      </w:r>
      <w:r>
        <w:t>Remitir</w:t>
      </w:r>
      <w:r w:rsidR="00B2638D">
        <w:t xml:space="preserve"> </w:t>
      </w:r>
      <w:r>
        <w:t>informes</w:t>
      </w:r>
      <w:r w:rsidR="00B2638D">
        <w:t xml:space="preserve"> </w:t>
      </w:r>
      <w:r>
        <w:t>trimestrales</w:t>
      </w:r>
      <w:r w:rsidR="00B2638D">
        <w:t xml:space="preserve"> </w:t>
      </w:r>
      <w:r>
        <w:t>de</w:t>
      </w:r>
      <w:r w:rsidR="00B2638D">
        <w:t xml:space="preserve"> </w:t>
      </w:r>
      <w:r>
        <w:t>avance</w:t>
      </w:r>
      <w:r w:rsidR="00B2638D">
        <w:t xml:space="preserve"> </w:t>
      </w:r>
      <w:r>
        <w:t>de</w:t>
      </w:r>
      <w:r w:rsidR="00B2638D">
        <w:t xml:space="preserve"> </w:t>
      </w:r>
      <w:r>
        <w:t>obra</w:t>
      </w:r>
      <w:r w:rsidR="00B2638D">
        <w:t xml:space="preserve"> </w:t>
      </w:r>
      <w:r>
        <w:t>al</w:t>
      </w:r>
      <w:r w:rsidR="00B2638D">
        <w:t xml:space="preserve"> </w:t>
      </w:r>
      <w:r>
        <w:t>Ministerio</w:t>
      </w:r>
      <w:r w:rsidR="00B2638D">
        <w:t xml:space="preserve"> </w:t>
      </w:r>
      <w:r>
        <w:t>de</w:t>
      </w:r>
      <w:r w:rsidR="00B2638D">
        <w:t xml:space="preserve"> </w:t>
      </w:r>
      <w:r>
        <w:t>Educación,</w:t>
      </w:r>
      <w:r w:rsidR="00B2638D">
        <w:t xml:space="preserve"> </w:t>
      </w:r>
      <w:r>
        <w:t>en</w:t>
      </w:r>
      <w:r w:rsidR="00B2638D">
        <w:t xml:space="preserve"> </w:t>
      </w:r>
      <w:r>
        <w:t>los</w:t>
      </w:r>
      <w:r w:rsidR="00B2638D">
        <w:t xml:space="preserve"> </w:t>
      </w:r>
      <w:r>
        <w:t>cuales</w:t>
      </w:r>
      <w:r w:rsidR="00B2638D">
        <w:t xml:space="preserve"> </w:t>
      </w:r>
      <w:r>
        <w:t>se</w:t>
      </w:r>
      <w:r w:rsidR="00B2638D">
        <w:t xml:space="preserve"> </w:t>
      </w:r>
      <w:r>
        <w:t>detallará</w:t>
      </w:r>
      <w:r w:rsidR="00B2638D">
        <w:t xml:space="preserve"> </w:t>
      </w:r>
      <w:r>
        <w:t>el</w:t>
      </w:r>
      <w:r w:rsidR="00B2638D">
        <w:t xml:space="preserve"> </w:t>
      </w:r>
      <w:r>
        <w:t>progreso</w:t>
      </w:r>
      <w:r w:rsidR="00B2638D">
        <w:t xml:space="preserve"> </w:t>
      </w:r>
      <w:r>
        <w:t>físico</w:t>
      </w:r>
      <w:r w:rsidR="00B2638D">
        <w:t xml:space="preserve"> </w:t>
      </w:r>
      <w:r>
        <w:t>y</w:t>
      </w:r>
      <w:r w:rsidR="00B2638D">
        <w:t xml:space="preserve"> </w:t>
      </w:r>
      <w:r>
        <w:t>financiero</w:t>
      </w:r>
      <w:r w:rsidR="00B2638D">
        <w:t xml:space="preserve"> </w:t>
      </w:r>
      <w:r>
        <w:t>del</w:t>
      </w:r>
      <w:r w:rsidR="00B2638D">
        <w:t xml:space="preserve"> </w:t>
      </w:r>
      <w:r>
        <w:t>proyecto,</w:t>
      </w:r>
      <w:r w:rsidR="00B2638D">
        <w:t xml:space="preserve"> </w:t>
      </w:r>
      <w:r>
        <w:t>cumplimiento</w:t>
      </w:r>
      <w:r w:rsidR="00B2638D">
        <w:t xml:space="preserve"> </w:t>
      </w:r>
      <w:r>
        <w:t>de</w:t>
      </w:r>
      <w:r w:rsidR="00B2638D">
        <w:t xml:space="preserve"> </w:t>
      </w:r>
      <w:r>
        <w:t>cronograma,</w:t>
      </w:r>
      <w:r w:rsidR="00B2638D">
        <w:t xml:space="preserve"> </w:t>
      </w:r>
      <w:r>
        <w:t>ejecución</w:t>
      </w:r>
      <w:r w:rsidR="00B2638D">
        <w:t xml:space="preserve"> </w:t>
      </w:r>
      <w:r>
        <w:t>presupuestaria</w:t>
      </w:r>
      <w:r w:rsidR="00B2638D">
        <w:t xml:space="preserve"> </w:t>
      </w:r>
      <w:r>
        <w:t>y</w:t>
      </w:r>
      <w:r w:rsidR="00B2638D">
        <w:t xml:space="preserve"> </w:t>
      </w:r>
      <w:r>
        <w:t>demás</w:t>
      </w:r>
      <w:r w:rsidR="00B2638D">
        <w:t xml:space="preserve"> </w:t>
      </w:r>
      <w:r>
        <w:t>aspectos</w:t>
      </w:r>
      <w:r w:rsidR="00B2638D">
        <w:t xml:space="preserve"> </w:t>
      </w:r>
      <w:r>
        <w:t>relevantes</w:t>
      </w:r>
      <w:r w:rsidR="00B2638D">
        <w:t xml:space="preserve"> </w:t>
      </w:r>
      <w:r>
        <w:t>para</w:t>
      </w:r>
      <w:r w:rsidR="00B2638D">
        <w:t xml:space="preserve"> </w:t>
      </w:r>
      <w:r>
        <w:t>el</w:t>
      </w:r>
      <w:r w:rsidR="00B2638D">
        <w:t xml:space="preserve"> </w:t>
      </w:r>
      <w:r>
        <w:t>seguimiento</w:t>
      </w:r>
      <w:r w:rsidR="00B2638D">
        <w:t xml:space="preserve"> </w:t>
      </w:r>
      <w:r>
        <w:t>y</w:t>
      </w:r>
      <w:r w:rsidR="00B2638D">
        <w:t xml:space="preserve"> </w:t>
      </w:r>
      <w:r>
        <w:t>control</w:t>
      </w:r>
      <w:r w:rsidR="00B2638D">
        <w:t xml:space="preserve"> </w:t>
      </w:r>
      <w:r>
        <w:t>interinstitucional.</w:t>
      </w:r>
    </w:p>
    <w:p w14:paraId="599EC5FE" w14:textId="034BFC1C" w:rsidR="0042030B" w:rsidRPr="00274DDB" w:rsidRDefault="0042030B" w:rsidP="0042030B">
      <w:pPr>
        <w:jc w:val="both"/>
      </w:pPr>
      <w:r>
        <w:t>5.3.6.</w:t>
      </w:r>
      <w:r w:rsidR="00B2638D">
        <w:t xml:space="preserve"> </w:t>
      </w:r>
      <w:r>
        <w:t>Realizar</w:t>
      </w:r>
      <w:r w:rsidR="00B2638D">
        <w:t xml:space="preserve"> </w:t>
      </w:r>
      <w:r>
        <w:t>la</w:t>
      </w:r>
      <w:r w:rsidR="00B2638D">
        <w:t xml:space="preserve"> </w:t>
      </w:r>
      <w:r>
        <w:t>recepción</w:t>
      </w:r>
      <w:r w:rsidR="00B2638D">
        <w:t xml:space="preserve"> </w:t>
      </w:r>
      <w:r>
        <w:t>provisional</w:t>
      </w:r>
      <w:r w:rsidR="00B2638D">
        <w:t xml:space="preserve"> </w:t>
      </w:r>
      <w:r>
        <w:t>y</w:t>
      </w:r>
      <w:r w:rsidR="00B2638D">
        <w:t xml:space="preserve"> </w:t>
      </w:r>
      <w:r>
        <w:t>definitiva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obra,</w:t>
      </w:r>
      <w:r w:rsidR="00B2638D">
        <w:t xml:space="preserve"> </w:t>
      </w:r>
      <w:r>
        <w:t>su</w:t>
      </w:r>
      <w:r w:rsidR="00B2638D">
        <w:t xml:space="preserve"> </w:t>
      </w:r>
      <w:r>
        <w:t>correspondiente</w:t>
      </w:r>
      <w:r w:rsidR="00B2638D">
        <w:t xml:space="preserve"> </w:t>
      </w:r>
      <w:r>
        <w:t>liquidación,</w:t>
      </w:r>
      <w:r w:rsidR="00B2638D">
        <w:t xml:space="preserve"> </w:t>
      </w:r>
      <w:r>
        <w:t>así</w:t>
      </w:r>
      <w:r w:rsidR="00B2638D">
        <w:t xml:space="preserve"> </w:t>
      </w:r>
      <w:r>
        <w:t>como</w:t>
      </w:r>
      <w:r w:rsidR="00B2638D">
        <w:t xml:space="preserve"> </w:t>
      </w:r>
      <w:r>
        <w:t>de</w:t>
      </w:r>
      <w:r w:rsidR="00B2638D">
        <w:t xml:space="preserve"> </w:t>
      </w:r>
      <w:r>
        <w:t>asumir</w:t>
      </w:r>
      <w:r w:rsidR="00B2638D">
        <w:t xml:space="preserve"> </w:t>
      </w:r>
      <w:r>
        <w:t>la</w:t>
      </w:r>
      <w:r w:rsidR="00B2638D">
        <w:t xml:space="preserve"> </w:t>
      </w:r>
      <w:r>
        <w:t>operación</w:t>
      </w:r>
      <w:r w:rsidR="00B2638D">
        <w:t xml:space="preserve"> </w:t>
      </w:r>
      <w:r>
        <w:t>y</w:t>
      </w:r>
      <w:r w:rsidR="00B2638D">
        <w:t xml:space="preserve"> </w:t>
      </w:r>
      <w:r>
        <w:t>mantenimiento</w:t>
      </w:r>
      <w:r w:rsidR="00B2638D">
        <w:t xml:space="preserve"> </w:t>
      </w:r>
      <w:r>
        <w:t>del</w:t>
      </w:r>
      <w:r w:rsidR="00B2638D">
        <w:t xml:space="preserve"> </w:t>
      </w:r>
      <w:r>
        <w:t>sistema</w:t>
      </w:r>
      <w:r w:rsidR="00B2638D">
        <w:t xml:space="preserve"> </w:t>
      </w:r>
      <w:r>
        <w:t>de</w:t>
      </w:r>
      <w:r w:rsidR="00B2638D">
        <w:t xml:space="preserve"> </w:t>
      </w:r>
      <w:r>
        <w:t>drenaje</w:t>
      </w:r>
      <w:r w:rsidR="00B2638D">
        <w:t xml:space="preserve"> </w:t>
      </w:r>
      <w:r>
        <w:t>pluvial</w:t>
      </w:r>
      <w:r w:rsidR="00B2638D">
        <w:t xml:space="preserve"> </w:t>
      </w:r>
      <w:r>
        <w:t>una</w:t>
      </w:r>
      <w:r w:rsidR="00B2638D">
        <w:t xml:space="preserve"> </w:t>
      </w:r>
      <w:r>
        <w:t>vez</w:t>
      </w:r>
      <w:r w:rsidR="00B2638D">
        <w:t xml:space="preserve"> </w:t>
      </w:r>
      <w:r>
        <w:t>concluida</w:t>
      </w:r>
      <w:r w:rsidR="00B2638D">
        <w:t xml:space="preserve"> </w:t>
      </w:r>
      <w:r>
        <w:t>la</w:t>
      </w:r>
      <w:r w:rsidR="00B2638D">
        <w:t xml:space="preserve"> </w:t>
      </w:r>
      <w:r>
        <w:t>intervención,</w:t>
      </w:r>
      <w:r w:rsidR="00B2638D">
        <w:t xml:space="preserve"> </w:t>
      </w:r>
      <w:r>
        <w:t>garantizando</w:t>
      </w:r>
      <w:r w:rsidR="00B2638D">
        <w:t xml:space="preserve"> </w:t>
      </w:r>
      <w:r>
        <w:t>su</w:t>
      </w:r>
      <w:r w:rsidR="00B2638D">
        <w:t xml:space="preserve"> </w:t>
      </w:r>
      <w:r>
        <w:t>sostenibilidad</w:t>
      </w:r>
      <w:r w:rsidR="00B2638D">
        <w:t xml:space="preserve"> </w:t>
      </w:r>
      <w:r>
        <w:t>en</w:t>
      </w:r>
      <w:r w:rsidR="00B2638D">
        <w:t xml:space="preserve"> </w:t>
      </w:r>
      <w:r>
        <w:t>el</w:t>
      </w:r>
      <w:r w:rsidR="00B2638D">
        <w:t xml:space="preserve"> </w:t>
      </w:r>
      <w:r>
        <w:t>tiempo</w:t>
      </w:r>
      <w:r w:rsidR="00B2638D">
        <w:t xml:space="preserve"> </w:t>
      </w:r>
      <w:r>
        <w:t>y</w:t>
      </w:r>
      <w:r w:rsidR="00B2638D">
        <w:t xml:space="preserve"> </w:t>
      </w:r>
      <w:r>
        <w:t>el</w:t>
      </w:r>
      <w:r w:rsidR="00B2638D">
        <w:t xml:space="preserve"> </w:t>
      </w:r>
      <w:r>
        <w:t>adecuado</w:t>
      </w:r>
      <w:r w:rsidR="00B2638D">
        <w:t xml:space="preserve"> </w:t>
      </w:r>
      <w:r>
        <w:t>funcionamiento</w:t>
      </w:r>
      <w:r w:rsidR="00B2638D">
        <w:t xml:space="preserve"> </w:t>
      </w:r>
      <w:r>
        <w:t>de</w:t>
      </w:r>
      <w:r w:rsidR="00B2638D">
        <w:t xml:space="preserve"> </w:t>
      </w:r>
      <w:r>
        <w:t>la</w:t>
      </w:r>
      <w:r w:rsidR="00B2638D">
        <w:t xml:space="preserve"> </w:t>
      </w:r>
      <w:r>
        <w:t>infraestructura</w:t>
      </w:r>
      <w:r w:rsidR="00B2638D">
        <w:t xml:space="preserve"> </w:t>
      </w:r>
      <w:r>
        <w:t>implementada.</w:t>
      </w:r>
    </w:p>
    <w:p w14:paraId="3B1E859A" w14:textId="1E7B90C3" w:rsidR="0042030B" w:rsidRPr="00274DDB" w:rsidRDefault="0042030B" w:rsidP="0042030B">
      <w:pPr>
        <w:jc w:val="both"/>
        <w:rPr>
          <w:b/>
        </w:rPr>
      </w:pPr>
      <w:r w:rsidRPr="00E92BFF">
        <w:rPr>
          <w:b/>
        </w:rPr>
        <w:t>CLÁUSULA</w:t>
      </w:r>
      <w:r w:rsidR="00B2638D" w:rsidRPr="00E92BFF">
        <w:rPr>
          <w:b/>
        </w:rPr>
        <w:t xml:space="preserve"> </w:t>
      </w:r>
      <w:r w:rsidRPr="00E92BFF">
        <w:rPr>
          <w:b/>
        </w:rPr>
        <w:t>SEXTA.</w:t>
      </w:r>
      <w:r w:rsidR="00B2638D" w:rsidRPr="00E92BFF">
        <w:rPr>
          <w:b/>
        </w:rPr>
        <w:t xml:space="preserve"> </w:t>
      </w:r>
      <w:r w:rsidRPr="00E92BFF">
        <w:rPr>
          <w:b/>
        </w:rPr>
        <w:t>–</w:t>
      </w:r>
      <w:r w:rsidR="00B2638D" w:rsidRPr="00E92BFF">
        <w:rPr>
          <w:b/>
        </w:rPr>
        <w:t xml:space="preserve"> </w:t>
      </w:r>
      <w:r w:rsidRPr="00E92BFF">
        <w:rPr>
          <w:b/>
        </w:rPr>
        <w:t>PLAZO:</w:t>
      </w:r>
      <w:r w:rsidR="00B2638D">
        <w:rPr>
          <w:b/>
        </w:rPr>
        <w:t xml:space="preserve"> </w:t>
      </w:r>
    </w:p>
    <w:p w14:paraId="1CF8471B" w14:textId="05C28BAB" w:rsidR="0042030B" w:rsidRPr="00274DDB" w:rsidRDefault="0042030B" w:rsidP="0042030B">
      <w:pPr>
        <w:jc w:val="both"/>
      </w:pP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1D44BA">
        <w:t>C</w:t>
      </w:r>
      <w:r w:rsidR="001D44BA" w:rsidRPr="002804AB">
        <w:t>onvenio</w:t>
      </w:r>
      <w:r w:rsidR="001D44BA">
        <w:t xml:space="preserve"> </w:t>
      </w:r>
      <w:r w:rsidR="001D44BA" w:rsidRPr="002804AB">
        <w:t>de</w:t>
      </w:r>
      <w:r w:rsidR="001D44BA">
        <w:t xml:space="preserve"> Autorización </w:t>
      </w:r>
      <w:r w:rsidRPr="00274DDB">
        <w:t>tendrá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vigencia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E92BFF">
        <w:t>24</w:t>
      </w:r>
      <w:r w:rsidR="00B2638D">
        <w:t xml:space="preserve"> </w:t>
      </w:r>
      <w:r w:rsidR="005B72C2">
        <w:t>meses</w:t>
      </w:r>
      <w:r w:rsidRPr="00274DDB">
        <w:t>,</w:t>
      </w:r>
      <w:r w:rsidR="00B2638D">
        <w:t xml:space="preserve"> </w:t>
      </w:r>
      <w:r w:rsidRPr="00274DDB">
        <w:t>contados</w:t>
      </w:r>
      <w:r w:rsidR="00B2638D">
        <w:t xml:space="preserve"> </w:t>
      </w:r>
      <w:r w:rsidRPr="00274DDB">
        <w:t>desde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fecha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suscripción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mismo.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comprometen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cumplir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estipuladas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inmediata,</w:t>
      </w:r>
      <w:r w:rsidR="00B2638D">
        <w:t xml:space="preserve"> </w:t>
      </w:r>
      <w:r w:rsidRPr="00274DDB">
        <w:t>sin</w:t>
      </w:r>
      <w:r w:rsidR="00B2638D">
        <w:t xml:space="preserve"> </w:t>
      </w:r>
      <w:r w:rsidRPr="00274DDB">
        <w:t>interrumpir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salvo</w:t>
      </w:r>
      <w:r w:rsidR="00B2638D">
        <w:t xml:space="preserve"> </w:t>
      </w:r>
      <w:r w:rsidRPr="00274DDB">
        <w:t>si</w:t>
      </w:r>
      <w:r w:rsidR="00B2638D">
        <w:t xml:space="preserve"> </w:t>
      </w:r>
      <w:r w:rsidRPr="00274DDB">
        <w:t>llegaren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presentarse</w:t>
      </w:r>
      <w:r w:rsidR="00B2638D">
        <w:t xml:space="preserve"> </w:t>
      </w:r>
      <w:r w:rsidRPr="00274DDB">
        <w:t>casos</w:t>
      </w:r>
      <w:r w:rsidR="00B2638D">
        <w:t xml:space="preserve"> </w:t>
      </w:r>
      <w:r w:rsidRPr="00274DDB">
        <w:t>fortuitos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fuerza</w:t>
      </w:r>
      <w:r w:rsidR="00B2638D">
        <w:t xml:space="preserve"> </w:t>
      </w:r>
      <w:r w:rsidRPr="00274DDB">
        <w:t>mayor,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serán</w:t>
      </w:r>
      <w:r w:rsidR="00B2638D">
        <w:t xml:space="preserve"> </w:t>
      </w:r>
      <w:r w:rsidRPr="00274DDB">
        <w:t>debidamente</w:t>
      </w:r>
      <w:r w:rsidR="00B2638D">
        <w:t xml:space="preserve"> </w:t>
      </w:r>
      <w:r w:rsidRPr="00274DDB">
        <w:t>justificados.</w:t>
      </w:r>
      <w:r w:rsidR="00B2638D">
        <w:t xml:space="preserve"> </w:t>
      </w:r>
    </w:p>
    <w:p w14:paraId="7BCC8855" w14:textId="4B7BF58D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SÉPTIMA.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FINANCIAMIENTO:</w:t>
      </w:r>
      <w:r w:rsidR="00B2638D">
        <w:rPr>
          <w:b/>
        </w:rPr>
        <w:t xml:space="preserve"> </w:t>
      </w:r>
    </w:p>
    <w:p w14:paraId="7097278D" w14:textId="4DD6DBC1" w:rsidR="0042030B" w:rsidRPr="00274DDB" w:rsidRDefault="0042030B" w:rsidP="0042030B">
      <w:pPr>
        <w:jc w:val="both"/>
      </w:pPr>
      <w:r w:rsidRPr="00274DDB">
        <w:t>El</w:t>
      </w:r>
      <w:r w:rsidR="00B2638D">
        <w:t xml:space="preserve"> </w:t>
      </w:r>
      <w:r w:rsidRPr="00274DDB">
        <w:t>financiamiento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 </w:t>
      </w:r>
      <w:r w:rsidR="004E46D7">
        <w:t>se</w:t>
      </w:r>
      <w:r w:rsidR="00B2638D">
        <w:t xml:space="preserve"> </w:t>
      </w:r>
      <w:r w:rsidR="004E46D7">
        <w:t>realizará</w:t>
      </w:r>
      <w:r w:rsidR="00B2638D">
        <w:t xml:space="preserve"> </w:t>
      </w:r>
      <w:r w:rsidR="004E46D7">
        <w:t>con</w:t>
      </w:r>
      <w:r w:rsidR="00B2638D">
        <w:t xml:space="preserve"> </w:t>
      </w:r>
      <w:r w:rsidR="004E46D7">
        <w:t>cargo</w:t>
      </w:r>
      <w:r w:rsidR="00B2638D">
        <w:t xml:space="preserve"> </w:t>
      </w:r>
      <w:r w:rsidR="004E46D7">
        <w:t>al</w:t>
      </w:r>
      <w:r w:rsidR="00B2638D">
        <w:t xml:space="preserve"> </w:t>
      </w:r>
      <w:r w:rsidR="004E46D7">
        <w:t>compromiso</w:t>
      </w:r>
      <w:r w:rsidR="00B2638D">
        <w:t xml:space="preserve"> </w:t>
      </w:r>
      <w:r w:rsidR="004E46D7">
        <w:t>presupuestario</w:t>
      </w:r>
      <w:r w:rsidR="00B2638D">
        <w:t xml:space="preserve"> </w:t>
      </w:r>
      <w:r w:rsidR="004E46D7">
        <w:t>entregado</w:t>
      </w:r>
      <w:r w:rsidR="00B2638D">
        <w:t xml:space="preserve"> </w:t>
      </w:r>
      <w:r w:rsidR="004E46D7">
        <w:t>por</w:t>
      </w:r>
      <w:r w:rsidR="00B2638D">
        <w:t xml:space="preserve"> </w:t>
      </w:r>
      <w:r w:rsidR="004E46D7">
        <w:t>la</w:t>
      </w:r>
      <w:r w:rsidR="00B2638D">
        <w:t xml:space="preserve"> </w:t>
      </w:r>
      <w:r w:rsidR="004E46D7">
        <w:t>Dirección</w:t>
      </w:r>
      <w:r w:rsidR="00B2638D">
        <w:t xml:space="preserve"> </w:t>
      </w:r>
      <w:r w:rsidR="004E46D7">
        <w:t>Financiera</w:t>
      </w:r>
      <w:r w:rsidR="00B2638D">
        <w:t xml:space="preserve"> </w:t>
      </w:r>
      <w:r w:rsidR="004E46D7">
        <w:t>del</w:t>
      </w:r>
      <w:r w:rsidR="00B2638D">
        <w:t xml:space="preserve"> </w:t>
      </w:r>
      <w:r w:rsidR="004E46D7">
        <w:t>GADMCJS.</w:t>
      </w:r>
      <w:r w:rsidR="00B2638D">
        <w:t xml:space="preserve"> </w:t>
      </w:r>
      <w:r w:rsidR="004E46D7">
        <w:t>Y</w:t>
      </w:r>
      <w:r w:rsidR="00B2638D">
        <w:t xml:space="preserve"> </w:t>
      </w:r>
      <w:r w:rsidR="004E46D7">
        <w:t>los</w:t>
      </w:r>
      <w:r w:rsidR="00B2638D">
        <w:t xml:space="preserve"> </w:t>
      </w:r>
      <w:r w:rsidR="004E46D7">
        <w:t>valores</w:t>
      </w:r>
      <w:r w:rsidR="00B2638D">
        <w:t xml:space="preserve"> </w:t>
      </w:r>
      <w:r w:rsidR="004E46D7">
        <w:t>determinados</w:t>
      </w:r>
      <w:r w:rsidR="00B2638D">
        <w:t xml:space="preserve"> </w:t>
      </w:r>
      <w:r w:rsidR="004E46D7">
        <w:t>en</w:t>
      </w:r>
      <w:r w:rsidR="00B2638D">
        <w:t xml:space="preserve"> </w:t>
      </w:r>
      <w:r w:rsidR="004E46D7">
        <w:t>los</w:t>
      </w:r>
      <w:r w:rsidR="00B2638D">
        <w:t xml:space="preserve"> </w:t>
      </w:r>
      <w:r w:rsidR="004E46D7">
        <w:t>informes</w:t>
      </w:r>
      <w:r w:rsidR="00B2638D">
        <w:t xml:space="preserve"> </w:t>
      </w:r>
      <w:r w:rsidR="004E46D7">
        <w:t>técnicos</w:t>
      </w:r>
      <w:r w:rsidR="00B2638D">
        <w:t xml:space="preserve"> </w:t>
      </w:r>
      <w:r w:rsidR="004E46D7">
        <w:t>de</w:t>
      </w:r>
      <w:r w:rsidR="00B2638D">
        <w:t xml:space="preserve"> </w:t>
      </w:r>
      <w:r w:rsidR="004E46D7">
        <w:t>la</w:t>
      </w:r>
      <w:r w:rsidR="00B2638D">
        <w:t xml:space="preserve"> </w:t>
      </w:r>
      <w:r w:rsidR="004E46D7">
        <w:t>Dirección</w:t>
      </w:r>
      <w:r w:rsidR="00B2638D">
        <w:t xml:space="preserve"> </w:t>
      </w:r>
      <w:r w:rsidR="004E46D7">
        <w:t>de</w:t>
      </w:r>
      <w:r w:rsidR="00B2638D">
        <w:t xml:space="preserve"> </w:t>
      </w:r>
      <w:r w:rsidR="004E46D7">
        <w:t>Planificación.</w:t>
      </w:r>
      <w:r w:rsidR="00B2638D">
        <w:t xml:space="preserve"> </w:t>
      </w:r>
    </w:p>
    <w:p w14:paraId="71D54408" w14:textId="169B1348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OCTAVA.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ADMINISTRADOR</w:t>
      </w:r>
      <w:r w:rsidR="00B2638D">
        <w:rPr>
          <w:b/>
        </w:rPr>
        <w:t xml:space="preserve"> </w:t>
      </w:r>
      <w:r w:rsidRPr="00274DDB">
        <w:rPr>
          <w:b/>
        </w:rPr>
        <w:t>DEL</w:t>
      </w:r>
      <w:r w:rsidR="00B2638D">
        <w:rPr>
          <w:b/>
        </w:rPr>
        <w:t xml:space="preserve"> </w:t>
      </w:r>
      <w:r w:rsidRPr="00274DDB">
        <w:rPr>
          <w:b/>
        </w:rPr>
        <w:t>CONVENIO:</w:t>
      </w:r>
      <w:r w:rsidR="00B2638D">
        <w:rPr>
          <w:b/>
        </w:rPr>
        <w:t xml:space="preserve"> </w:t>
      </w:r>
    </w:p>
    <w:p w14:paraId="1D9FD1D5" w14:textId="7E183951" w:rsidR="0042030B" w:rsidRPr="00274DDB" w:rsidRDefault="0042030B" w:rsidP="0042030B">
      <w:pPr>
        <w:jc w:val="both"/>
      </w:pPr>
      <w:r w:rsidRPr="00274DDB">
        <w:t>La</w:t>
      </w:r>
      <w:r w:rsidR="00B2638D">
        <w:t xml:space="preserve"> </w:t>
      </w:r>
      <w:r w:rsidRPr="00274DDB">
        <w:t>administración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Deporte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Cultura</w:t>
      </w:r>
      <w:r w:rsidR="00B2638D">
        <w:t xml:space="preserve"> </w:t>
      </w:r>
      <w:r w:rsidRPr="00274DDB">
        <w:t>Zona</w:t>
      </w:r>
      <w:r w:rsidR="00B2638D">
        <w:t xml:space="preserve"> </w:t>
      </w:r>
      <w:r w:rsidRPr="00274DDB">
        <w:t>2,</w:t>
      </w:r>
      <w:r w:rsidR="00B2638D">
        <w:t xml:space="preserve"> </w:t>
      </w:r>
      <w:r w:rsidRPr="00274DDB">
        <w:t>designa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Administrador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>Autorización</w:t>
      </w:r>
      <w:r w:rsidRPr="00274DDB">
        <w:t>,</w:t>
      </w:r>
      <w:r w:rsidR="00B2638D">
        <w:t xml:space="preserve"> </w:t>
      </w:r>
      <w:r w:rsidRPr="00274DDB">
        <w:t>al</w:t>
      </w:r>
      <w:r w:rsidR="00B2638D">
        <w:t xml:space="preserve"> </w:t>
      </w:r>
      <w:proofErr w:type="gramStart"/>
      <w:r w:rsidRPr="00274DDB">
        <w:t>Director</w:t>
      </w:r>
      <w:proofErr w:type="gramEnd"/>
      <w:r w:rsidR="00B2638D">
        <w:t xml:space="preserve"> </w:t>
      </w:r>
      <w:r w:rsidRPr="00274DDB">
        <w:t>Distrital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</w:t>
      </w:r>
      <w:r w:rsidR="00B2638D">
        <w:t xml:space="preserve"> </w:t>
      </w:r>
      <w:r w:rsidRPr="00274DDB">
        <w:t>22D01-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Sachas,</w:t>
      </w:r>
      <w:r w:rsidR="00B2638D">
        <w:t xml:space="preserve"> </w:t>
      </w:r>
      <w:r w:rsidRPr="00274DDB">
        <w:t>quien</w:t>
      </w:r>
      <w:r w:rsidR="00B2638D">
        <w:t xml:space="preserve"> </w:t>
      </w:r>
      <w:r w:rsidRPr="00274DDB">
        <w:t>será</w:t>
      </w:r>
      <w:r w:rsidR="00B2638D">
        <w:t xml:space="preserve"> </w:t>
      </w:r>
      <w:r w:rsidRPr="00274DDB">
        <w:t>responsable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velar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efectivo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disposiciones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condiciones</w:t>
      </w:r>
      <w:r w:rsidR="00B2638D">
        <w:t xml:space="preserve"> </w:t>
      </w:r>
      <w:r w:rsidRPr="00274DDB">
        <w:t>suscritas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>Autorización</w:t>
      </w:r>
      <w:r w:rsidRPr="00274DDB">
        <w:t>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GAD</w:t>
      </w:r>
      <w:r w:rsidR="00B2638D">
        <w:t xml:space="preserve"> </w:t>
      </w:r>
      <w:r w:rsidRPr="00274DDB">
        <w:t>Municipal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Sachas,</w:t>
      </w:r>
      <w:r w:rsidR="00D128C2">
        <w:t xml:space="preserve"> mediante memorando Nro.  </w:t>
      </w:r>
      <w:r w:rsidR="00D128C2" w:rsidRPr="00D128C2">
        <w:lastRenderedPageBreak/>
        <w:t>Memorando Nro. GADMCJS-A-2026-6048-M-GD</w:t>
      </w:r>
      <w:r w:rsidR="00D128C2">
        <w:t xml:space="preserve"> la máxima autoridad del GADMCJS </w:t>
      </w:r>
      <w:r w:rsidRPr="00274DDB">
        <w:t>designa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efecto</w:t>
      </w:r>
      <w:r w:rsidR="00B2638D">
        <w:t xml:space="preserve"> </w:t>
      </w:r>
      <w:r w:rsidRPr="00274DDB">
        <w:t>al</w:t>
      </w:r>
      <w:r w:rsidR="00B2638D">
        <w:t xml:space="preserve"> </w:t>
      </w:r>
      <w:r w:rsidR="00D128C2" w:rsidRPr="00D128C2">
        <w:t>Arq. Miguel Ángel Vanegas Jirón</w:t>
      </w:r>
      <w:r w:rsidR="00D128C2" w:rsidRPr="00D128C2">
        <w:t xml:space="preserve"> </w:t>
      </w:r>
      <w:r w:rsidRPr="0067475E">
        <w:t>-</w:t>
      </w:r>
      <w:r w:rsidR="00B2638D">
        <w:t xml:space="preserve"> </w:t>
      </w:r>
      <w:proofErr w:type="gramStart"/>
      <w:r w:rsidR="00D128C2" w:rsidRPr="00D128C2">
        <w:t>Jefe</w:t>
      </w:r>
      <w:proofErr w:type="gramEnd"/>
      <w:r w:rsidR="00D128C2" w:rsidRPr="00D128C2">
        <w:t xml:space="preserve"> de Estudios, Proyectos</w:t>
      </w:r>
      <w:r w:rsidRPr="00274DDB">
        <w:t>,</w:t>
      </w:r>
      <w:r w:rsidR="00B2638D">
        <w:t xml:space="preserve"> </w:t>
      </w:r>
      <w:r w:rsidRPr="00274DDB">
        <w:t>administrador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Pr="00274DDB">
        <w:t>;</w:t>
      </w:r>
      <w:r w:rsidR="00B2638D">
        <w:t xml:space="preserve"> </w:t>
      </w:r>
      <w:r w:rsidRPr="00274DDB">
        <w:t>mismos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tendrán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responsabilidades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administradores:</w:t>
      </w:r>
    </w:p>
    <w:p w14:paraId="174193A6" w14:textId="46DC676D" w:rsidR="0042030B" w:rsidRPr="00274DDB" w:rsidRDefault="0042030B" w:rsidP="0042030B">
      <w:pPr>
        <w:jc w:val="both"/>
      </w:pPr>
      <w:r w:rsidRPr="00274DDB">
        <w:t>8.1.</w:t>
      </w:r>
      <w:r w:rsidR="00B2638D">
        <w:t xml:space="preserve"> </w:t>
      </w:r>
      <w:r w:rsidRPr="00274DDB">
        <w:t>Deberán</w:t>
      </w:r>
      <w:r w:rsidR="00B2638D">
        <w:t xml:space="preserve"> </w:t>
      </w:r>
      <w:r w:rsidRPr="00274DDB">
        <w:t>velar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correcta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Pr="00274DDB">
        <w:t>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estricto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cláusulas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condiciones</w:t>
      </w:r>
      <w:r w:rsidR="00B2638D">
        <w:t xml:space="preserve"> </w:t>
      </w:r>
      <w:r w:rsidRPr="00274DDB">
        <w:t>suscritas.</w:t>
      </w:r>
      <w:r w:rsidR="00B2638D">
        <w:t xml:space="preserve"> </w:t>
      </w:r>
    </w:p>
    <w:p w14:paraId="49CA14C8" w14:textId="18F705C9" w:rsidR="0042030B" w:rsidRPr="00274DDB" w:rsidRDefault="0042030B" w:rsidP="0042030B">
      <w:pPr>
        <w:jc w:val="both"/>
      </w:pPr>
      <w:r w:rsidRPr="00274DDB">
        <w:t>8.2.</w:t>
      </w:r>
      <w:r w:rsidR="00B2638D">
        <w:t xml:space="preserve"> </w:t>
      </w:r>
      <w:r w:rsidRPr="00274DDB">
        <w:t>Les</w:t>
      </w:r>
      <w:r w:rsidR="00B2638D">
        <w:t xml:space="preserve"> </w:t>
      </w:r>
      <w:r w:rsidRPr="00274DDB">
        <w:t>corresponde</w:t>
      </w:r>
      <w:r w:rsidR="00B2638D">
        <w:t xml:space="preserve"> </w:t>
      </w:r>
      <w:r w:rsidRPr="00274DDB">
        <w:t>informar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instancias</w:t>
      </w:r>
      <w:r w:rsidR="00B2638D">
        <w:t xml:space="preserve"> </w:t>
      </w:r>
      <w:r w:rsidRPr="00274DDB">
        <w:t>directivas</w:t>
      </w:r>
      <w:r w:rsidR="00B2638D">
        <w:t xml:space="preserve"> </w:t>
      </w:r>
      <w:r w:rsidRPr="00274DDB">
        <w:t>jerárquicas</w:t>
      </w:r>
      <w:r w:rsidR="00B2638D">
        <w:t xml:space="preserve"> </w:t>
      </w:r>
      <w:r w:rsidRPr="00274DDB">
        <w:t>superiores</w:t>
      </w:r>
      <w:r w:rsidR="00B2638D">
        <w:t xml:space="preserve"> </w:t>
      </w:r>
      <w:r w:rsidRPr="00274DDB">
        <w:t>sobre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desarrollo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Pr="00274DDB">
        <w:t>,</w:t>
      </w:r>
      <w:r w:rsidR="00B2638D">
        <w:t xml:space="preserve"> </w:t>
      </w:r>
      <w:r w:rsidRPr="00274DDB">
        <w:t>cualquier</w:t>
      </w:r>
      <w:r w:rsidR="00B2638D">
        <w:t xml:space="preserve"> </w:t>
      </w:r>
      <w:r w:rsidRPr="00274DDB">
        <w:t>incumplimiento,</w:t>
      </w:r>
      <w:r w:rsidR="00B2638D">
        <w:t xml:space="preserve"> </w:t>
      </w:r>
      <w:r w:rsidRPr="00274DDB">
        <w:t>discrepancia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novedad</w:t>
      </w:r>
      <w:r w:rsidR="00B2638D">
        <w:t xml:space="preserve"> </w:t>
      </w:r>
      <w:r w:rsidRPr="00274DDB">
        <w:t>dentro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proyecto;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también,</w:t>
      </w:r>
      <w:r w:rsidR="00B2638D">
        <w:t xml:space="preserve"> </w:t>
      </w:r>
      <w:r w:rsidRPr="00274DDB">
        <w:t>es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responsabilidad</w:t>
      </w:r>
      <w:r w:rsidR="00B2638D">
        <w:t xml:space="preserve"> </w:t>
      </w:r>
      <w:r w:rsidRPr="00274DDB">
        <w:t>resguardar,</w:t>
      </w:r>
      <w:r w:rsidR="00B2638D">
        <w:t xml:space="preserve"> </w:t>
      </w:r>
      <w:r w:rsidRPr="00274DDB">
        <w:t>según</w:t>
      </w:r>
      <w:r w:rsidR="00B2638D">
        <w:t xml:space="preserve"> </w:t>
      </w:r>
      <w:r w:rsidRPr="00274DDB">
        <w:t>corresponda,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intereses</w:t>
      </w:r>
      <w:r w:rsidR="00B2638D">
        <w:t xml:space="preserve"> </w:t>
      </w:r>
      <w:r w:rsidRPr="00274DDB">
        <w:t>institucionales</w:t>
      </w:r>
      <w:r w:rsidR="00B2638D">
        <w:t xml:space="preserve"> </w:t>
      </w:r>
      <w:r w:rsidRPr="00274DDB">
        <w:t>respecto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ejecución,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finalización</w:t>
      </w:r>
      <w:r w:rsidR="00B2638D">
        <w:t xml:space="preserve"> </w:t>
      </w:r>
      <w:r w:rsidRPr="00274DDB">
        <w:t>satisfactoria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actividades</w:t>
      </w:r>
      <w:r w:rsidR="00B2638D">
        <w:t xml:space="preserve"> </w:t>
      </w:r>
      <w:r w:rsidRPr="00274DDB">
        <w:t>originadas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6F60FD">
        <w:t>Autorización</w:t>
      </w:r>
      <w:r w:rsidRPr="00274DDB">
        <w:t>.</w:t>
      </w:r>
      <w:r w:rsidR="00B2638D">
        <w:t xml:space="preserve"> </w:t>
      </w:r>
    </w:p>
    <w:p w14:paraId="688C0F73" w14:textId="1E805364" w:rsidR="0042030B" w:rsidRPr="00274DDB" w:rsidRDefault="0042030B" w:rsidP="0042030B">
      <w:pPr>
        <w:jc w:val="both"/>
      </w:pPr>
      <w:r w:rsidRPr="00274DDB">
        <w:t>8.3.</w:t>
      </w:r>
      <w:r w:rsidR="00B2638D">
        <w:t xml:space="preserve"> </w:t>
      </w:r>
      <w:r w:rsidRPr="00274DDB">
        <w:t>Presentarán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máximas</w:t>
      </w:r>
      <w:r w:rsidR="00B2638D">
        <w:t xml:space="preserve"> </w:t>
      </w:r>
      <w:r w:rsidRPr="00274DDB">
        <w:t>autoridades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Institución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informes</w:t>
      </w:r>
      <w:r w:rsidR="00B2638D">
        <w:t xml:space="preserve"> </w:t>
      </w:r>
      <w:r w:rsidRPr="00274DDB">
        <w:t>pertinentes,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final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actividades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procesos</w:t>
      </w:r>
      <w:r w:rsidR="00B2638D">
        <w:t xml:space="preserve"> </w:t>
      </w:r>
      <w:r w:rsidRPr="00274DDB">
        <w:t>realizados</w:t>
      </w:r>
      <w:r w:rsidR="00B2638D">
        <w:t xml:space="preserve"> </w:t>
      </w:r>
      <w:r w:rsidRPr="00274DDB">
        <w:t>y/o</w:t>
      </w:r>
      <w:r w:rsidR="00B2638D">
        <w:t xml:space="preserve"> </w:t>
      </w:r>
      <w:r w:rsidRPr="00274DDB">
        <w:t>cuando</w:t>
      </w:r>
      <w:r w:rsidR="00B2638D">
        <w:t xml:space="preserve"> </w:t>
      </w:r>
      <w:r w:rsidRPr="00274DDB">
        <w:t>sea</w:t>
      </w:r>
      <w:r w:rsidR="00B2638D">
        <w:t xml:space="preserve"> </w:t>
      </w:r>
      <w:r w:rsidRPr="00274DDB">
        <w:t>necesario;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correcto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instrumento,</w:t>
      </w:r>
      <w:r w:rsidR="00B2638D">
        <w:t xml:space="preserve"> </w:t>
      </w:r>
      <w:r w:rsidRPr="00274DDB">
        <w:t>debiendo</w:t>
      </w:r>
      <w:r w:rsidR="00B2638D">
        <w:t xml:space="preserve"> </w:t>
      </w:r>
      <w:r w:rsidRPr="00274DDB">
        <w:t>generar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expediente</w:t>
      </w:r>
      <w:r w:rsidR="00B2638D">
        <w:t xml:space="preserve"> </w:t>
      </w:r>
      <w:r w:rsidRPr="00274DDB">
        <w:t>debidamente</w:t>
      </w:r>
      <w:r w:rsidR="00B2638D">
        <w:t xml:space="preserve"> </w:t>
      </w:r>
      <w:r w:rsidRPr="00274DDB">
        <w:t>foliado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organizado</w:t>
      </w:r>
      <w:r w:rsidR="00B2638D">
        <w:t xml:space="preserve"> </w:t>
      </w:r>
      <w:r w:rsidRPr="00274DDB">
        <w:t>cronológicamente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final</w:t>
      </w:r>
      <w:r w:rsidR="00B2638D">
        <w:t xml:space="preserve"> </w:t>
      </w:r>
      <w:r w:rsidRPr="00274DDB">
        <w:t>sirva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sustento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elaboración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Informe</w:t>
      </w:r>
      <w:r w:rsidR="00B2638D">
        <w:t xml:space="preserve"> </w:t>
      </w:r>
      <w:r w:rsidRPr="00274DDB">
        <w:t>final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Cierre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posterior</w:t>
      </w:r>
      <w:r w:rsidR="00B2638D">
        <w:t xml:space="preserve"> </w:t>
      </w:r>
      <w:r w:rsidRPr="00274DDB">
        <w:t>Acta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Finiquito.</w:t>
      </w:r>
    </w:p>
    <w:p w14:paraId="6039A3F7" w14:textId="7B705C3E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NOVENA.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RESPONSABILIDADES</w:t>
      </w:r>
      <w:r w:rsidR="00B2638D">
        <w:rPr>
          <w:b/>
        </w:rPr>
        <w:t xml:space="preserve"> </w:t>
      </w:r>
      <w:r w:rsidRPr="00274DDB">
        <w:rPr>
          <w:b/>
        </w:rPr>
        <w:t>LABORALES:</w:t>
      </w:r>
      <w:r w:rsidR="00B2638D">
        <w:rPr>
          <w:b/>
        </w:rPr>
        <w:t xml:space="preserve"> </w:t>
      </w:r>
    </w:p>
    <w:p w14:paraId="1E5417DE" w14:textId="22E3E31C" w:rsidR="0042030B" w:rsidRPr="00274DDB" w:rsidRDefault="0042030B" w:rsidP="0042030B">
      <w:pPr>
        <w:jc w:val="both"/>
      </w:pPr>
      <w:r w:rsidRPr="00274DDB">
        <w:t>9.1.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suscripción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="00B2638D">
        <w:t xml:space="preserve"> </w:t>
      </w:r>
      <w:r w:rsidRPr="00274DDB">
        <w:t>tiene</w:t>
      </w:r>
      <w:r w:rsidR="00B2638D">
        <w:t xml:space="preserve"> </w:t>
      </w:r>
      <w:r w:rsidRPr="00274DDB">
        <w:t>carácter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D128C2">
        <w:t>autorizar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ningún</w:t>
      </w:r>
      <w:r w:rsidR="00B2638D">
        <w:t xml:space="preserve"> </w:t>
      </w:r>
      <w:r w:rsidRPr="00274DDB">
        <w:t>caso</w:t>
      </w:r>
      <w:r w:rsidR="00B2638D">
        <w:t xml:space="preserve"> </w:t>
      </w:r>
      <w:r w:rsidRPr="00274DDB">
        <w:t>puede</w:t>
      </w:r>
      <w:r w:rsidR="00B2638D">
        <w:t xml:space="preserve"> </w:t>
      </w:r>
      <w:r w:rsidRPr="00274DDB">
        <w:t>considerarse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documento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legitime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relación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dependencia</w:t>
      </w:r>
      <w:r w:rsidR="00B2638D">
        <w:t xml:space="preserve"> </w:t>
      </w:r>
      <w:r w:rsidRPr="00274DDB">
        <w:t>laboral</w:t>
      </w:r>
      <w:r w:rsidR="00B2638D">
        <w:t xml:space="preserve"> </w:t>
      </w:r>
      <w:r w:rsidRPr="00274DDB">
        <w:t>respecto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personal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otras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trabajen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aplicación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objetivo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Pr="00274DDB">
        <w:t>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tanto,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reconocerá</w:t>
      </w:r>
      <w:r w:rsidR="00B2638D">
        <w:t xml:space="preserve"> </w:t>
      </w:r>
      <w:r w:rsidRPr="00274DDB">
        <w:t>remuneración,</w:t>
      </w:r>
      <w:r w:rsidR="00B2638D">
        <w:t xml:space="preserve"> </w:t>
      </w:r>
      <w:r w:rsidRPr="00274DDB">
        <w:t>estipendio</w:t>
      </w:r>
      <w:r w:rsidR="00B2638D">
        <w:t xml:space="preserve"> </w:t>
      </w:r>
      <w:r w:rsidRPr="00274DDB">
        <w:t>económico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subvención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ningún</w:t>
      </w:r>
      <w:r w:rsidR="00B2638D">
        <w:t xml:space="preserve"> </w:t>
      </w:r>
      <w:r w:rsidRPr="00274DDB">
        <w:t>tipo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involucrados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proceso.</w:t>
      </w:r>
      <w:r w:rsidR="00B2638D">
        <w:t xml:space="preserve"> </w:t>
      </w:r>
    </w:p>
    <w:p w14:paraId="1B247106" w14:textId="2C02F429" w:rsidR="0042030B" w:rsidRPr="00274DDB" w:rsidRDefault="0042030B" w:rsidP="0042030B">
      <w:pPr>
        <w:jc w:val="both"/>
      </w:pPr>
      <w:r w:rsidRPr="00274DDB">
        <w:t>9.2.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="00D128C2" w:rsidRPr="00274DDB">
        <w:t xml:space="preserve"> </w:t>
      </w:r>
      <w:r w:rsidRPr="00274DDB">
        <w:t>no</w:t>
      </w:r>
      <w:r w:rsidR="00B2638D">
        <w:t xml:space="preserve"> </w:t>
      </w:r>
      <w:r w:rsidRPr="00274DDB">
        <w:t>crea,</w:t>
      </w:r>
      <w:r w:rsidR="00B2638D">
        <w:t xml:space="preserve"> </w:t>
      </w:r>
      <w:r w:rsidRPr="00274DDB">
        <w:t>ni</w:t>
      </w:r>
      <w:r w:rsidR="00B2638D">
        <w:t xml:space="preserve"> </w:t>
      </w:r>
      <w:r w:rsidRPr="00274DDB">
        <w:t>modifica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relaciones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dependencia</w:t>
      </w:r>
      <w:r w:rsidR="00B2638D">
        <w:t xml:space="preserve"> </w:t>
      </w:r>
      <w:r w:rsidRPr="00274DDB">
        <w:t>laboral</w:t>
      </w:r>
      <w:r w:rsidR="00B2638D">
        <w:t xml:space="preserve"> </w:t>
      </w:r>
      <w:r w:rsidRPr="00274DDB">
        <w:t>entre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funcionarios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comparecientes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terceras</w:t>
      </w:r>
      <w:r w:rsidR="00B2638D">
        <w:t xml:space="preserve"> </w:t>
      </w:r>
      <w:r w:rsidRPr="00274DDB">
        <w:t>personas.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tal</w:t>
      </w:r>
      <w:r w:rsidR="00B2638D">
        <w:t xml:space="preserve"> </w:t>
      </w:r>
      <w:r w:rsidRPr="00274DDB">
        <w:t>virtud,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institución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hubiere</w:t>
      </w:r>
      <w:r w:rsidR="00B2638D">
        <w:t xml:space="preserve"> </w:t>
      </w:r>
      <w:r w:rsidRPr="00274DDB">
        <w:t>contratado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contratare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personal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instrumento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hará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propia</w:t>
      </w:r>
      <w:r w:rsidR="00B2638D">
        <w:t xml:space="preserve"> </w:t>
      </w:r>
      <w:r w:rsidRPr="00274DDB">
        <w:t>cuenta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laborales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desprendan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="00D128C2" w:rsidRPr="00274DDB">
        <w:t xml:space="preserve"> </w:t>
      </w:r>
      <w:r w:rsidRPr="00274DDB">
        <w:t>serán</w:t>
      </w:r>
      <w:r w:rsidR="00B2638D">
        <w:t xml:space="preserve"> </w:t>
      </w:r>
      <w:r w:rsidRPr="00274DDB">
        <w:t>exclusivas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una.</w:t>
      </w:r>
      <w:r w:rsidR="00B2638D">
        <w:t xml:space="preserve"> </w:t>
      </w:r>
    </w:p>
    <w:p w14:paraId="6010B0B2" w14:textId="727A3360" w:rsidR="0042030B" w:rsidRPr="00274DDB" w:rsidRDefault="0042030B" w:rsidP="0042030B">
      <w:pPr>
        <w:jc w:val="both"/>
      </w:pPr>
      <w:r w:rsidRPr="00274DDB">
        <w:t>9.3.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virtud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esta</w:t>
      </w:r>
      <w:r w:rsidR="00B2638D">
        <w:t xml:space="preserve"> </w:t>
      </w:r>
      <w:r w:rsidRPr="00274DDB">
        <w:t>cláusula,</w:t>
      </w:r>
      <w:r w:rsidR="00B2638D">
        <w:t xml:space="preserve"> </w:t>
      </w:r>
      <w:r w:rsidRPr="00274DDB">
        <w:t>queda</w:t>
      </w:r>
      <w:r w:rsidR="00B2638D">
        <w:t xml:space="preserve"> </w:t>
      </w:r>
      <w:r w:rsidRPr="00274DDB">
        <w:t>expresamente</w:t>
      </w:r>
      <w:r w:rsidR="00B2638D">
        <w:t xml:space="preserve"> </w:t>
      </w:r>
      <w:r w:rsidRPr="00274DDB">
        <w:t>estipulado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instrumento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vincula</w:t>
      </w:r>
      <w:r w:rsidR="00B2638D">
        <w:t xml:space="preserve"> </w:t>
      </w:r>
      <w:r w:rsidRPr="00274DDB">
        <w:t>solidariamente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instituciones</w:t>
      </w:r>
      <w:r w:rsidR="00B2638D">
        <w:t xml:space="preserve"> </w:t>
      </w:r>
      <w:r w:rsidRPr="00274DDB">
        <w:t>comparecientes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todo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derivado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relaciones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laborales</w:t>
      </w:r>
      <w:r w:rsidR="00B2638D">
        <w:t xml:space="preserve"> </w:t>
      </w:r>
      <w:r w:rsidRPr="00274DDB">
        <w:t>específicas.</w:t>
      </w:r>
      <w:r w:rsidR="00B2638D">
        <w:t xml:space="preserve"> </w:t>
      </w:r>
    </w:p>
    <w:p w14:paraId="7B577B5F" w14:textId="1A14933A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EJECUCIÓN</w:t>
      </w:r>
      <w:r w:rsidR="00B2638D">
        <w:rPr>
          <w:b/>
        </w:rPr>
        <w:t xml:space="preserve"> </w:t>
      </w:r>
      <w:r w:rsidRPr="00274DDB">
        <w:rPr>
          <w:b/>
        </w:rPr>
        <w:t>DE</w:t>
      </w:r>
      <w:r w:rsidR="00B2638D">
        <w:rPr>
          <w:b/>
        </w:rPr>
        <w:t xml:space="preserve"> </w:t>
      </w:r>
      <w:r w:rsidRPr="00274DDB">
        <w:rPr>
          <w:b/>
        </w:rPr>
        <w:t>INVERSIÓN</w:t>
      </w:r>
      <w:r w:rsidR="00B2638D">
        <w:rPr>
          <w:b/>
        </w:rPr>
        <w:t xml:space="preserve"> </w:t>
      </w:r>
      <w:r w:rsidRPr="00274DDB">
        <w:rPr>
          <w:b/>
        </w:rPr>
        <w:t>PÚBLICA:</w:t>
      </w:r>
      <w:r w:rsidR="00B2638D">
        <w:rPr>
          <w:b/>
        </w:rPr>
        <w:t xml:space="preserve"> </w:t>
      </w:r>
    </w:p>
    <w:p w14:paraId="6624DC20" w14:textId="633859CA" w:rsidR="0042030B" w:rsidRPr="00274DDB" w:rsidRDefault="0042030B" w:rsidP="0042030B">
      <w:pPr>
        <w:jc w:val="both"/>
      </w:pP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Pr="00274DDB">
        <w:t>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ejecuten</w:t>
      </w:r>
      <w:r w:rsidR="00B2638D">
        <w:t xml:space="preserve"> </w:t>
      </w:r>
      <w:r w:rsidRPr="00274DDB">
        <w:t>recursos</w:t>
      </w:r>
      <w:r w:rsidR="00B2638D">
        <w:t xml:space="preserve"> </w:t>
      </w:r>
      <w:r w:rsidRPr="00274DDB">
        <w:t>públicos</w:t>
      </w:r>
      <w:r w:rsidR="00B2638D">
        <w:t xml:space="preserve"> </w:t>
      </w:r>
      <w:r w:rsidRPr="00274DDB">
        <w:t>orientados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objetivos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</w:t>
      </w:r>
      <w:r w:rsidR="00D128C2">
        <w:t>autorización</w:t>
      </w:r>
      <w:r w:rsidRPr="00274DDB">
        <w:t>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someterán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disposiciones</w:t>
      </w:r>
      <w:r w:rsidR="00B2638D">
        <w:t xml:space="preserve"> </w:t>
      </w:r>
      <w:r w:rsidRPr="00274DDB">
        <w:t>establecidas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leyes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normativas</w:t>
      </w:r>
      <w:r w:rsidR="00B2638D">
        <w:t xml:space="preserve"> </w:t>
      </w:r>
      <w:r w:rsidRPr="00274DDB">
        <w:t>laborables</w:t>
      </w:r>
      <w:r w:rsidR="00B2638D">
        <w:t xml:space="preserve"> </w:t>
      </w:r>
      <w:r w:rsidRPr="00274DDB">
        <w:t>vigentes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República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Ecuador.</w:t>
      </w:r>
      <w:r w:rsidR="00B2638D">
        <w:t xml:space="preserve"> </w:t>
      </w:r>
    </w:p>
    <w:p w14:paraId="2F1DB821" w14:textId="4277C2BC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PRIMERA.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TERMINACIÓN</w:t>
      </w:r>
      <w:r w:rsidR="00B2638D">
        <w:rPr>
          <w:b/>
        </w:rPr>
        <w:t xml:space="preserve"> </w:t>
      </w:r>
      <w:r w:rsidRPr="00274DDB">
        <w:rPr>
          <w:b/>
        </w:rPr>
        <w:t>DEL</w:t>
      </w:r>
      <w:r w:rsidR="00B2638D">
        <w:rPr>
          <w:b/>
        </w:rPr>
        <w:t xml:space="preserve"> </w:t>
      </w:r>
      <w:r w:rsidRPr="00274DDB">
        <w:rPr>
          <w:b/>
        </w:rPr>
        <w:t>CONVENIO:</w:t>
      </w:r>
      <w:r w:rsidR="00B2638D">
        <w:rPr>
          <w:b/>
        </w:rPr>
        <w:t xml:space="preserve"> </w:t>
      </w:r>
    </w:p>
    <w:p w14:paraId="222D912C" w14:textId="66BC660F" w:rsidR="0042030B" w:rsidRPr="00274DDB" w:rsidRDefault="0042030B" w:rsidP="0042030B">
      <w:pPr>
        <w:jc w:val="both"/>
      </w:pPr>
      <w:r w:rsidRPr="00274DDB">
        <w:lastRenderedPageBreak/>
        <w:t>11.1.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D128C2">
        <w:t>C</w:t>
      </w:r>
      <w:r w:rsidR="00D128C2" w:rsidRPr="002804AB">
        <w:t>onvenio</w:t>
      </w:r>
      <w:r w:rsidR="00D128C2">
        <w:t xml:space="preserve"> </w:t>
      </w:r>
      <w:r w:rsidR="00D128C2" w:rsidRPr="002804AB">
        <w:t>de</w:t>
      </w:r>
      <w:r w:rsidR="00D128C2">
        <w:t xml:space="preserve"> Autorización</w:t>
      </w:r>
      <w:r w:rsidR="00D128C2" w:rsidRPr="00274DDB">
        <w:t xml:space="preserve"> </w:t>
      </w:r>
      <w:r w:rsidRPr="00274DDB">
        <w:t>podrá</w:t>
      </w:r>
      <w:r w:rsidR="00B2638D">
        <w:t xml:space="preserve"> </w:t>
      </w:r>
      <w:r w:rsidRPr="00274DDB">
        <w:t>terminar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causas:</w:t>
      </w:r>
      <w:r w:rsidR="00B2638D">
        <w:t xml:space="preserve"> </w:t>
      </w:r>
    </w:p>
    <w:p w14:paraId="49270DE4" w14:textId="5446CE8B" w:rsidR="0042030B" w:rsidRPr="00274DDB" w:rsidRDefault="0042030B" w:rsidP="0042030B">
      <w:pPr>
        <w:jc w:val="both"/>
      </w:pPr>
      <w:r w:rsidRPr="00274DDB">
        <w:t>a)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objeto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37762F">
        <w:t>C</w:t>
      </w:r>
      <w:r w:rsidR="0037762F" w:rsidRPr="002804AB">
        <w:t>onvenio</w:t>
      </w:r>
      <w:r w:rsidR="0037762F">
        <w:t xml:space="preserve"> </w:t>
      </w:r>
      <w:r w:rsidR="0037762F" w:rsidRPr="002804AB">
        <w:t>de</w:t>
      </w:r>
      <w:r w:rsidR="0037762F">
        <w:t xml:space="preserve"> Autorización</w:t>
      </w:r>
      <w:r w:rsidRPr="00274DDB">
        <w:t>.</w:t>
      </w:r>
      <w:r w:rsidR="00B2638D">
        <w:t xml:space="preserve"> </w:t>
      </w:r>
    </w:p>
    <w:p w14:paraId="7A4CB38C" w14:textId="6AB0DED0" w:rsidR="0042030B" w:rsidRPr="00274DDB" w:rsidRDefault="0042030B" w:rsidP="0042030B">
      <w:pPr>
        <w:jc w:val="both"/>
      </w:pPr>
      <w:r w:rsidRPr="00274DDB">
        <w:t>b)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mutuo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partes,</w:t>
      </w:r>
      <w:r w:rsidR="00B2638D">
        <w:t xml:space="preserve"> </w:t>
      </w:r>
      <w:r w:rsidRPr="00274DDB">
        <w:t>siempre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evidencie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pueda</w:t>
      </w:r>
      <w:r w:rsidR="00B2638D">
        <w:t xml:space="preserve"> </w:t>
      </w:r>
      <w:r w:rsidRPr="00274DDB">
        <w:t>continuarse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motivos</w:t>
      </w:r>
      <w:r w:rsidR="00B2638D">
        <w:t xml:space="preserve"> </w:t>
      </w:r>
      <w:r w:rsidRPr="00274DDB">
        <w:t>técnicos,</w:t>
      </w:r>
      <w:r w:rsidR="00B2638D">
        <w:t xml:space="preserve"> </w:t>
      </w:r>
      <w:r w:rsidRPr="00274DDB">
        <w:t>económicos,</w:t>
      </w:r>
      <w:r w:rsidR="00B2638D">
        <w:t xml:space="preserve"> </w:t>
      </w:r>
      <w:r w:rsidRPr="00274DDB">
        <w:t>legales,</w:t>
      </w:r>
      <w:r w:rsidR="00B2638D">
        <w:t xml:space="preserve"> </w:t>
      </w:r>
      <w:r w:rsidRPr="00274DDB">
        <w:t>sociales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físicos;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celebrarán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Acta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mutuo</w:t>
      </w:r>
      <w:r w:rsidR="00B2638D">
        <w:t xml:space="preserve"> </w:t>
      </w:r>
      <w:r w:rsidRPr="00274DDB">
        <w:t>acuerdo.</w:t>
      </w:r>
      <w:r w:rsidR="00B2638D">
        <w:t xml:space="preserve"> </w:t>
      </w:r>
    </w:p>
    <w:p w14:paraId="6B910C40" w14:textId="0236B66E" w:rsidR="0042030B" w:rsidRPr="00274DDB" w:rsidRDefault="0042030B" w:rsidP="0042030B">
      <w:pPr>
        <w:jc w:val="both"/>
      </w:pPr>
      <w:r w:rsidRPr="00274DDB">
        <w:t>c)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plazo,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mismo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está</w:t>
      </w:r>
      <w:r w:rsidR="00B2638D">
        <w:t xml:space="preserve"> </w:t>
      </w:r>
      <w:r w:rsidRPr="00274DDB">
        <w:t>sujeto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objeto.</w:t>
      </w:r>
      <w:r w:rsidR="00B2638D">
        <w:t xml:space="preserve"> </w:t>
      </w:r>
    </w:p>
    <w:p w14:paraId="368FDFF9" w14:textId="71731421" w:rsidR="0042030B" w:rsidRPr="00274DDB" w:rsidRDefault="0042030B" w:rsidP="0042030B">
      <w:pPr>
        <w:jc w:val="both"/>
      </w:pPr>
      <w:r w:rsidRPr="00274DDB">
        <w:t>d)</w:t>
      </w:r>
      <w:r w:rsidR="00B2638D">
        <w:t xml:space="preserve"> </w:t>
      </w:r>
      <w:r w:rsidRPr="00274DDB">
        <w:t>Fuerza</w:t>
      </w:r>
      <w:r w:rsidR="00B2638D">
        <w:t xml:space="preserve"> </w:t>
      </w:r>
      <w:r w:rsidRPr="00274DDB">
        <w:t>mayor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caso</w:t>
      </w:r>
      <w:r w:rsidR="00B2638D">
        <w:t xml:space="preserve"> </w:t>
      </w:r>
      <w:r w:rsidRPr="00274DDB">
        <w:t>fortuito,</w:t>
      </w:r>
      <w:r w:rsidR="00B2638D">
        <w:t xml:space="preserve"> </w:t>
      </w:r>
      <w:r w:rsidRPr="00274DDB">
        <w:t>debidamente</w:t>
      </w:r>
      <w:r w:rsidR="00B2638D">
        <w:t xml:space="preserve"> </w:t>
      </w:r>
      <w:r w:rsidRPr="00274DDB">
        <w:t>justificados,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haga</w:t>
      </w:r>
      <w:r w:rsidR="00B2638D">
        <w:t xml:space="preserve"> </w:t>
      </w:r>
      <w:r w:rsidRPr="00274DDB">
        <w:t>imposible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objeto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vuelva</w:t>
      </w:r>
      <w:r w:rsidR="00B2638D">
        <w:t xml:space="preserve"> </w:t>
      </w:r>
      <w:r w:rsidRPr="00274DDB">
        <w:t>inejecutable</w:t>
      </w:r>
      <w:r w:rsidR="00B2638D">
        <w:t xml:space="preserve"> </w:t>
      </w:r>
    </w:p>
    <w:p w14:paraId="48901C83" w14:textId="5544699E" w:rsidR="0042030B" w:rsidRPr="00274DDB" w:rsidRDefault="0042030B" w:rsidP="0042030B">
      <w:pPr>
        <w:jc w:val="both"/>
      </w:pPr>
      <w:r w:rsidRPr="00274DDB">
        <w:t>e)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unilateral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incumplimiento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partes:</w:t>
      </w:r>
      <w:r w:rsidR="00B2638D">
        <w:t xml:space="preserve"> </w:t>
      </w:r>
      <w:r w:rsidRPr="00274DDB">
        <w:t>antes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proceder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unilateral,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decida,</w:t>
      </w:r>
      <w:r w:rsidR="00B2638D">
        <w:t xml:space="preserve"> </w:t>
      </w:r>
      <w:r w:rsidRPr="00274DDB">
        <w:t>deberá</w:t>
      </w:r>
      <w:r w:rsidR="00B2638D">
        <w:t xml:space="preserve"> </w:t>
      </w:r>
      <w:r w:rsidRPr="00274DDB">
        <w:t>notificar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otra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decisión,</w:t>
      </w:r>
      <w:r w:rsidR="00B2638D">
        <w:t xml:space="preserve"> </w:t>
      </w:r>
      <w:r w:rsidRPr="00274DDB">
        <w:t>alegando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incumplimiento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alguno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sus</w:t>
      </w:r>
      <w:r w:rsidR="00B2638D">
        <w:t xml:space="preserve"> </w:t>
      </w:r>
      <w:r w:rsidRPr="00274DDB">
        <w:t>apartados,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cuya</w:t>
      </w:r>
      <w:r w:rsidR="00B2638D">
        <w:t xml:space="preserve"> </w:t>
      </w:r>
      <w:r w:rsidRPr="00274DDB">
        <w:t>declaración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requerirá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previamente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haya</w:t>
      </w:r>
      <w:r w:rsidR="00B2638D">
        <w:t xml:space="preserve"> </w:t>
      </w:r>
      <w:r w:rsidRPr="00274DDB">
        <w:t>informado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manera</w:t>
      </w:r>
      <w:r w:rsidR="00B2638D">
        <w:t xml:space="preserve"> </w:t>
      </w:r>
      <w:r w:rsidRPr="00274DDB">
        <w:t>suficiente,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escrito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anticipación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menos</w:t>
      </w:r>
      <w:r w:rsidR="00B2638D">
        <w:t xml:space="preserve"> </w:t>
      </w:r>
      <w:r w:rsidRPr="00274DDB">
        <w:t>30</w:t>
      </w:r>
      <w:r w:rsidR="00B2638D">
        <w:t xml:space="preserve"> </w:t>
      </w:r>
      <w:r w:rsidRPr="00274DDB">
        <w:t>días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quien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impute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eventual</w:t>
      </w:r>
      <w:r w:rsidR="00B2638D">
        <w:t xml:space="preserve"> </w:t>
      </w:r>
      <w:r w:rsidRPr="00274DDB">
        <w:t>incumplimiento,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fin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procurar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solución.</w:t>
      </w:r>
      <w:r w:rsidR="00B2638D">
        <w:t xml:space="preserve"> </w:t>
      </w:r>
    </w:p>
    <w:p w14:paraId="5BA2AB40" w14:textId="05393952" w:rsidR="0042030B" w:rsidRPr="00274DDB" w:rsidRDefault="0042030B" w:rsidP="0042030B">
      <w:pPr>
        <w:jc w:val="both"/>
      </w:pPr>
      <w:r w:rsidRPr="00274DDB">
        <w:t>11.2.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cualquiera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causales</w:t>
      </w:r>
      <w:r w:rsidR="00B2638D">
        <w:t xml:space="preserve"> </w:t>
      </w:r>
      <w:r w:rsidRPr="00274DDB">
        <w:t>antes</w:t>
      </w:r>
      <w:r w:rsidR="00B2638D">
        <w:t xml:space="preserve"> </w:t>
      </w:r>
      <w:r w:rsidRPr="00274DDB">
        <w:t>señaladas,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excepción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literal</w:t>
      </w:r>
      <w:r w:rsidR="00B2638D">
        <w:t xml:space="preserve"> </w:t>
      </w:r>
      <w:r w:rsidRPr="00274DDB">
        <w:t>b),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afectará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conclusión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actividades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hubieren</w:t>
      </w:r>
      <w:r w:rsidR="00B2638D">
        <w:t xml:space="preserve"> </w:t>
      </w:r>
      <w:r w:rsidRPr="00274DDB">
        <w:t>adquirido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encuentren</w:t>
      </w:r>
      <w:r w:rsidR="00B2638D">
        <w:t xml:space="preserve"> </w:t>
      </w:r>
      <w:r w:rsidRPr="00274DDB">
        <w:t>ejecutando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ese</w:t>
      </w:r>
      <w:r w:rsidR="00B2638D">
        <w:t xml:space="preserve"> </w:t>
      </w:r>
      <w:r w:rsidRPr="00274DDB">
        <w:t>momento,</w:t>
      </w:r>
      <w:r w:rsidR="00B2638D">
        <w:t xml:space="preserve"> </w:t>
      </w:r>
      <w:r w:rsidRPr="00274DDB">
        <w:t>salvo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éstas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acuerden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otra</w:t>
      </w:r>
      <w:r w:rsidR="00B2638D">
        <w:t xml:space="preserve"> </w:t>
      </w:r>
      <w:r w:rsidRPr="00274DDB">
        <w:t>forma.</w:t>
      </w:r>
      <w:r w:rsidR="00B2638D">
        <w:t xml:space="preserve"> </w:t>
      </w:r>
    </w:p>
    <w:p w14:paraId="0A90920A" w14:textId="5A3773B8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SEGUNDA.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DIVERGENCIAS</w:t>
      </w:r>
      <w:r w:rsidR="00B2638D">
        <w:rPr>
          <w:b/>
        </w:rPr>
        <w:t xml:space="preserve"> </w:t>
      </w:r>
      <w:r w:rsidRPr="00274DDB">
        <w:rPr>
          <w:b/>
        </w:rPr>
        <w:t>Y</w:t>
      </w:r>
      <w:r w:rsidR="00B2638D">
        <w:rPr>
          <w:b/>
        </w:rPr>
        <w:t xml:space="preserve"> </w:t>
      </w:r>
      <w:r w:rsidRPr="00274DDB">
        <w:rPr>
          <w:b/>
        </w:rPr>
        <w:t>CONTROVERSIAS:</w:t>
      </w:r>
      <w:r w:rsidR="00B2638D">
        <w:rPr>
          <w:b/>
        </w:rPr>
        <w:t xml:space="preserve"> </w:t>
      </w:r>
    </w:p>
    <w:p w14:paraId="673F50AA" w14:textId="0970D9FA" w:rsidR="0042030B" w:rsidRPr="00274DDB" w:rsidRDefault="0042030B" w:rsidP="0042030B">
      <w:pPr>
        <w:jc w:val="both"/>
      </w:pPr>
      <w:r w:rsidRPr="00274DDB">
        <w:t>12.1.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tratarse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un</w:t>
      </w:r>
      <w:r w:rsidR="00B2638D">
        <w:t xml:space="preserve"> </w:t>
      </w:r>
      <w:r w:rsidR="0037762F">
        <w:t>C</w:t>
      </w:r>
      <w:r w:rsidR="0037762F" w:rsidRPr="002804AB">
        <w:t>onvenio</w:t>
      </w:r>
      <w:r w:rsidR="0037762F">
        <w:t xml:space="preserve"> </w:t>
      </w:r>
      <w:r w:rsidR="0037762F" w:rsidRPr="002804AB">
        <w:t>de</w:t>
      </w:r>
      <w:r w:rsidR="0037762F">
        <w:t xml:space="preserve"> Autorización</w:t>
      </w:r>
      <w:r w:rsidR="0037762F" w:rsidRPr="00274DDB">
        <w:t xml:space="preserve"> </w:t>
      </w:r>
      <w:r w:rsidRPr="00274DDB">
        <w:t>toda</w:t>
      </w:r>
      <w:r w:rsidR="00B2638D">
        <w:t xml:space="preserve"> </w:t>
      </w:r>
      <w:r w:rsidRPr="00274DDB">
        <w:t>divergencia</w:t>
      </w:r>
      <w:r w:rsidR="00B2638D">
        <w:t xml:space="preserve"> </w:t>
      </w:r>
      <w:r w:rsidRPr="00274DDB">
        <w:t>respecto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interpretación,</w:t>
      </w:r>
      <w:r w:rsidR="00B2638D">
        <w:t xml:space="preserve"> </w:t>
      </w:r>
      <w:r w:rsidRPr="00274DDB">
        <w:t>cumplimiento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mismo,</w:t>
      </w:r>
      <w:r w:rsidR="00B2638D">
        <w:t xml:space="preserve"> </w:t>
      </w:r>
      <w:r w:rsidRPr="00274DDB">
        <w:t>será</w:t>
      </w:r>
      <w:r w:rsidR="00B2638D">
        <w:t xml:space="preserve"> </w:t>
      </w:r>
      <w:r w:rsidRPr="00274DDB">
        <w:t>sometida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arreglo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forma</w:t>
      </w:r>
      <w:r w:rsidR="00B2638D">
        <w:t xml:space="preserve"> </w:t>
      </w:r>
      <w:r w:rsidRPr="00274DDB">
        <w:t>directa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amistosa,</w:t>
      </w:r>
      <w:r w:rsidR="00B2638D">
        <w:t xml:space="preserve"> </w:t>
      </w:r>
      <w:r w:rsidRPr="00274DDB">
        <w:t>mediante</w:t>
      </w:r>
      <w:r w:rsidR="00B2638D">
        <w:t xml:space="preserve"> </w:t>
      </w:r>
      <w:r w:rsidRPr="00274DDB">
        <w:t>procedimientos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amigable</w:t>
      </w:r>
      <w:r w:rsidR="00B2638D">
        <w:t xml:space="preserve"> </w:t>
      </w:r>
      <w:r w:rsidRPr="00274DDB">
        <w:t>composición,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través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representantes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instituciones,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un</w:t>
      </w:r>
      <w:r w:rsidR="00B2638D">
        <w:t xml:space="preserve"> </w:t>
      </w:r>
      <w:r w:rsidRPr="00274DDB">
        <w:t>lapso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mayor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treinta</w:t>
      </w:r>
      <w:r w:rsidR="00B2638D">
        <w:t xml:space="preserve"> </w:t>
      </w:r>
      <w:r w:rsidRPr="00274DDB">
        <w:t>días</w:t>
      </w:r>
      <w:r w:rsidR="00B2638D">
        <w:t xml:space="preserve"> </w:t>
      </w:r>
      <w:r w:rsidRPr="00274DDB">
        <w:t>calendario,</w:t>
      </w:r>
      <w:r w:rsidR="00B2638D">
        <w:t xml:space="preserve"> </w:t>
      </w:r>
      <w:r w:rsidRPr="00274DDB">
        <w:t>contados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partir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notificación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cualquiera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ellas,</w:t>
      </w:r>
      <w:r w:rsidR="00B2638D">
        <w:t xml:space="preserve"> </w:t>
      </w:r>
      <w:r w:rsidRPr="00274DDB">
        <w:t>señalando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divergencia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controversia.</w:t>
      </w:r>
      <w:r w:rsidR="00B2638D">
        <w:t xml:space="preserve"> </w:t>
      </w:r>
      <w:r w:rsidRPr="00274DDB">
        <w:t>Si</w:t>
      </w:r>
      <w:r w:rsidR="00B2638D">
        <w:t xml:space="preserve"> </w:t>
      </w:r>
      <w:r w:rsidRPr="00274DDB">
        <w:t>respecto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divergencia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controversia</w:t>
      </w:r>
      <w:r w:rsidR="00B2638D">
        <w:t xml:space="preserve"> </w:t>
      </w:r>
      <w:r w:rsidRPr="00274DDB">
        <w:t>existente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lograre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solución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divergencia</w:t>
      </w:r>
      <w:r w:rsidR="00B2638D">
        <w:t xml:space="preserve"> </w:t>
      </w:r>
      <w:r w:rsidRPr="00274DDB">
        <w:t>surgida,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someten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proceso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mediación</w:t>
      </w:r>
      <w:r w:rsidR="00B2638D">
        <w:t xml:space="preserve"> </w:t>
      </w:r>
      <w:r w:rsidRPr="00274DDB">
        <w:t>impartido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Centro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Mediación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Procuraduría</w:t>
      </w:r>
      <w:r w:rsidR="00B2638D">
        <w:t xml:space="preserve"> </w:t>
      </w:r>
      <w:r w:rsidRPr="00274DDB">
        <w:t>General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Estado</w:t>
      </w:r>
      <w:r w:rsidR="00B2638D">
        <w:t xml:space="preserve"> </w:t>
      </w:r>
      <w:r w:rsidRPr="00274DDB">
        <w:t>Ecuatoriano,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sede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ciudad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Quito;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establece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Arbitraje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Mediación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Reglamento.</w:t>
      </w:r>
      <w:r w:rsidR="00B2638D">
        <w:t xml:space="preserve"> </w:t>
      </w:r>
    </w:p>
    <w:p w14:paraId="03066B18" w14:textId="69A4C659" w:rsidR="0042030B" w:rsidRPr="00274DDB" w:rsidRDefault="0042030B" w:rsidP="0042030B">
      <w:pPr>
        <w:jc w:val="both"/>
        <w:rPr>
          <w:b/>
        </w:rPr>
      </w:pPr>
      <w:r w:rsidRPr="00274DDB">
        <w:t>12.2.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legislación</w:t>
      </w:r>
      <w:r w:rsidR="00B2638D">
        <w:t xml:space="preserve"> </w:t>
      </w:r>
      <w:r w:rsidRPr="00274DDB">
        <w:t>aplicable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es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ecuatoriana.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consecuencia,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declaran</w:t>
      </w:r>
      <w:r w:rsidR="00B2638D">
        <w:t xml:space="preserve"> </w:t>
      </w:r>
      <w:r w:rsidRPr="00274DDB">
        <w:t>conocer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ordenamiento</w:t>
      </w:r>
      <w:r w:rsidR="00B2638D">
        <w:t xml:space="preserve"> </w:t>
      </w:r>
      <w:r w:rsidRPr="00274DDB">
        <w:t>jurídico</w:t>
      </w:r>
      <w:r w:rsidR="00B2638D">
        <w:t xml:space="preserve"> </w:t>
      </w:r>
      <w:r w:rsidRPr="00274DDB">
        <w:t>ecuatoriano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tanto,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entiende</w:t>
      </w:r>
      <w:r w:rsidR="00B2638D">
        <w:t xml:space="preserve"> </w:t>
      </w:r>
      <w:r w:rsidRPr="00274DDB">
        <w:t>incorporado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mismo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todo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sea</w:t>
      </w:r>
      <w:r w:rsidR="00B2638D">
        <w:t xml:space="preserve"> </w:t>
      </w:r>
      <w:r w:rsidRPr="00274DDB">
        <w:t>aplicable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convenio</w:t>
      </w:r>
      <w:r w:rsidR="00B2638D">
        <w:rPr>
          <w:b/>
        </w:rPr>
        <w:t xml:space="preserve"> </w:t>
      </w:r>
    </w:p>
    <w:p w14:paraId="28472953" w14:textId="313388B2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TERCERA.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MODIFICACIONES:</w:t>
      </w:r>
      <w:r w:rsidR="00B2638D">
        <w:rPr>
          <w:b/>
        </w:rPr>
        <w:t xml:space="preserve"> </w:t>
      </w:r>
    </w:p>
    <w:p w14:paraId="4D091212" w14:textId="573F2ADE" w:rsidR="0042030B" w:rsidRPr="00274DDB" w:rsidRDefault="0042030B" w:rsidP="0042030B">
      <w:pPr>
        <w:jc w:val="both"/>
      </w:pPr>
      <w:r w:rsidRPr="00274DDB">
        <w:t>13.1.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términos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ser</w:t>
      </w:r>
      <w:r w:rsidR="00B2638D">
        <w:t xml:space="preserve"> </w:t>
      </w:r>
      <w:r w:rsidRPr="00274DDB">
        <w:t>modificados,</w:t>
      </w:r>
      <w:r w:rsidR="00B2638D">
        <w:t xml:space="preserve"> </w:t>
      </w:r>
      <w:r w:rsidRPr="00274DDB">
        <w:t>ampliados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reformados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mutuo</w:t>
      </w:r>
      <w:r w:rsidR="00B2638D">
        <w:t xml:space="preserve"> </w:t>
      </w:r>
      <w:r w:rsidRPr="00274DDB">
        <w:t>acuerdo</w:t>
      </w:r>
      <w:r w:rsidR="00B2638D">
        <w:t xml:space="preserve"> </w:t>
      </w:r>
      <w:r w:rsidRPr="00274DDB">
        <w:t>durante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vigencia,</w:t>
      </w:r>
      <w:r w:rsidR="00B2638D">
        <w:t xml:space="preserve"> </w:t>
      </w:r>
      <w:r w:rsidRPr="00274DDB">
        <w:t>siempre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dichos</w:t>
      </w:r>
      <w:r w:rsidR="00B2638D">
        <w:t xml:space="preserve"> </w:t>
      </w:r>
      <w:r w:rsidRPr="00274DDB">
        <w:t>cambios</w:t>
      </w:r>
      <w:r w:rsidR="00B2638D">
        <w:t xml:space="preserve"> </w:t>
      </w:r>
      <w:r w:rsidRPr="00274DDB">
        <w:t>no</w:t>
      </w:r>
      <w:r w:rsidR="00B2638D">
        <w:t xml:space="preserve"> </w:t>
      </w:r>
      <w:r w:rsidRPr="00274DDB">
        <w:t>alteren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objeto,</w:t>
      </w:r>
      <w:r w:rsidR="00B2638D">
        <w:t xml:space="preserve"> </w:t>
      </w:r>
      <w:r w:rsidRPr="00274DDB">
        <w:t>ni</w:t>
      </w:r>
      <w:r w:rsidR="00B2638D">
        <w:t xml:space="preserve"> </w:t>
      </w:r>
      <w:r w:rsidRPr="00274DDB">
        <w:t>desnaturalicen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contenido,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encuentren</w:t>
      </w:r>
      <w:r w:rsidR="00B2638D">
        <w:t xml:space="preserve"> </w:t>
      </w:r>
      <w:r w:rsidRPr="00274DDB">
        <w:t>ceñidos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Constitución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normas</w:t>
      </w:r>
      <w:r w:rsidR="00B2638D">
        <w:t xml:space="preserve"> </w:t>
      </w:r>
      <w:r w:rsidRPr="00274DDB">
        <w:t>legales</w:t>
      </w:r>
      <w:r w:rsidR="00B2638D">
        <w:t xml:space="preserve"> </w:t>
      </w:r>
      <w:r w:rsidRPr="00274DDB">
        <w:t>vigentes.</w:t>
      </w:r>
      <w:r w:rsidR="00B2638D">
        <w:t xml:space="preserve"> </w:t>
      </w:r>
    </w:p>
    <w:p w14:paraId="700720DE" w14:textId="77D6B6A1" w:rsidR="0042030B" w:rsidRPr="00274DDB" w:rsidRDefault="0042030B" w:rsidP="0042030B">
      <w:pPr>
        <w:jc w:val="both"/>
      </w:pPr>
      <w:r w:rsidRPr="00274DDB">
        <w:lastRenderedPageBreak/>
        <w:t>13.2.</w:t>
      </w:r>
      <w:r w:rsidR="00B2638D">
        <w:t xml:space="preserve"> </w:t>
      </w:r>
      <w:r w:rsidRPr="00274DDB">
        <w:t>Previo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aceptación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modificación</w:t>
      </w:r>
      <w:r w:rsidR="00B2638D">
        <w:t xml:space="preserve"> </w:t>
      </w:r>
      <w:r w:rsidRPr="00274DDB">
        <w:t>solicitada,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máximas</w:t>
      </w:r>
      <w:r w:rsidR="00B2638D">
        <w:t xml:space="preserve"> </w:t>
      </w:r>
      <w:r w:rsidRPr="00274DDB">
        <w:t>autoridades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solicitarán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áreas</w:t>
      </w:r>
      <w:r w:rsidR="00B2638D">
        <w:t xml:space="preserve"> </w:t>
      </w:r>
      <w:r w:rsidRPr="00274DDB">
        <w:t>técnicas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jurídicas</w:t>
      </w:r>
      <w:r w:rsidR="00B2638D">
        <w:t xml:space="preserve"> </w:t>
      </w:r>
      <w:r w:rsidRPr="00274DDB">
        <w:t>correspondientes,</w:t>
      </w:r>
      <w:r w:rsidR="00B2638D">
        <w:t xml:space="preserve"> </w:t>
      </w:r>
      <w:r w:rsidRPr="00274DDB">
        <w:t>elaborar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informes</w:t>
      </w:r>
      <w:r w:rsidR="00B2638D">
        <w:t xml:space="preserve"> </w:t>
      </w:r>
      <w:r w:rsidRPr="00274DDB">
        <w:t>pertinentes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sobre</w:t>
      </w:r>
      <w:r w:rsidR="00B2638D">
        <w:t xml:space="preserve"> </w:t>
      </w:r>
      <w:r w:rsidRPr="00274DDB">
        <w:t>ellos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analizarán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pertinencia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ajustes;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ser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caso,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podrá</w:t>
      </w:r>
      <w:r w:rsidR="00B2638D">
        <w:t xml:space="preserve"> </w:t>
      </w:r>
      <w:r w:rsidRPr="00274DDB">
        <w:t>acordarán</w:t>
      </w:r>
      <w:r w:rsidR="00B2638D">
        <w:t xml:space="preserve"> </w:t>
      </w:r>
      <w:r w:rsidRPr="00274DDB">
        <w:t>nuevos</w:t>
      </w:r>
      <w:r w:rsidR="00B2638D">
        <w:t xml:space="preserve"> </w:t>
      </w:r>
      <w:r w:rsidRPr="00274DDB">
        <w:t>compromisos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obligaciones,</w:t>
      </w:r>
      <w:r w:rsidR="00B2638D">
        <w:t xml:space="preserve"> </w:t>
      </w:r>
      <w:r w:rsidRPr="00274DDB">
        <w:t>ampliar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disminuir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alcance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instrumento.</w:t>
      </w:r>
      <w:r w:rsidR="00B2638D">
        <w:t xml:space="preserve"> </w:t>
      </w:r>
    </w:p>
    <w:p w14:paraId="5C84C6CE" w14:textId="284BDB1D" w:rsidR="0042030B" w:rsidRPr="00274DDB" w:rsidRDefault="0042030B" w:rsidP="0042030B">
      <w:pPr>
        <w:jc w:val="both"/>
      </w:pPr>
      <w:r w:rsidRPr="00274DDB">
        <w:t>13.3.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registrar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nuevos</w:t>
      </w:r>
      <w:r w:rsidR="00B2638D">
        <w:t xml:space="preserve"> </w:t>
      </w:r>
      <w:r w:rsidRPr="00274DDB">
        <w:t>acuerdos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modificaciones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deberá</w:t>
      </w:r>
      <w:r w:rsidR="00B2638D">
        <w:t xml:space="preserve"> </w:t>
      </w:r>
      <w:r w:rsidRPr="00274DDB">
        <w:t>elaborar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suscribir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adenda</w:t>
      </w:r>
      <w:r w:rsidR="00B2638D">
        <w:t xml:space="preserve"> </w:t>
      </w:r>
      <w:r w:rsidRPr="00274DDB">
        <w:t>modificatoria,</w:t>
      </w:r>
      <w:r w:rsidR="00B2638D">
        <w:t xml:space="preserve"> </w:t>
      </w:r>
      <w:r w:rsidRPr="00274DDB">
        <w:t>aclaratoria</w:t>
      </w:r>
      <w:r w:rsidR="00B2638D">
        <w:t xml:space="preserve"> </w:t>
      </w:r>
      <w:r w:rsidRPr="00274DDB">
        <w:t>y/o</w:t>
      </w:r>
      <w:r w:rsidR="00B2638D">
        <w:t xml:space="preserve"> </w:t>
      </w:r>
      <w:r w:rsidRPr="00274DDB">
        <w:t>ampliatoria.</w:t>
      </w:r>
      <w:r w:rsidR="00B2638D">
        <w:t xml:space="preserve"> </w:t>
      </w:r>
    </w:p>
    <w:p w14:paraId="6CCBA4E0" w14:textId="5720A5DA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CUARTA.</w:t>
      </w:r>
      <w:r w:rsidR="00B2638D">
        <w:rPr>
          <w:b/>
        </w:rPr>
        <w:t xml:space="preserve"> </w:t>
      </w:r>
      <w:r w:rsidRPr="00274DDB">
        <w:rPr>
          <w:b/>
        </w:rPr>
        <w:t>-</w:t>
      </w:r>
      <w:r w:rsidR="00B2638D">
        <w:rPr>
          <w:b/>
        </w:rPr>
        <w:t xml:space="preserve"> </w:t>
      </w:r>
      <w:r w:rsidRPr="00274DDB">
        <w:rPr>
          <w:b/>
        </w:rPr>
        <w:t>LIQUIDACIÓN</w:t>
      </w:r>
      <w:r w:rsidR="00B2638D">
        <w:rPr>
          <w:b/>
        </w:rPr>
        <w:t xml:space="preserve"> </w:t>
      </w:r>
      <w:r w:rsidRPr="00274DDB">
        <w:rPr>
          <w:b/>
        </w:rPr>
        <w:t>DEL</w:t>
      </w:r>
      <w:r w:rsidR="00B2638D">
        <w:rPr>
          <w:b/>
        </w:rPr>
        <w:t xml:space="preserve"> </w:t>
      </w:r>
      <w:r w:rsidRPr="00274DDB">
        <w:rPr>
          <w:b/>
        </w:rPr>
        <w:t>CONVENIO:</w:t>
      </w:r>
      <w:r w:rsidR="00B2638D">
        <w:rPr>
          <w:b/>
        </w:rPr>
        <w:t xml:space="preserve"> </w:t>
      </w:r>
    </w:p>
    <w:p w14:paraId="5B810F9F" w14:textId="295F2423" w:rsidR="0042030B" w:rsidRPr="00274DDB" w:rsidRDefault="0042030B" w:rsidP="0042030B">
      <w:pPr>
        <w:jc w:val="both"/>
      </w:pPr>
      <w:r w:rsidRPr="00274DDB">
        <w:t>Una</w:t>
      </w:r>
      <w:r w:rsidR="00B2638D">
        <w:t xml:space="preserve"> </w:t>
      </w:r>
      <w:r w:rsidRPr="00274DDB">
        <w:t>vez</w:t>
      </w:r>
      <w:r w:rsidR="00B2638D">
        <w:t xml:space="preserve"> </w:t>
      </w:r>
      <w:r w:rsidRPr="00274DDB">
        <w:t>finalizado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plazo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cooperación</w:t>
      </w:r>
      <w:r w:rsidR="00B2638D">
        <w:t xml:space="preserve"> </w:t>
      </w:r>
      <w:r w:rsidRPr="00274DDB">
        <w:t>interinstitucional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suscribirá</w:t>
      </w:r>
      <w:r w:rsidR="00B2638D">
        <w:t xml:space="preserve"> </w:t>
      </w:r>
      <w:r w:rsidRPr="00274DDB">
        <w:t>entre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acta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terminación</w:t>
      </w:r>
      <w:r w:rsidR="00B2638D">
        <w:t xml:space="preserve"> </w:t>
      </w:r>
      <w:r w:rsidRPr="00274DDB">
        <w:t>o</w:t>
      </w:r>
      <w:r w:rsidR="00B2638D">
        <w:t xml:space="preserve"> </w:t>
      </w:r>
      <w:r w:rsidRPr="00274DDB">
        <w:t>finiquito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Convenio,</w:t>
      </w:r>
      <w:r w:rsidR="00B2638D">
        <w:t xml:space="preserve"> </w:t>
      </w:r>
      <w:r w:rsidRPr="00274DDB">
        <w:t>misma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tendrá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efecto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liquidación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todas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obligaciones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contrajeron,</w:t>
      </w:r>
      <w:r w:rsidR="00B2638D">
        <w:t xml:space="preserve"> </w:t>
      </w:r>
      <w:r w:rsidRPr="00274DDB">
        <w:t>según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hace</w:t>
      </w:r>
      <w:r w:rsidR="00B2638D">
        <w:t xml:space="preserve"> </w:t>
      </w:r>
      <w:r w:rsidRPr="00274DDB">
        <w:t>referencia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cláusulas:</w:t>
      </w:r>
      <w:r w:rsidR="00B2638D">
        <w:t xml:space="preserve"> </w:t>
      </w:r>
      <w:r w:rsidRPr="00274DDB">
        <w:t>Quinta,</w:t>
      </w:r>
      <w:r w:rsidR="00B2638D">
        <w:t xml:space="preserve"> </w:t>
      </w:r>
      <w:r w:rsidRPr="00274DDB">
        <w:t>numeral</w:t>
      </w:r>
      <w:r w:rsidR="00B2638D">
        <w:t xml:space="preserve"> </w:t>
      </w:r>
      <w:r w:rsidRPr="00274DDB">
        <w:t>5.1.4.;</w:t>
      </w:r>
      <w:r w:rsidR="00B2638D">
        <w:t xml:space="preserve"> </w:t>
      </w:r>
      <w:r w:rsidRPr="00274DDB">
        <w:t>y,</w:t>
      </w:r>
      <w:r w:rsidR="00B2638D">
        <w:t xml:space="preserve"> </w:t>
      </w:r>
      <w:r w:rsidRPr="00274DDB">
        <w:t>Octava,</w:t>
      </w:r>
      <w:r w:rsidR="00B2638D">
        <w:t xml:space="preserve"> </w:t>
      </w:r>
      <w:r w:rsidRPr="00274DDB">
        <w:t>numeral</w:t>
      </w:r>
      <w:r w:rsidR="00B2638D">
        <w:t xml:space="preserve"> </w:t>
      </w:r>
      <w:r w:rsidRPr="00274DDB">
        <w:t>8,3.</w:t>
      </w:r>
    </w:p>
    <w:p w14:paraId="0141367C" w14:textId="6ED9B719" w:rsidR="0042030B" w:rsidRPr="004538B1" w:rsidRDefault="0042030B" w:rsidP="0042030B">
      <w:pPr>
        <w:jc w:val="both"/>
        <w:rPr>
          <w:b/>
          <w:lang w:val="pt-BR"/>
        </w:rPr>
      </w:pPr>
      <w:r w:rsidRPr="004538B1">
        <w:rPr>
          <w:b/>
          <w:lang w:val="pt-BR"/>
        </w:rPr>
        <w:t>CLÁUSULA</w:t>
      </w:r>
      <w:r w:rsidR="00B2638D">
        <w:rPr>
          <w:b/>
          <w:lang w:val="pt-BR"/>
        </w:rPr>
        <w:t xml:space="preserve"> </w:t>
      </w:r>
      <w:r w:rsidRPr="004538B1">
        <w:rPr>
          <w:b/>
          <w:lang w:val="pt-BR"/>
        </w:rPr>
        <w:t>DÉCIMA</w:t>
      </w:r>
      <w:r w:rsidR="00B2638D">
        <w:rPr>
          <w:b/>
          <w:lang w:val="pt-BR"/>
        </w:rPr>
        <w:t xml:space="preserve"> </w:t>
      </w:r>
      <w:r w:rsidRPr="004538B1">
        <w:rPr>
          <w:b/>
          <w:lang w:val="pt-BR"/>
        </w:rPr>
        <w:t>QUINTA.</w:t>
      </w:r>
      <w:r w:rsidR="00B2638D">
        <w:rPr>
          <w:b/>
          <w:lang w:val="pt-BR"/>
        </w:rPr>
        <w:t xml:space="preserve"> </w:t>
      </w:r>
      <w:r w:rsidRPr="004538B1">
        <w:rPr>
          <w:b/>
          <w:lang w:val="pt-BR"/>
        </w:rPr>
        <w:t>-</w:t>
      </w:r>
      <w:r w:rsidR="00B2638D">
        <w:rPr>
          <w:b/>
          <w:lang w:val="pt-BR"/>
        </w:rPr>
        <w:t xml:space="preserve"> </w:t>
      </w:r>
      <w:r w:rsidRPr="004538B1">
        <w:rPr>
          <w:b/>
          <w:lang w:val="pt-BR"/>
        </w:rPr>
        <w:t>DOCUMENTOS</w:t>
      </w:r>
      <w:r w:rsidR="00B2638D">
        <w:rPr>
          <w:b/>
          <w:lang w:val="pt-BR"/>
        </w:rPr>
        <w:t xml:space="preserve"> </w:t>
      </w:r>
      <w:r w:rsidRPr="004538B1">
        <w:rPr>
          <w:b/>
          <w:lang w:val="pt-BR"/>
        </w:rPr>
        <w:t>HABILITANTES:</w:t>
      </w:r>
      <w:r w:rsidR="00B2638D">
        <w:rPr>
          <w:b/>
          <w:lang w:val="pt-BR"/>
        </w:rPr>
        <w:t xml:space="preserve"> </w:t>
      </w:r>
    </w:p>
    <w:p w14:paraId="3DD3DFDB" w14:textId="53D59547" w:rsidR="0042030B" w:rsidRPr="00274DDB" w:rsidRDefault="0042030B" w:rsidP="0042030B">
      <w:pPr>
        <w:jc w:val="both"/>
      </w:pPr>
      <w:r w:rsidRPr="00274DDB">
        <w:t>Forman</w:t>
      </w:r>
      <w:r w:rsidR="00B2638D">
        <w:t xml:space="preserve"> </w:t>
      </w:r>
      <w:r w:rsidRPr="00274DDB">
        <w:t>parte</w:t>
      </w:r>
      <w:r w:rsidR="00B2638D">
        <w:t xml:space="preserve"> </w:t>
      </w:r>
      <w:r w:rsidRPr="00274DDB">
        <w:t>integrante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este</w:t>
      </w:r>
      <w:r w:rsidR="00B2638D">
        <w:t xml:space="preserve"> </w:t>
      </w:r>
      <w:r w:rsidR="000F6269">
        <w:t>C</w:t>
      </w:r>
      <w:r w:rsidR="000F6269" w:rsidRPr="002804AB">
        <w:t>onvenio</w:t>
      </w:r>
      <w:r w:rsidR="000F6269">
        <w:t xml:space="preserve"> </w:t>
      </w:r>
      <w:r w:rsidR="000F6269" w:rsidRPr="002804AB">
        <w:t>de</w:t>
      </w:r>
      <w:r w:rsidR="000F6269">
        <w:t xml:space="preserve"> Autorización</w:t>
      </w:r>
      <w:r w:rsidRPr="00274DDB">
        <w:t>,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documentos</w:t>
      </w:r>
      <w:r w:rsidR="00B2638D">
        <w:t xml:space="preserve"> </w:t>
      </w:r>
      <w:r w:rsidRPr="00274DDB">
        <w:t>que</w:t>
      </w:r>
      <w:r w:rsidR="00B2638D">
        <w:t xml:space="preserve"> </w:t>
      </w:r>
      <w:r w:rsidRPr="00274DDB">
        <w:t>acreditan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calidad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comparecientes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capacidad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suscribir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mismo,</w:t>
      </w:r>
      <w:r w:rsidR="00B2638D">
        <w:t xml:space="preserve"> </w:t>
      </w:r>
      <w:r w:rsidRPr="00274DDB">
        <w:t>así</w:t>
      </w:r>
      <w:r w:rsidR="00B2638D">
        <w:t xml:space="preserve"> </w:t>
      </w:r>
      <w:r w:rsidRPr="00274DDB">
        <w:t>como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oficios,</w:t>
      </w:r>
      <w:r w:rsidR="00B2638D">
        <w:t xml:space="preserve"> </w:t>
      </w:r>
      <w:r w:rsidRPr="00274DDB">
        <w:t>memorandos,</w:t>
      </w:r>
      <w:r w:rsidR="00B2638D">
        <w:t xml:space="preserve"> </w:t>
      </w:r>
      <w:r w:rsidRPr="00274DDB">
        <w:t>informes</w:t>
      </w:r>
      <w:r w:rsidR="00B2638D">
        <w:t xml:space="preserve"> </w:t>
      </w:r>
      <w:r w:rsidRPr="00274DDB">
        <w:t>técnicos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jurídicos,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certificación</w:t>
      </w:r>
      <w:r w:rsidR="00B2638D">
        <w:t xml:space="preserve"> </w:t>
      </w:r>
      <w:r w:rsidRPr="00274DDB">
        <w:t>presupuestaria</w:t>
      </w:r>
      <w:r w:rsidR="00B2638D">
        <w:t xml:space="preserve"> </w:t>
      </w:r>
      <w:r w:rsidRPr="00274DDB">
        <w:t>constantes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cláusula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antecedentes.</w:t>
      </w:r>
      <w:r w:rsidR="00B2638D">
        <w:t xml:space="preserve"> </w:t>
      </w:r>
    </w:p>
    <w:p w14:paraId="043F9FDE" w14:textId="6BFC4209" w:rsidR="0042030B" w:rsidRPr="00274DDB" w:rsidRDefault="0042030B" w:rsidP="0042030B">
      <w:pPr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SEXTA.</w:t>
      </w:r>
      <w:r w:rsidR="00B2638D">
        <w:rPr>
          <w:b/>
        </w:rPr>
        <w:t xml:space="preserve"> </w:t>
      </w:r>
      <w:r w:rsidRPr="00274DDB">
        <w:rPr>
          <w:b/>
        </w:rPr>
        <w:t>–</w:t>
      </w:r>
      <w:r w:rsidR="00B2638D">
        <w:rPr>
          <w:b/>
        </w:rPr>
        <w:t xml:space="preserve"> </w:t>
      </w:r>
      <w:r w:rsidRPr="00274DDB">
        <w:rPr>
          <w:b/>
        </w:rPr>
        <w:t>DOMICILIO:</w:t>
      </w:r>
      <w:r w:rsidR="00B2638D">
        <w:rPr>
          <w:b/>
        </w:rPr>
        <w:t xml:space="preserve"> </w:t>
      </w:r>
    </w:p>
    <w:p w14:paraId="17E4B548" w14:textId="1B7B83B3" w:rsidR="0042030B" w:rsidRPr="00274DDB" w:rsidRDefault="0042030B" w:rsidP="0042030B">
      <w:pPr>
        <w:spacing w:after="0"/>
        <w:jc w:val="both"/>
      </w:pPr>
      <w:r w:rsidRPr="00274DDB">
        <w:t>Las</w:t>
      </w:r>
      <w:r w:rsidR="00B2638D">
        <w:t xml:space="preserve"> </w:t>
      </w:r>
      <w:r w:rsidRPr="00274DDB">
        <w:t>comunicaciones</w:t>
      </w:r>
      <w:r w:rsidR="00B2638D">
        <w:t xml:space="preserve"> </w:t>
      </w:r>
      <w:r w:rsidRPr="00274DDB">
        <w:t>entre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suscriptoras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derivadas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ejecución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="000F6269">
        <w:t>C</w:t>
      </w:r>
      <w:r w:rsidR="000F6269" w:rsidRPr="002804AB">
        <w:t>onvenio</w:t>
      </w:r>
      <w:r w:rsidR="000F6269">
        <w:t xml:space="preserve"> </w:t>
      </w:r>
      <w:r w:rsidR="000F6269" w:rsidRPr="002804AB">
        <w:t>de</w:t>
      </w:r>
      <w:r w:rsidR="000F6269">
        <w:t xml:space="preserve"> Autorización</w:t>
      </w:r>
      <w:r w:rsidRPr="00274DDB">
        <w:t>,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realizarán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escrito</w:t>
      </w:r>
      <w:r w:rsidR="00B2638D">
        <w:t xml:space="preserve"> </w:t>
      </w:r>
      <w:r w:rsidRPr="00274DDB">
        <w:t>y/o</w:t>
      </w:r>
      <w:r w:rsidR="00B2638D">
        <w:t xml:space="preserve"> </w:t>
      </w:r>
      <w:r w:rsidRPr="00274DDB">
        <w:t>vía</w:t>
      </w:r>
      <w:r w:rsidR="00B2638D">
        <w:t xml:space="preserve"> </w:t>
      </w:r>
      <w:r w:rsidRPr="00274DDB">
        <w:t>correo</w:t>
      </w:r>
      <w:r w:rsidR="00B2638D">
        <w:t xml:space="preserve"> </w:t>
      </w:r>
      <w:r w:rsidRPr="00274DDB">
        <w:t>electrónico</w:t>
      </w:r>
      <w:r w:rsidR="00B2638D">
        <w:t xml:space="preserve"> </w:t>
      </w:r>
      <w:r w:rsidRPr="00274DDB">
        <w:t>con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misma</w:t>
      </w:r>
      <w:r w:rsidR="00B2638D">
        <w:t xml:space="preserve"> </w:t>
      </w:r>
      <w:r w:rsidRPr="00274DDB">
        <w:t>validez</w:t>
      </w:r>
      <w:r w:rsidR="00B2638D">
        <w:t xml:space="preserve"> </w:t>
      </w:r>
      <w:r w:rsidRPr="00274DDB">
        <w:t>legal,</w:t>
      </w:r>
      <w:r w:rsidR="00B2638D">
        <w:t xml:space="preserve"> </w:t>
      </w:r>
      <w:r w:rsidRPr="00274DDB">
        <w:t>para</w:t>
      </w:r>
      <w:r w:rsidR="00B2638D">
        <w:t xml:space="preserve"> </w:t>
      </w:r>
      <w:r w:rsidRPr="00274DDB">
        <w:t>tal</w:t>
      </w:r>
      <w:r w:rsidR="00B2638D">
        <w:t xml:space="preserve"> </w:t>
      </w:r>
      <w:r w:rsidRPr="00274DDB">
        <w:t>efecto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partes</w:t>
      </w:r>
      <w:r w:rsidR="00B2638D">
        <w:t xml:space="preserve"> </w:t>
      </w:r>
      <w:r w:rsidRPr="00274DDB">
        <w:t>fijan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siguientes</w:t>
      </w:r>
      <w:r w:rsidR="00B2638D">
        <w:t xml:space="preserve"> </w:t>
      </w:r>
      <w:r w:rsidRPr="00274DDB">
        <w:t>direcciones:</w:t>
      </w:r>
      <w:r w:rsidR="00B2638D">
        <w:t xml:space="preserve"> </w:t>
      </w:r>
    </w:p>
    <w:p w14:paraId="3C0B5663" w14:textId="77777777" w:rsidR="0042030B" w:rsidRPr="00274DDB" w:rsidRDefault="0042030B" w:rsidP="0042030B">
      <w:pPr>
        <w:spacing w:after="0"/>
        <w:jc w:val="both"/>
      </w:pPr>
    </w:p>
    <w:p w14:paraId="19FDD588" w14:textId="08F74D24" w:rsidR="0042030B" w:rsidRPr="00274DDB" w:rsidRDefault="0042030B" w:rsidP="0042030B">
      <w:pPr>
        <w:spacing w:after="0"/>
        <w:jc w:val="both"/>
        <w:rPr>
          <w:b/>
        </w:rPr>
      </w:pPr>
      <w:r w:rsidRPr="00274DDB">
        <w:rPr>
          <w:b/>
        </w:rPr>
        <w:t>COORDINACIÓN</w:t>
      </w:r>
      <w:r w:rsidR="00B2638D">
        <w:rPr>
          <w:b/>
        </w:rPr>
        <w:t xml:space="preserve"> </w:t>
      </w:r>
      <w:r w:rsidRPr="00274DDB">
        <w:rPr>
          <w:b/>
        </w:rPr>
        <w:t>ZONAL</w:t>
      </w:r>
      <w:r w:rsidR="00B2638D">
        <w:rPr>
          <w:b/>
        </w:rPr>
        <w:t xml:space="preserve"> </w:t>
      </w:r>
      <w:r w:rsidRPr="00274DDB">
        <w:rPr>
          <w:b/>
        </w:rPr>
        <w:t>DE</w:t>
      </w:r>
      <w:r w:rsidR="00B2638D">
        <w:rPr>
          <w:b/>
        </w:rPr>
        <w:t xml:space="preserve"> </w:t>
      </w:r>
      <w:r w:rsidRPr="00274DDB">
        <w:rPr>
          <w:b/>
        </w:rPr>
        <w:t>EDUCACIÓN,</w:t>
      </w:r>
      <w:r w:rsidR="00B2638D">
        <w:rPr>
          <w:b/>
        </w:rPr>
        <w:t xml:space="preserve"> </w:t>
      </w:r>
      <w:r w:rsidRPr="00274DDB">
        <w:rPr>
          <w:b/>
        </w:rPr>
        <w:t>DEPORTE</w:t>
      </w:r>
      <w:r w:rsidR="00B2638D">
        <w:rPr>
          <w:b/>
        </w:rPr>
        <w:t xml:space="preserve"> </w:t>
      </w:r>
      <w:r w:rsidRPr="00274DDB">
        <w:rPr>
          <w:b/>
        </w:rPr>
        <w:t>Y</w:t>
      </w:r>
      <w:r w:rsidR="00B2638D">
        <w:rPr>
          <w:b/>
        </w:rPr>
        <w:t xml:space="preserve"> </w:t>
      </w:r>
      <w:r w:rsidRPr="00274DDB">
        <w:rPr>
          <w:b/>
        </w:rPr>
        <w:t>CULTURA</w:t>
      </w:r>
      <w:r w:rsidR="00B2638D">
        <w:rPr>
          <w:b/>
        </w:rPr>
        <w:t xml:space="preserve"> </w:t>
      </w:r>
      <w:r w:rsidRPr="00274DDB">
        <w:rPr>
          <w:b/>
        </w:rPr>
        <w:t>ZONA</w:t>
      </w:r>
      <w:r w:rsidR="00B2638D">
        <w:rPr>
          <w:b/>
        </w:rPr>
        <w:t xml:space="preserve"> </w:t>
      </w:r>
      <w:r w:rsidRPr="00274DDB">
        <w:rPr>
          <w:b/>
        </w:rPr>
        <w:t>2</w:t>
      </w:r>
      <w:r w:rsidR="00B2638D">
        <w:rPr>
          <w:b/>
        </w:rPr>
        <w:t xml:space="preserve"> </w:t>
      </w:r>
    </w:p>
    <w:p w14:paraId="39F57369" w14:textId="77777777" w:rsidR="0042030B" w:rsidRPr="00274DDB" w:rsidRDefault="0042030B" w:rsidP="0042030B">
      <w:pPr>
        <w:spacing w:after="0"/>
        <w:jc w:val="both"/>
        <w:rPr>
          <w:b/>
        </w:rPr>
      </w:pPr>
    </w:p>
    <w:p w14:paraId="1859550B" w14:textId="1D3C06EC" w:rsidR="0042030B" w:rsidRPr="00274DDB" w:rsidRDefault="0042030B" w:rsidP="0042030B">
      <w:pPr>
        <w:spacing w:after="0"/>
        <w:jc w:val="both"/>
      </w:pPr>
      <w:r w:rsidRPr="00274DDB">
        <w:t>Calle</w:t>
      </w:r>
      <w:r w:rsidR="00B2638D">
        <w:t xml:space="preserve"> </w:t>
      </w:r>
      <w:r w:rsidRPr="00274DDB">
        <w:t>Baños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Av.</w:t>
      </w:r>
      <w:r w:rsidR="00B2638D">
        <w:t xml:space="preserve"> </w:t>
      </w:r>
      <w:r w:rsidRPr="00274DDB">
        <w:t>15</w:t>
      </w:r>
      <w:r w:rsidR="00B2638D">
        <w:t xml:space="preserve"> </w:t>
      </w:r>
      <w:r w:rsidRPr="00274DDB">
        <w:t>de</w:t>
      </w:r>
      <w:r w:rsidR="00B2638D">
        <w:t xml:space="preserve"> </w:t>
      </w:r>
      <w:proofErr w:type="gramStart"/>
      <w:r w:rsidRPr="00274DDB">
        <w:t>Noviembre</w:t>
      </w:r>
      <w:proofErr w:type="gramEnd"/>
      <w:r w:rsidR="00B2638D">
        <w:t xml:space="preserve"> </w:t>
      </w:r>
      <w:r w:rsidRPr="00274DDB">
        <w:t>salida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Puerto</w:t>
      </w:r>
      <w:r w:rsidR="00B2638D">
        <w:t xml:space="preserve"> </w:t>
      </w:r>
      <w:r w:rsidRPr="00274DDB">
        <w:t>Napo,</w:t>
      </w:r>
      <w:r w:rsidR="00B2638D">
        <w:t xml:space="preserve"> </w:t>
      </w:r>
      <w:r w:rsidRPr="00274DDB">
        <w:t>diagonal</w:t>
      </w:r>
      <w:r w:rsidR="00B2638D">
        <w:t xml:space="preserve"> </w:t>
      </w:r>
      <w:r w:rsidRPr="00274DDB">
        <w:t>al</w:t>
      </w:r>
      <w:r w:rsidR="00B2638D">
        <w:t xml:space="preserve"> </w:t>
      </w:r>
      <w:r w:rsidRPr="00274DDB">
        <w:t>Hotel</w:t>
      </w:r>
      <w:r w:rsidR="00B2638D">
        <w:t xml:space="preserve"> </w:t>
      </w:r>
      <w:proofErr w:type="spellStart"/>
      <w:r w:rsidRPr="00274DDB">
        <w:t>Cruscaspi</w:t>
      </w:r>
      <w:proofErr w:type="spellEnd"/>
      <w:r w:rsidRPr="00274DDB">
        <w:t>.</w:t>
      </w:r>
      <w:r w:rsidR="00B2638D">
        <w:t xml:space="preserve"> </w:t>
      </w:r>
      <w:r w:rsidRPr="00274DDB">
        <w:t>Provincia:</w:t>
      </w:r>
      <w:r w:rsidR="00B2638D">
        <w:t xml:space="preserve"> </w:t>
      </w:r>
      <w:r w:rsidRPr="00274DDB">
        <w:t>Napo</w:t>
      </w:r>
      <w:r w:rsidR="00B2638D">
        <w:t xml:space="preserve"> </w:t>
      </w:r>
    </w:p>
    <w:p w14:paraId="36204EEE" w14:textId="6D751026" w:rsidR="0042030B" w:rsidRPr="00274DDB" w:rsidRDefault="0042030B" w:rsidP="0042030B">
      <w:pPr>
        <w:spacing w:after="0"/>
        <w:jc w:val="both"/>
      </w:pPr>
      <w:r w:rsidRPr="00274DDB">
        <w:t>Cantón:</w:t>
      </w:r>
      <w:r w:rsidR="00B2638D">
        <w:t xml:space="preserve"> </w:t>
      </w:r>
      <w:r w:rsidRPr="00274DDB">
        <w:t>Tena</w:t>
      </w:r>
      <w:r w:rsidR="00B2638D">
        <w:t xml:space="preserve"> </w:t>
      </w:r>
    </w:p>
    <w:p w14:paraId="1080C253" w14:textId="2FBB0949" w:rsidR="0042030B" w:rsidRPr="00274DDB" w:rsidRDefault="0042030B" w:rsidP="0042030B">
      <w:pPr>
        <w:spacing w:after="0"/>
        <w:jc w:val="both"/>
      </w:pPr>
      <w:r w:rsidRPr="00274DDB">
        <w:t>Teléfono:</w:t>
      </w:r>
      <w:r w:rsidR="00B2638D">
        <w:t xml:space="preserve"> </w:t>
      </w:r>
      <w:r w:rsidRPr="00274DDB">
        <w:t>(06)</w:t>
      </w:r>
      <w:r w:rsidR="00B2638D">
        <w:t xml:space="preserve"> </w:t>
      </w:r>
      <w:r w:rsidRPr="00274DDB">
        <w:t>28475661</w:t>
      </w:r>
      <w:r w:rsidR="00B2638D">
        <w:t xml:space="preserve"> </w:t>
      </w:r>
      <w:r w:rsidRPr="00274DDB">
        <w:t>(06)</w:t>
      </w:r>
      <w:r w:rsidR="00B2638D">
        <w:t xml:space="preserve"> </w:t>
      </w:r>
      <w:r w:rsidRPr="00274DDB">
        <w:t>28475641</w:t>
      </w:r>
      <w:r w:rsidR="00B2638D">
        <w:t xml:space="preserve"> </w:t>
      </w:r>
    </w:p>
    <w:p w14:paraId="36ABB708" w14:textId="17116B91" w:rsidR="0042030B" w:rsidRPr="00274DDB" w:rsidRDefault="0042030B" w:rsidP="0042030B">
      <w:pPr>
        <w:spacing w:after="0"/>
        <w:jc w:val="both"/>
      </w:pPr>
      <w:r w:rsidRPr="00274DDB">
        <w:t>Correo</w:t>
      </w:r>
      <w:r w:rsidR="00B2638D">
        <w:t xml:space="preserve"> </w:t>
      </w:r>
      <w:r w:rsidRPr="00274DDB">
        <w:t>electrónico:</w:t>
      </w:r>
      <w:r w:rsidR="00B2638D">
        <w:t xml:space="preserve"> </w:t>
      </w:r>
      <w:hyperlink r:id="rId33" w:history="1">
        <w:r w:rsidRPr="00274DDB">
          <w:rPr>
            <w:rStyle w:val="Hipervnculo"/>
          </w:rPr>
          <w:t>vivivana.pinargote@educacion.gob.ec</w:t>
        </w:r>
      </w:hyperlink>
      <w:r w:rsidR="00B2638D">
        <w:t xml:space="preserve"> </w:t>
      </w:r>
    </w:p>
    <w:p w14:paraId="74996F51" w14:textId="77777777" w:rsidR="0042030B" w:rsidRPr="00274DDB" w:rsidRDefault="0042030B" w:rsidP="0042030B">
      <w:pPr>
        <w:spacing w:after="0"/>
        <w:jc w:val="both"/>
      </w:pPr>
    </w:p>
    <w:p w14:paraId="3D506638" w14:textId="5626751D" w:rsidR="0042030B" w:rsidRDefault="0042030B" w:rsidP="0042030B">
      <w:pPr>
        <w:spacing w:after="0"/>
        <w:jc w:val="both"/>
        <w:rPr>
          <w:b/>
        </w:rPr>
      </w:pPr>
      <w:r w:rsidRPr="00274DDB">
        <w:rPr>
          <w:b/>
        </w:rPr>
        <w:t>GAD</w:t>
      </w:r>
      <w:r w:rsidR="00B2638D">
        <w:rPr>
          <w:b/>
        </w:rPr>
        <w:t xml:space="preserve"> </w:t>
      </w:r>
      <w:r w:rsidRPr="00274DDB">
        <w:rPr>
          <w:b/>
        </w:rPr>
        <w:t>MUNICIPAL</w:t>
      </w:r>
      <w:r w:rsidR="00B2638D">
        <w:rPr>
          <w:b/>
        </w:rPr>
        <w:t xml:space="preserve"> </w:t>
      </w:r>
      <w:r w:rsidRPr="00274DDB">
        <w:rPr>
          <w:b/>
        </w:rPr>
        <w:t>DEL</w:t>
      </w:r>
      <w:r w:rsidR="00B2638D">
        <w:rPr>
          <w:b/>
        </w:rPr>
        <w:t xml:space="preserve"> </w:t>
      </w:r>
      <w:r w:rsidRPr="00274DDB">
        <w:rPr>
          <w:b/>
        </w:rPr>
        <w:t>CANTÓN</w:t>
      </w:r>
      <w:r w:rsidR="00B2638D">
        <w:rPr>
          <w:b/>
        </w:rPr>
        <w:t xml:space="preserve"> </w:t>
      </w:r>
      <w:r w:rsidRPr="00274DDB">
        <w:rPr>
          <w:b/>
        </w:rPr>
        <w:t>LA</w:t>
      </w:r>
      <w:r w:rsidR="00B2638D">
        <w:rPr>
          <w:b/>
        </w:rPr>
        <w:t xml:space="preserve"> </w:t>
      </w:r>
      <w:r w:rsidRPr="00274DDB">
        <w:rPr>
          <w:b/>
        </w:rPr>
        <w:t>JOYA</w:t>
      </w:r>
      <w:r w:rsidR="00B2638D">
        <w:rPr>
          <w:b/>
        </w:rPr>
        <w:t xml:space="preserve"> </w:t>
      </w:r>
      <w:r w:rsidRPr="00274DDB">
        <w:rPr>
          <w:b/>
        </w:rPr>
        <w:t>DE</w:t>
      </w:r>
      <w:r w:rsidR="00B2638D">
        <w:rPr>
          <w:b/>
        </w:rPr>
        <w:t xml:space="preserve"> </w:t>
      </w:r>
      <w:r w:rsidRPr="00274DDB">
        <w:rPr>
          <w:b/>
        </w:rPr>
        <w:t>LOS</w:t>
      </w:r>
      <w:r w:rsidR="00B2638D">
        <w:rPr>
          <w:b/>
        </w:rPr>
        <w:t xml:space="preserve"> </w:t>
      </w:r>
      <w:r w:rsidRPr="00274DDB">
        <w:rPr>
          <w:b/>
        </w:rPr>
        <w:t>SACHAS:</w:t>
      </w:r>
    </w:p>
    <w:p w14:paraId="2BAB6CC2" w14:textId="77777777" w:rsidR="0009462E" w:rsidRPr="00274DDB" w:rsidRDefault="0009462E" w:rsidP="0042030B">
      <w:pPr>
        <w:spacing w:after="0"/>
        <w:jc w:val="both"/>
        <w:rPr>
          <w:b/>
        </w:rPr>
      </w:pPr>
    </w:p>
    <w:p w14:paraId="506E4C7B" w14:textId="318F0CC2" w:rsidR="0042030B" w:rsidRPr="00274DDB" w:rsidRDefault="0042030B" w:rsidP="0042030B">
      <w:pPr>
        <w:spacing w:after="0"/>
        <w:jc w:val="both"/>
      </w:pPr>
      <w:r w:rsidRPr="00274DDB">
        <w:t>Dirección:</w:t>
      </w:r>
      <w:r w:rsidR="00B2638D">
        <w:t xml:space="preserve"> </w:t>
      </w:r>
      <w:r w:rsidRPr="00274DDB">
        <w:t>Provincia</w:t>
      </w:r>
      <w:r w:rsidR="00B2638D">
        <w:t xml:space="preserve"> </w:t>
      </w:r>
      <w:r w:rsidRPr="00274DDB">
        <w:t>Orellana,</w:t>
      </w:r>
      <w:r w:rsidR="00B2638D">
        <w:t xml:space="preserve"> </w:t>
      </w:r>
      <w:r w:rsidRPr="00274DDB">
        <w:t>ciudad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Sachas,</w:t>
      </w:r>
      <w:r w:rsidR="00B2638D">
        <w:t xml:space="preserve"> </w:t>
      </w:r>
      <w:r w:rsidRPr="00274DDB">
        <w:t>Provincia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Orellana,</w:t>
      </w:r>
      <w:r w:rsidR="00B2638D">
        <w:t xml:space="preserve"> </w:t>
      </w:r>
      <w:r w:rsidRPr="00274DDB">
        <w:t>Calle</w:t>
      </w:r>
      <w:r w:rsidR="00B2638D">
        <w:t xml:space="preserve"> </w:t>
      </w:r>
      <w:r w:rsidRPr="00274DDB">
        <w:t>Av.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Fundadores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Jaime</w:t>
      </w:r>
      <w:r w:rsidR="00B2638D">
        <w:t xml:space="preserve"> </w:t>
      </w:r>
      <w:r w:rsidRPr="00274DDB">
        <w:t>Roldós</w:t>
      </w:r>
      <w:r w:rsidR="00B2638D">
        <w:t xml:space="preserve"> </w:t>
      </w:r>
      <w:r w:rsidRPr="00274DDB">
        <w:t>Teléfono:</w:t>
      </w:r>
      <w:r w:rsidR="00B2638D">
        <w:t xml:space="preserve"> </w:t>
      </w:r>
      <w:r w:rsidRPr="00274DDB">
        <w:t>(06)3700</w:t>
      </w:r>
      <w:r w:rsidR="00B2638D">
        <w:t xml:space="preserve"> </w:t>
      </w:r>
      <w:r w:rsidRPr="00274DDB">
        <w:t>700</w:t>
      </w:r>
      <w:r w:rsidR="00B2638D">
        <w:t xml:space="preserve"> </w:t>
      </w:r>
      <w:r w:rsidRPr="00274DDB">
        <w:t>Ext.</w:t>
      </w:r>
      <w:r w:rsidR="00B2638D">
        <w:t xml:space="preserve"> </w:t>
      </w:r>
      <w:r w:rsidRPr="00274DDB">
        <w:t>208</w:t>
      </w:r>
      <w:r w:rsidR="00B2638D">
        <w:t xml:space="preserve"> </w:t>
      </w:r>
    </w:p>
    <w:p w14:paraId="3278F83B" w14:textId="0244CA54" w:rsidR="0042030B" w:rsidRPr="00274DDB" w:rsidRDefault="0042030B" w:rsidP="0042030B">
      <w:pPr>
        <w:spacing w:after="0"/>
        <w:jc w:val="both"/>
      </w:pPr>
      <w:r w:rsidRPr="00274DDB">
        <w:t>Email:</w:t>
      </w:r>
      <w:r w:rsidR="00B2638D">
        <w:t xml:space="preserve"> </w:t>
      </w:r>
      <w:r w:rsidRPr="00274DDB">
        <w:t>alcaldía@gadjoyadelosachas.gob.ec.</w:t>
      </w:r>
      <w:r w:rsidR="00B2638D">
        <w:t xml:space="preserve"> </w:t>
      </w:r>
    </w:p>
    <w:p w14:paraId="07EEF214" w14:textId="77777777" w:rsidR="00600955" w:rsidRDefault="00600955" w:rsidP="0042030B">
      <w:pPr>
        <w:spacing w:after="0"/>
        <w:jc w:val="both"/>
      </w:pPr>
    </w:p>
    <w:p w14:paraId="65D7B856" w14:textId="444E3909" w:rsidR="0042030B" w:rsidRPr="00274DDB" w:rsidRDefault="0042030B" w:rsidP="0042030B">
      <w:pPr>
        <w:spacing w:after="0"/>
        <w:jc w:val="both"/>
      </w:pPr>
      <w:r w:rsidRPr="00274DDB">
        <w:t>Las</w:t>
      </w:r>
      <w:r w:rsidR="00B2638D">
        <w:t xml:space="preserve"> </w:t>
      </w:r>
      <w:r w:rsidRPr="00274DDB">
        <w:t>comunicaciones</w:t>
      </w:r>
      <w:r w:rsidR="00B2638D">
        <w:t xml:space="preserve"> </w:t>
      </w:r>
      <w:r w:rsidRPr="00274DDB">
        <w:t>también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podrán</w:t>
      </w:r>
      <w:r w:rsidR="00B2638D">
        <w:t xml:space="preserve"> </w:t>
      </w:r>
      <w:r w:rsidRPr="00274DDB">
        <w:t>realizar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través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medios</w:t>
      </w:r>
      <w:r w:rsidR="00B2638D">
        <w:t xml:space="preserve"> </w:t>
      </w:r>
      <w:r w:rsidRPr="00274DDB">
        <w:t>electrónicos,</w:t>
      </w:r>
      <w:r w:rsidR="00B2638D">
        <w:t xml:space="preserve"> </w:t>
      </w:r>
      <w:r w:rsidRPr="00274DDB">
        <w:t>conforme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determinado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Art.</w:t>
      </w:r>
      <w:r w:rsidR="00B2638D">
        <w:t xml:space="preserve"> </w:t>
      </w:r>
      <w:r w:rsidRPr="00274DDB">
        <w:t>2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Ley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Comercio</w:t>
      </w:r>
      <w:r w:rsidR="00B2638D">
        <w:t xml:space="preserve"> </w:t>
      </w:r>
      <w:r w:rsidRPr="00274DDB">
        <w:t>Electrónico,</w:t>
      </w:r>
      <w:r w:rsidR="00B2638D">
        <w:t xml:space="preserve"> </w:t>
      </w:r>
      <w:r w:rsidRPr="00274DDB">
        <w:t>Firmas</w:t>
      </w:r>
      <w:r w:rsidR="00B2638D">
        <w:t xml:space="preserve"> </w:t>
      </w:r>
      <w:r w:rsidRPr="00274DDB">
        <w:t>Electrónicas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Mensajes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Datos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medios</w:t>
      </w:r>
      <w:r w:rsidR="00B2638D">
        <w:t xml:space="preserve"> </w:t>
      </w:r>
      <w:r w:rsidRPr="00274DDB">
        <w:t>oficiales.</w:t>
      </w:r>
    </w:p>
    <w:p w14:paraId="1FC7B155" w14:textId="77777777" w:rsidR="0042030B" w:rsidRPr="00274DDB" w:rsidRDefault="0042030B" w:rsidP="0042030B">
      <w:pPr>
        <w:spacing w:after="0"/>
        <w:jc w:val="both"/>
        <w:rPr>
          <w:b/>
        </w:rPr>
      </w:pPr>
    </w:p>
    <w:p w14:paraId="4AEAC78B" w14:textId="0C1CB40B" w:rsidR="0042030B" w:rsidRPr="00274DDB" w:rsidRDefault="0042030B" w:rsidP="0042030B">
      <w:pPr>
        <w:spacing w:after="0"/>
        <w:jc w:val="both"/>
        <w:rPr>
          <w:b/>
        </w:rPr>
      </w:pPr>
      <w:r w:rsidRPr="00274DDB">
        <w:rPr>
          <w:b/>
        </w:rPr>
        <w:t>CLÁUSULA</w:t>
      </w:r>
      <w:r w:rsidR="00B2638D">
        <w:rPr>
          <w:b/>
        </w:rPr>
        <w:t xml:space="preserve"> </w:t>
      </w:r>
      <w:r w:rsidRPr="00274DDB">
        <w:rPr>
          <w:b/>
        </w:rPr>
        <w:t>DÉCIMA</w:t>
      </w:r>
      <w:r w:rsidR="00B2638D">
        <w:rPr>
          <w:b/>
        </w:rPr>
        <w:t xml:space="preserve"> </w:t>
      </w:r>
      <w:r w:rsidRPr="00274DDB">
        <w:rPr>
          <w:b/>
        </w:rPr>
        <w:t>SÉPTIMA-</w:t>
      </w:r>
      <w:r w:rsidR="00B2638D">
        <w:rPr>
          <w:b/>
        </w:rPr>
        <w:t xml:space="preserve"> </w:t>
      </w:r>
      <w:r w:rsidRPr="00274DDB">
        <w:rPr>
          <w:b/>
        </w:rPr>
        <w:t>ACEPTACIÓN:</w:t>
      </w:r>
      <w:r w:rsidR="00B2638D">
        <w:rPr>
          <w:b/>
        </w:rPr>
        <w:t xml:space="preserve"> </w:t>
      </w:r>
    </w:p>
    <w:p w14:paraId="1F16F872" w14:textId="77777777" w:rsidR="0009462E" w:rsidRDefault="0009462E" w:rsidP="0042030B">
      <w:pPr>
        <w:jc w:val="both"/>
      </w:pPr>
    </w:p>
    <w:p w14:paraId="193CA975" w14:textId="669BC762" w:rsidR="0042030B" w:rsidRPr="00274DDB" w:rsidRDefault="0042030B" w:rsidP="0042030B">
      <w:pPr>
        <w:jc w:val="both"/>
      </w:pPr>
      <w:r w:rsidRPr="00274DDB">
        <w:t>Las</w:t>
      </w:r>
      <w:r w:rsidR="00B2638D">
        <w:t xml:space="preserve"> </w:t>
      </w:r>
      <w:r w:rsidRPr="00274DDB">
        <w:t>partes,</w:t>
      </w:r>
      <w:r w:rsidR="00B2638D">
        <w:t xml:space="preserve"> </w:t>
      </w:r>
      <w:r w:rsidRPr="00274DDB">
        <w:t>libre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voluntariamente,</w:t>
      </w:r>
      <w:r w:rsidR="00B2638D">
        <w:t xml:space="preserve"> </w:t>
      </w:r>
      <w:r w:rsidRPr="00274DDB">
        <w:t>aceptan</w:t>
      </w:r>
      <w:r w:rsidR="00B2638D">
        <w:t xml:space="preserve"> </w:t>
      </w:r>
      <w:r w:rsidRPr="00274DDB">
        <w:t>el</w:t>
      </w:r>
      <w:r w:rsidR="00B2638D">
        <w:t xml:space="preserve"> </w:t>
      </w:r>
      <w:r w:rsidRPr="00274DDB">
        <w:t>contenido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todas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cada</w:t>
      </w:r>
      <w:r w:rsidR="00B2638D">
        <w:t xml:space="preserve"> </w:t>
      </w:r>
      <w:r w:rsidRPr="00274DDB">
        <w:t>una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las</w:t>
      </w:r>
      <w:r w:rsidR="00B2638D">
        <w:t xml:space="preserve"> </w:t>
      </w:r>
      <w:r w:rsidRPr="00274DDB">
        <w:t>cláusulas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presente</w:t>
      </w:r>
      <w:r w:rsidR="00B2638D">
        <w:t xml:space="preserve"> </w:t>
      </w:r>
      <w:r w:rsidRPr="00274DDB">
        <w:t>Convenio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="00517921">
        <w:t>Autorización</w:t>
      </w:r>
      <w:r w:rsidRPr="00274DDB">
        <w:t>,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se</w:t>
      </w:r>
      <w:r w:rsidR="00B2638D">
        <w:t xml:space="preserve"> </w:t>
      </w:r>
      <w:r w:rsidRPr="00274DDB">
        <w:t>comprometen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su</w:t>
      </w:r>
      <w:r w:rsidR="00B2638D">
        <w:t xml:space="preserve"> </w:t>
      </w:r>
      <w:r w:rsidRPr="00274DDB">
        <w:t>fiel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estricto</w:t>
      </w:r>
      <w:r w:rsidR="00B2638D">
        <w:t xml:space="preserve"> </w:t>
      </w:r>
      <w:r w:rsidRPr="00274DDB">
        <w:t>cumplimiento,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fe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</w:t>
      </w:r>
      <w:r w:rsidR="00B2638D">
        <w:t xml:space="preserve"> </w:t>
      </w:r>
      <w:r w:rsidRPr="00274DDB">
        <w:t>cual</w:t>
      </w:r>
      <w:r w:rsidR="00B2638D">
        <w:t xml:space="preserve"> </w:t>
      </w:r>
      <w:r w:rsidRPr="00274DDB">
        <w:t>firman</w:t>
      </w:r>
      <w:r w:rsidR="00B2638D">
        <w:t xml:space="preserve"> </w:t>
      </w:r>
      <w:r w:rsidRPr="00274DDB">
        <w:t>por</w:t>
      </w:r>
      <w:r w:rsidR="00B2638D">
        <w:t xml:space="preserve"> </w:t>
      </w:r>
      <w:r w:rsidRPr="00274DDB">
        <w:t>duplicado</w:t>
      </w:r>
      <w:r w:rsidR="00B2638D">
        <w:t xml:space="preserve"> </w:t>
      </w:r>
      <w:r w:rsidRPr="00274DDB">
        <w:t>en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ciudad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Sachas,</w:t>
      </w:r>
      <w:r w:rsidR="00B2638D">
        <w:t xml:space="preserve"> </w:t>
      </w:r>
      <w:r w:rsidRPr="00274DDB">
        <w:t>a</w:t>
      </w:r>
      <w:r w:rsidR="00B2638D">
        <w:t xml:space="preserve"> </w:t>
      </w:r>
      <w:r w:rsidRPr="00274DDB">
        <w:t>los</w:t>
      </w:r>
      <w:r w:rsidR="00B2638D">
        <w:t xml:space="preserve"> </w:t>
      </w:r>
      <w:r w:rsidR="0009462E">
        <w:t>…………………</w:t>
      </w:r>
      <w:proofErr w:type="gramStart"/>
      <w:r w:rsidR="0009462E">
        <w:t>…….</w:t>
      </w:r>
      <w:proofErr w:type="gramEnd"/>
      <w:r w:rsidR="0009462E">
        <w:t>.</w:t>
      </w:r>
      <w:r w:rsidRPr="00274DDB">
        <w:t>días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mes</w:t>
      </w:r>
      <w:r w:rsidR="00B2638D">
        <w:t xml:space="preserve"> </w:t>
      </w:r>
      <w:r w:rsidRPr="00274DDB">
        <w:t>de</w:t>
      </w:r>
      <w:r w:rsidR="00B2638D">
        <w:t xml:space="preserve"> </w:t>
      </w:r>
      <w:r>
        <w:t>abril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año</w:t>
      </w:r>
      <w:r w:rsidR="00B2638D">
        <w:t xml:space="preserve"> </w:t>
      </w:r>
      <w:r w:rsidRPr="00274DDB">
        <w:t>202</w:t>
      </w:r>
      <w:r>
        <w:t>6</w:t>
      </w:r>
      <w:r w:rsidRPr="00274DDB">
        <w:t>.</w:t>
      </w:r>
      <w:r w:rsidR="00B2638D">
        <w:t xml:space="preserve"> </w:t>
      </w:r>
    </w:p>
    <w:p w14:paraId="666DB728" w14:textId="77777777" w:rsidR="0042030B" w:rsidRPr="00274DDB" w:rsidRDefault="0042030B" w:rsidP="0042030B">
      <w:pPr>
        <w:spacing w:after="0"/>
        <w:jc w:val="both"/>
      </w:pPr>
    </w:p>
    <w:p w14:paraId="1A1872C5" w14:textId="77777777" w:rsidR="0042030B" w:rsidRPr="00274DDB" w:rsidRDefault="0042030B" w:rsidP="0042030B">
      <w:pPr>
        <w:spacing w:after="0"/>
        <w:jc w:val="both"/>
      </w:pPr>
    </w:p>
    <w:p w14:paraId="36F79EFF" w14:textId="3F24AE07" w:rsidR="0042030B" w:rsidRPr="00274DDB" w:rsidRDefault="0042030B" w:rsidP="0042030B">
      <w:pPr>
        <w:spacing w:after="0"/>
        <w:jc w:val="both"/>
      </w:pPr>
      <w:r w:rsidRPr="00274DDB">
        <w:t>Abg.</w:t>
      </w:r>
      <w:r w:rsidR="00B2638D">
        <w:t xml:space="preserve"> </w:t>
      </w:r>
      <w:r w:rsidRPr="00274DDB">
        <w:t>Viviana</w:t>
      </w:r>
      <w:r w:rsidR="00B2638D">
        <w:t xml:space="preserve"> </w:t>
      </w:r>
      <w:r w:rsidRPr="00274DDB">
        <w:t>Daniela</w:t>
      </w:r>
      <w:r w:rsidR="00B2638D">
        <w:t xml:space="preserve"> </w:t>
      </w:r>
      <w:r w:rsidRPr="00274DDB">
        <w:t>Pinargote</w:t>
      </w:r>
      <w:r w:rsidR="00B2638D">
        <w:t xml:space="preserve"> </w:t>
      </w:r>
      <w:r w:rsidRPr="00274DDB">
        <w:t>Briones</w:t>
      </w:r>
    </w:p>
    <w:p w14:paraId="549B75A7" w14:textId="7E87ED7E" w:rsidR="0042030B" w:rsidRPr="00274DDB" w:rsidRDefault="0042030B" w:rsidP="0042030B">
      <w:pPr>
        <w:spacing w:after="0"/>
        <w:jc w:val="both"/>
      </w:pPr>
      <w:r w:rsidRPr="00274DDB">
        <w:t>MINISTERIO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EDUCACIÓN,</w:t>
      </w:r>
      <w:r w:rsidR="00B2638D">
        <w:t xml:space="preserve"> </w:t>
      </w:r>
      <w:r w:rsidRPr="00274DDB">
        <w:t>DEPORTE</w:t>
      </w:r>
      <w:r w:rsidR="00B2638D">
        <w:t xml:space="preserve"> </w:t>
      </w:r>
      <w:r w:rsidRPr="00274DDB">
        <w:t>Y</w:t>
      </w:r>
      <w:r w:rsidR="00B2638D">
        <w:t xml:space="preserve"> </w:t>
      </w:r>
      <w:r w:rsidRPr="00274DDB">
        <w:t>CULTURA</w:t>
      </w:r>
      <w:r w:rsidR="00B2638D">
        <w:t xml:space="preserve"> </w:t>
      </w:r>
      <w:r w:rsidRPr="00274DDB">
        <w:t>ZONA</w:t>
      </w:r>
      <w:r w:rsidR="00B2638D">
        <w:t xml:space="preserve"> </w:t>
      </w:r>
      <w:r w:rsidRPr="00274DDB">
        <w:t>2</w:t>
      </w:r>
    </w:p>
    <w:p w14:paraId="6AFD596A" w14:textId="77777777" w:rsidR="0042030B" w:rsidRPr="00274DDB" w:rsidRDefault="0042030B" w:rsidP="0042030B">
      <w:pPr>
        <w:jc w:val="both"/>
      </w:pPr>
    </w:p>
    <w:p w14:paraId="415B18F1" w14:textId="375AB515" w:rsidR="0042030B" w:rsidRPr="00274DDB" w:rsidRDefault="00B2638D" w:rsidP="0042030B">
      <w:pPr>
        <w:jc w:val="both"/>
      </w:pPr>
      <w:r>
        <w:t xml:space="preserve"> </w:t>
      </w:r>
    </w:p>
    <w:p w14:paraId="5ED8ABDE" w14:textId="13C2C4FD" w:rsidR="0042030B" w:rsidRPr="00274DDB" w:rsidRDefault="0042030B" w:rsidP="0042030B">
      <w:pPr>
        <w:spacing w:after="0"/>
        <w:jc w:val="both"/>
      </w:pPr>
      <w:proofErr w:type="spellStart"/>
      <w:r w:rsidRPr="00274DDB">
        <w:t>Mgs</w:t>
      </w:r>
      <w:proofErr w:type="spellEnd"/>
      <w:r w:rsidRPr="00274DDB">
        <w:t>.</w:t>
      </w:r>
      <w:r w:rsidR="00B2638D">
        <w:t xml:space="preserve"> </w:t>
      </w:r>
      <w:r w:rsidRPr="00274DDB">
        <w:t>Katherin</w:t>
      </w:r>
      <w:r w:rsidR="00B2638D">
        <w:t xml:space="preserve"> </w:t>
      </w:r>
      <w:r w:rsidRPr="00274DDB">
        <w:t>Lizeth</w:t>
      </w:r>
      <w:r w:rsidR="00B2638D">
        <w:t xml:space="preserve"> </w:t>
      </w:r>
      <w:r w:rsidRPr="00274DDB">
        <w:t>Hinojosa</w:t>
      </w:r>
      <w:r w:rsidR="00B2638D">
        <w:t xml:space="preserve"> </w:t>
      </w:r>
      <w:r w:rsidRPr="00274DDB">
        <w:t>Rojas</w:t>
      </w:r>
    </w:p>
    <w:p w14:paraId="39464714" w14:textId="1100F387" w:rsidR="0042030B" w:rsidRPr="00274DDB" w:rsidRDefault="0042030B" w:rsidP="0042030B">
      <w:pPr>
        <w:spacing w:after="0"/>
        <w:jc w:val="both"/>
      </w:pPr>
      <w:r w:rsidRPr="00274DDB">
        <w:t>ALCALDESA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GOBIERNO</w:t>
      </w:r>
      <w:r w:rsidR="00B2638D">
        <w:t xml:space="preserve"> </w:t>
      </w:r>
      <w:r w:rsidRPr="00274DDB">
        <w:t>AUTÓNOMO</w:t>
      </w:r>
      <w:r w:rsidR="00B2638D">
        <w:t xml:space="preserve"> </w:t>
      </w:r>
      <w:r w:rsidRPr="00274DDB">
        <w:t>DESCENTRALIZADO</w:t>
      </w:r>
    </w:p>
    <w:p w14:paraId="5821A587" w14:textId="62945165" w:rsidR="0042030B" w:rsidRPr="00274DDB" w:rsidRDefault="0042030B" w:rsidP="0042030B">
      <w:pPr>
        <w:spacing w:after="0"/>
        <w:jc w:val="both"/>
      </w:pPr>
      <w:r w:rsidRPr="00274DDB">
        <w:t>MUNICIPAL</w:t>
      </w:r>
      <w:r w:rsidR="00B2638D">
        <w:t xml:space="preserve"> </w:t>
      </w:r>
      <w:r w:rsidRPr="00274DDB">
        <w:t>DEL</w:t>
      </w:r>
      <w:r w:rsidR="00B2638D">
        <w:t xml:space="preserve"> </w:t>
      </w:r>
      <w:r w:rsidRPr="00274DDB">
        <w:t>CANTÓN</w:t>
      </w:r>
      <w:r w:rsidR="00B2638D">
        <w:t xml:space="preserve"> </w:t>
      </w:r>
      <w:r w:rsidRPr="00274DDB">
        <w:t>LA</w:t>
      </w:r>
      <w:r w:rsidR="00B2638D">
        <w:t xml:space="preserve"> </w:t>
      </w:r>
      <w:r w:rsidRPr="00274DDB">
        <w:t>JOYA</w:t>
      </w:r>
      <w:r w:rsidR="00B2638D">
        <w:t xml:space="preserve"> </w:t>
      </w:r>
      <w:r w:rsidRPr="00274DDB">
        <w:t>DE</w:t>
      </w:r>
      <w:r w:rsidR="00B2638D">
        <w:t xml:space="preserve"> </w:t>
      </w:r>
      <w:r w:rsidRPr="00274DDB">
        <w:t>LOS</w:t>
      </w:r>
      <w:r w:rsidR="00B2638D">
        <w:t xml:space="preserve"> </w:t>
      </w:r>
      <w:r w:rsidRPr="00274DDB">
        <w:t>SACHA</w:t>
      </w:r>
    </w:p>
    <w:p w14:paraId="14A0EDE3" w14:textId="75864371" w:rsidR="00360F52" w:rsidRPr="0042030B" w:rsidRDefault="00B2638D" w:rsidP="0009462E">
      <w:pPr>
        <w:jc w:val="both"/>
      </w:pPr>
      <w:r>
        <w:t xml:space="preserve"> </w:t>
      </w:r>
    </w:p>
    <w:sectPr w:rsidR="00360F52" w:rsidRPr="0042030B" w:rsidSect="00151667">
      <w:headerReference w:type="default" r:id="rId34"/>
      <w:footerReference w:type="default" r:id="rId35"/>
      <w:pgSz w:w="11900" w:h="16840"/>
      <w:pgMar w:top="1985" w:right="1701" w:bottom="992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992402" w14:textId="77777777" w:rsidR="00D93B55" w:rsidRDefault="00D93B55" w:rsidP="00C201E3">
      <w:r>
        <w:separator/>
      </w:r>
    </w:p>
  </w:endnote>
  <w:endnote w:type="continuationSeparator" w:id="0">
    <w:p w14:paraId="2ACAC08F" w14:textId="77777777" w:rsidR="00D93B55" w:rsidRDefault="00D93B55" w:rsidP="00C201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-Black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FA2F9" w14:textId="1E9B976B" w:rsidR="009F029E" w:rsidRDefault="009F029E">
    <w:pPr>
      <w:pStyle w:val="Piedepgina"/>
      <w:jc w:val="center"/>
      <w:rPr>
        <w:caps/>
        <w:color w:val="4472C4" w:themeColor="accent1"/>
      </w:rPr>
    </w:pPr>
    <w:r>
      <w:rPr>
        <w:caps/>
        <w:color w:val="4472C4" w:themeColor="accent1"/>
      </w:rPr>
      <w:fldChar w:fldCharType="begin"/>
    </w:r>
    <w:r>
      <w:rPr>
        <w:caps/>
        <w:color w:val="4472C4" w:themeColor="accent1"/>
      </w:rPr>
      <w:instrText>PAGE   \* MERGEFORMAT</w:instrText>
    </w:r>
    <w:r>
      <w:rPr>
        <w:caps/>
        <w:color w:val="4472C4" w:themeColor="accent1"/>
      </w:rPr>
      <w:fldChar w:fldCharType="separate"/>
    </w:r>
    <w:r w:rsidR="00235C96" w:rsidRPr="00235C96">
      <w:rPr>
        <w:caps/>
        <w:noProof/>
        <w:color w:val="4472C4" w:themeColor="accent1"/>
        <w:lang w:val="es-MX"/>
      </w:rPr>
      <w:t>19</w:t>
    </w:r>
    <w:r>
      <w:rPr>
        <w:caps/>
        <w:color w:val="4472C4" w:themeColor="accent1"/>
      </w:rPr>
      <w:fldChar w:fldCharType="end"/>
    </w:r>
  </w:p>
  <w:p w14:paraId="4942293C" w14:textId="77777777" w:rsidR="009F029E" w:rsidRDefault="009F029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31FF0" w14:textId="77777777" w:rsidR="00D93B55" w:rsidRDefault="00D93B55" w:rsidP="00C201E3">
      <w:r>
        <w:separator/>
      </w:r>
    </w:p>
  </w:footnote>
  <w:footnote w:type="continuationSeparator" w:id="0">
    <w:p w14:paraId="01A4F7E0" w14:textId="77777777" w:rsidR="00D93B55" w:rsidRDefault="00D93B55" w:rsidP="00C201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46E1D" w14:textId="77777777" w:rsidR="009F029E" w:rsidRDefault="009F029E">
    <w:pPr>
      <w:pStyle w:val="Encabezado"/>
    </w:pPr>
    <w:r>
      <w:rPr>
        <w:noProof/>
        <w:lang w:val="en-US" w:eastAsia="en-US"/>
      </w:rPr>
      <w:drawing>
        <wp:anchor distT="0" distB="0" distL="114300" distR="114300" simplePos="0" relativeHeight="251658240" behindDoc="1" locked="0" layoutInCell="1" allowOverlap="1" wp14:anchorId="4950E7E6" wp14:editId="5F1548E6">
          <wp:simplePos x="0" y="0"/>
          <wp:positionH relativeFrom="page">
            <wp:align>left</wp:align>
          </wp:positionH>
          <wp:positionV relativeFrom="margin">
            <wp:posOffset>-1215390</wp:posOffset>
          </wp:positionV>
          <wp:extent cx="7560000" cy="10685239"/>
          <wp:effectExtent l="0" t="0" r="3175" b="1905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ojaMembretadaAdm23-2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852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05ED000"/>
    <w:multiLevelType w:val="hybridMultilevel"/>
    <w:tmpl w:val="28DF34E3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FFFFFF89"/>
    <w:multiLevelType w:val="singleLevel"/>
    <w:tmpl w:val="F028BB4A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000022"/>
    <w:multiLevelType w:val="multilevel"/>
    <w:tmpl w:val="F34E9500"/>
    <w:name w:val="WW8Num34"/>
    <w:lvl w:ilvl="0">
      <w:start w:val="1"/>
      <w:numFmt w:val="decimal"/>
      <w:lvlText w:val="%1."/>
      <w:lvlJc w:val="left"/>
      <w:pPr>
        <w:tabs>
          <w:tab w:val="num" w:pos="735"/>
        </w:tabs>
        <w:ind w:left="735" w:hanging="360"/>
      </w:pPr>
    </w:lvl>
    <w:lvl w:ilvl="1">
      <w:start w:val="1"/>
      <w:numFmt w:val="lowerLetter"/>
      <w:lvlText w:val="%2."/>
      <w:lvlJc w:val="left"/>
      <w:pPr>
        <w:tabs>
          <w:tab w:val="num" w:pos="1095"/>
        </w:tabs>
        <w:ind w:left="1095" w:hanging="360"/>
      </w:pPr>
      <w:rPr>
        <w:rFonts w:ascii="Arial" w:eastAsia="Times New Roman" w:hAnsi="Arial" w:cs="Arial"/>
      </w:rPr>
    </w:lvl>
    <w:lvl w:ilvl="2">
      <w:start w:val="1"/>
      <w:numFmt w:val="decimal"/>
      <w:lvlText w:val="%3."/>
      <w:lvlJc w:val="left"/>
      <w:pPr>
        <w:tabs>
          <w:tab w:val="num" w:pos="1455"/>
        </w:tabs>
        <w:ind w:left="1455" w:hanging="360"/>
      </w:pPr>
    </w:lvl>
    <w:lvl w:ilvl="3">
      <w:start w:val="1"/>
      <w:numFmt w:val="decimal"/>
      <w:lvlText w:val="%4."/>
      <w:lvlJc w:val="left"/>
      <w:pPr>
        <w:tabs>
          <w:tab w:val="num" w:pos="1815"/>
        </w:tabs>
        <w:ind w:left="1815" w:hanging="360"/>
      </w:pPr>
    </w:lvl>
    <w:lvl w:ilvl="4">
      <w:start w:val="1"/>
      <w:numFmt w:val="decimal"/>
      <w:lvlText w:val="%5."/>
      <w:lvlJc w:val="left"/>
      <w:pPr>
        <w:tabs>
          <w:tab w:val="num" w:pos="2175"/>
        </w:tabs>
        <w:ind w:left="2175" w:hanging="360"/>
      </w:pPr>
    </w:lvl>
    <w:lvl w:ilvl="5">
      <w:start w:val="1"/>
      <w:numFmt w:val="decimal"/>
      <w:lvlText w:val="%6."/>
      <w:lvlJc w:val="left"/>
      <w:pPr>
        <w:tabs>
          <w:tab w:val="num" w:pos="2535"/>
        </w:tabs>
        <w:ind w:left="2535" w:hanging="360"/>
      </w:pPr>
    </w:lvl>
    <w:lvl w:ilvl="6">
      <w:start w:val="1"/>
      <w:numFmt w:val="decimal"/>
      <w:lvlText w:val="%7."/>
      <w:lvlJc w:val="left"/>
      <w:pPr>
        <w:tabs>
          <w:tab w:val="num" w:pos="2895"/>
        </w:tabs>
        <w:ind w:left="2895" w:hanging="360"/>
      </w:pPr>
    </w:lvl>
    <w:lvl w:ilvl="7">
      <w:start w:val="1"/>
      <w:numFmt w:val="decimal"/>
      <w:lvlText w:val="%8."/>
      <w:lvlJc w:val="left"/>
      <w:pPr>
        <w:tabs>
          <w:tab w:val="num" w:pos="3255"/>
        </w:tabs>
        <w:ind w:left="3255" w:hanging="360"/>
      </w:pPr>
    </w:lvl>
    <w:lvl w:ilvl="8">
      <w:start w:val="1"/>
      <w:numFmt w:val="decimal"/>
      <w:lvlText w:val="%9."/>
      <w:lvlJc w:val="left"/>
      <w:pPr>
        <w:tabs>
          <w:tab w:val="num" w:pos="3615"/>
        </w:tabs>
        <w:ind w:left="3615" w:hanging="360"/>
      </w:pPr>
    </w:lvl>
  </w:abstractNum>
  <w:abstractNum w:abstractNumId="3" w15:restartNumberingAfterBreak="0">
    <w:nsid w:val="026F10D2"/>
    <w:multiLevelType w:val="hybridMultilevel"/>
    <w:tmpl w:val="CE5AF0A0"/>
    <w:lvl w:ilvl="0" w:tplc="54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54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54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54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54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54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54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54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54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0574510F"/>
    <w:multiLevelType w:val="hybridMultilevel"/>
    <w:tmpl w:val="07CEB908"/>
    <w:lvl w:ilvl="0" w:tplc="540A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5" w15:restartNumberingAfterBreak="0">
    <w:nsid w:val="0A2314C6"/>
    <w:multiLevelType w:val="hybridMultilevel"/>
    <w:tmpl w:val="066E0640"/>
    <w:lvl w:ilvl="0" w:tplc="2CCC177A">
      <w:start w:val="1"/>
      <w:numFmt w:val="lowerLetter"/>
      <w:lvlText w:val="%1)"/>
      <w:lvlJc w:val="left"/>
      <w:pPr>
        <w:ind w:left="360" w:hanging="360"/>
      </w:pPr>
      <w:rPr>
        <w:b/>
      </w:rPr>
    </w:lvl>
    <w:lvl w:ilvl="1" w:tplc="0C0A0019" w:tentative="1">
      <w:start w:val="1"/>
      <w:numFmt w:val="lowerLetter"/>
      <w:lvlText w:val="%2."/>
      <w:lvlJc w:val="left"/>
      <w:pPr>
        <w:ind w:left="1298" w:hanging="360"/>
      </w:pPr>
    </w:lvl>
    <w:lvl w:ilvl="2" w:tplc="0C0A001B" w:tentative="1">
      <w:start w:val="1"/>
      <w:numFmt w:val="lowerRoman"/>
      <w:lvlText w:val="%3."/>
      <w:lvlJc w:val="right"/>
      <w:pPr>
        <w:ind w:left="2018" w:hanging="180"/>
      </w:pPr>
    </w:lvl>
    <w:lvl w:ilvl="3" w:tplc="0C0A000F" w:tentative="1">
      <w:start w:val="1"/>
      <w:numFmt w:val="decimal"/>
      <w:lvlText w:val="%4."/>
      <w:lvlJc w:val="left"/>
      <w:pPr>
        <w:ind w:left="2738" w:hanging="360"/>
      </w:pPr>
    </w:lvl>
    <w:lvl w:ilvl="4" w:tplc="0C0A0019" w:tentative="1">
      <w:start w:val="1"/>
      <w:numFmt w:val="lowerLetter"/>
      <w:lvlText w:val="%5."/>
      <w:lvlJc w:val="left"/>
      <w:pPr>
        <w:ind w:left="3458" w:hanging="360"/>
      </w:pPr>
    </w:lvl>
    <w:lvl w:ilvl="5" w:tplc="0C0A001B" w:tentative="1">
      <w:start w:val="1"/>
      <w:numFmt w:val="lowerRoman"/>
      <w:lvlText w:val="%6."/>
      <w:lvlJc w:val="right"/>
      <w:pPr>
        <w:ind w:left="4178" w:hanging="180"/>
      </w:pPr>
    </w:lvl>
    <w:lvl w:ilvl="6" w:tplc="0C0A000F" w:tentative="1">
      <w:start w:val="1"/>
      <w:numFmt w:val="decimal"/>
      <w:lvlText w:val="%7."/>
      <w:lvlJc w:val="left"/>
      <w:pPr>
        <w:ind w:left="4898" w:hanging="360"/>
      </w:pPr>
    </w:lvl>
    <w:lvl w:ilvl="7" w:tplc="0C0A0019" w:tentative="1">
      <w:start w:val="1"/>
      <w:numFmt w:val="lowerLetter"/>
      <w:lvlText w:val="%8."/>
      <w:lvlJc w:val="left"/>
      <w:pPr>
        <w:ind w:left="5618" w:hanging="360"/>
      </w:pPr>
    </w:lvl>
    <w:lvl w:ilvl="8" w:tplc="0C0A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6" w15:restartNumberingAfterBreak="0">
    <w:nsid w:val="0B2542EC"/>
    <w:multiLevelType w:val="hybridMultilevel"/>
    <w:tmpl w:val="9898AF84"/>
    <w:lvl w:ilvl="0" w:tplc="0F34B5C2">
      <w:start w:val="1"/>
      <w:numFmt w:val="lowerLetter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C0A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C0A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7" w15:restartNumberingAfterBreak="0">
    <w:nsid w:val="0FBD74EB"/>
    <w:multiLevelType w:val="hybridMultilevel"/>
    <w:tmpl w:val="73A03AE4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D802C5"/>
    <w:multiLevelType w:val="multilevel"/>
    <w:tmpl w:val="CBBA44D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 w15:restartNumberingAfterBreak="0">
    <w:nsid w:val="117E31EC"/>
    <w:multiLevelType w:val="hybridMultilevel"/>
    <w:tmpl w:val="348C6564"/>
    <w:lvl w:ilvl="0" w:tplc="A9464B9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8B24F9"/>
    <w:multiLevelType w:val="hybridMultilevel"/>
    <w:tmpl w:val="53DECD06"/>
    <w:lvl w:ilvl="0" w:tplc="30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D85D40"/>
    <w:multiLevelType w:val="hybridMultilevel"/>
    <w:tmpl w:val="2CFE80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654469F"/>
    <w:multiLevelType w:val="hybridMultilevel"/>
    <w:tmpl w:val="1E089E00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DE48F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20E6C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DA6C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9A60E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87247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16D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B3053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3DC84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745B88C"/>
    <w:multiLevelType w:val="hybridMultilevel"/>
    <w:tmpl w:val="3108D4F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19254536"/>
    <w:multiLevelType w:val="hybridMultilevel"/>
    <w:tmpl w:val="FF7002EE"/>
    <w:lvl w:ilvl="0" w:tplc="DB0CFBD6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cs="Times New Roman" w:hint="default"/>
        <w:b/>
      </w:rPr>
    </w:lvl>
    <w:lvl w:ilvl="1" w:tplc="88687768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4CE08112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12BE6D88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5D785A92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1DC204F6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BD4A7504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8062A472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41F24B32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15" w15:restartNumberingAfterBreak="0">
    <w:nsid w:val="1C470EE6"/>
    <w:multiLevelType w:val="hybridMultilevel"/>
    <w:tmpl w:val="6BB46E1E"/>
    <w:lvl w:ilvl="0" w:tplc="CE6A4F26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3532EF"/>
    <w:multiLevelType w:val="hybridMultilevel"/>
    <w:tmpl w:val="6B7E1FB4"/>
    <w:lvl w:ilvl="0" w:tplc="96B083F2">
      <w:start w:val="1"/>
      <w:numFmt w:val="bullet"/>
      <w:lvlText w:val="-"/>
      <w:lvlJc w:val="left"/>
      <w:pPr>
        <w:ind w:left="362" w:hanging="360"/>
      </w:pPr>
      <w:rPr>
        <w:rFonts w:ascii="Calibri" w:eastAsiaTheme="minorHAnsi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D281E2E"/>
    <w:multiLevelType w:val="hybridMultilevel"/>
    <w:tmpl w:val="F2B83638"/>
    <w:lvl w:ilvl="0" w:tplc="6BEE23BA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DF66C7"/>
    <w:multiLevelType w:val="hybridMultilevel"/>
    <w:tmpl w:val="77E05A04"/>
    <w:lvl w:ilvl="0" w:tplc="A542650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E6004E"/>
    <w:multiLevelType w:val="hybridMultilevel"/>
    <w:tmpl w:val="A6360174"/>
    <w:lvl w:ilvl="0" w:tplc="1C2E5A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DE48F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20E6C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DA6C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9A60E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87247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16DB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B3053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3DC84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 w15:restartNumberingAfterBreak="0">
    <w:nsid w:val="39985513"/>
    <w:multiLevelType w:val="hybridMultilevel"/>
    <w:tmpl w:val="D97316D6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 w15:restartNumberingAfterBreak="0">
    <w:nsid w:val="3CDA3B48"/>
    <w:multiLevelType w:val="hybridMultilevel"/>
    <w:tmpl w:val="ECE6C8E2"/>
    <w:lvl w:ilvl="0" w:tplc="580A000F">
      <w:start w:val="1"/>
      <w:numFmt w:val="decimal"/>
      <w:lvlText w:val="%1.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D31B80"/>
    <w:multiLevelType w:val="hybridMultilevel"/>
    <w:tmpl w:val="8EED255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44A11818"/>
    <w:multiLevelType w:val="hybridMultilevel"/>
    <w:tmpl w:val="36D63B4E"/>
    <w:lvl w:ilvl="0" w:tplc="300A0019">
      <w:start w:val="1"/>
      <w:numFmt w:val="lowerLetter"/>
      <w:lvlText w:val="%1."/>
      <w:lvlJc w:val="left"/>
      <w:pPr>
        <w:ind w:left="720" w:hanging="360"/>
      </w:pPr>
    </w:lvl>
    <w:lvl w:ilvl="1" w:tplc="99E4322A">
      <w:numFmt w:val="bullet"/>
      <w:lvlText w:val=""/>
      <w:lvlJc w:val="left"/>
      <w:pPr>
        <w:ind w:left="1440" w:hanging="360"/>
      </w:pPr>
      <w:rPr>
        <w:rFonts w:ascii="Symbol" w:eastAsia="Times New Roman" w:hAnsi="Symbol" w:cs="Arial" w:hint="default"/>
      </w:r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3727F8"/>
    <w:multiLevelType w:val="hybridMultilevel"/>
    <w:tmpl w:val="8EA605EE"/>
    <w:lvl w:ilvl="0" w:tplc="B90A3BFC">
      <w:start w:val="1"/>
      <w:numFmt w:val="lowerLetter"/>
      <w:lvlText w:val="%1)"/>
      <w:lvlJc w:val="left"/>
      <w:pPr>
        <w:ind w:left="360" w:hanging="360"/>
      </w:pPr>
      <w:rPr>
        <w:rFonts w:ascii="Arial" w:hAnsi="Arial" w:cs="Arial"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97" w:hanging="360"/>
      </w:pPr>
    </w:lvl>
    <w:lvl w:ilvl="2" w:tplc="300A001B" w:tentative="1">
      <w:start w:val="1"/>
      <w:numFmt w:val="lowerRoman"/>
      <w:lvlText w:val="%3."/>
      <w:lvlJc w:val="right"/>
      <w:pPr>
        <w:ind w:left="1817" w:hanging="180"/>
      </w:pPr>
    </w:lvl>
    <w:lvl w:ilvl="3" w:tplc="300A000F" w:tentative="1">
      <w:start w:val="1"/>
      <w:numFmt w:val="decimal"/>
      <w:lvlText w:val="%4."/>
      <w:lvlJc w:val="left"/>
      <w:pPr>
        <w:ind w:left="2537" w:hanging="360"/>
      </w:pPr>
    </w:lvl>
    <w:lvl w:ilvl="4" w:tplc="300A0019" w:tentative="1">
      <w:start w:val="1"/>
      <w:numFmt w:val="lowerLetter"/>
      <w:lvlText w:val="%5."/>
      <w:lvlJc w:val="left"/>
      <w:pPr>
        <w:ind w:left="3257" w:hanging="360"/>
      </w:pPr>
    </w:lvl>
    <w:lvl w:ilvl="5" w:tplc="300A001B" w:tentative="1">
      <w:start w:val="1"/>
      <w:numFmt w:val="lowerRoman"/>
      <w:lvlText w:val="%6."/>
      <w:lvlJc w:val="right"/>
      <w:pPr>
        <w:ind w:left="3977" w:hanging="180"/>
      </w:pPr>
    </w:lvl>
    <w:lvl w:ilvl="6" w:tplc="300A000F" w:tentative="1">
      <w:start w:val="1"/>
      <w:numFmt w:val="decimal"/>
      <w:lvlText w:val="%7."/>
      <w:lvlJc w:val="left"/>
      <w:pPr>
        <w:ind w:left="4697" w:hanging="360"/>
      </w:pPr>
    </w:lvl>
    <w:lvl w:ilvl="7" w:tplc="300A0019" w:tentative="1">
      <w:start w:val="1"/>
      <w:numFmt w:val="lowerLetter"/>
      <w:lvlText w:val="%8."/>
      <w:lvlJc w:val="left"/>
      <w:pPr>
        <w:ind w:left="5417" w:hanging="360"/>
      </w:pPr>
    </w:lvl>
    <w:lvl w:ilvl="8" w:tplc="300A001B" w:tentative="1">
      <w:start w:val="1"/>
      <w:numFmt w:val="lowerRoman"/>
      <w:lvlText w:val="%9."/>
      <w:lvlJc w:val="right"/>
      <w:pPr>
        <w:ind w:left="6137" w:hanging="180"/>
      </w:pPr>
    </w:lvl>
  </w:abstractNum>
  <w:abstractNum w:abstractNumId="25" w15:restartNumberingAfterBreak="0">
    <w:nsid w:val="483B566C"/>
    <w:multiLevelType w:val="hybridMultilevel"/>
    <w:tmpl w:val="75EEC4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DC364A"/>
    <w:multiLevelType w:val="hybridMultilevel"/>
    <w:tmpl w:val="618199C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 w15:restartNumberingAfterBreak="0">
    <w:nsid w:val="4FC85FB7"/>
    <w:multiLevelType w:val="hybridMultilevel"/>
    <w:tmpl w:val="5C7A1554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2F07FB"/>
    <w:multiLevelType w:val="multilevel"/>
    <w:tmpl w:val="D3DAE27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56444438"/>
    <w:multiLevelType w:val="hybridMultilevel"/>
    <w:tmpl w:val="FA9CF99E"/>
    <w:lvl w:ilvl="0" w:tplc="A6AC862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8D501F"/>
    <w:multiLevelType w:val="hybridMultilevel"/>
    <w:tmpl w:val="FFC256E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273DE2"/>
    <w:multiLevelType w:val="hybridMultilevel"/>
    <w:tmpl w:val="ADD2DE96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7977C8"/>
    <w:multiLevelType w:val="hybridMultilevel"/>
    <w:tmpl w:val="1ED669E6"/>
    <w:lvl w:ilvl="0" w:tplc="1F7EA08E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96591D"/>
    <w:multiLevelType w:val="multilevel"/>
    <w:tmpl w:val="E3F614FA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90" w:hanging="39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4" w15:restartNumberingAfterBreak="0">
    <w:nsid w:val="5C9A51E1"/>
    <w:multiLevelType w:val="hybridMultilevel"/>
    <w:tmpl w:val="96F22C6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C62EC8"/>
    <w:multiLevelType w:val="hybridMultilevel"/>
    <w:tmpl w:val="D430EC9E"/>
    <w:lvl w:ilvl="0" w:tplc="D4EACDBE">
      <w:numFmt w:val="bullet"/>
      <w:lvlText w:val="•"/>
      <w:lvlJc w:val="left"/>
      <w:pPr>
        <w:ind w:left="1004" w:hanging="360"/>
      </w:pPr>
      <w:rPr>
        <w:rFonts w:ascii="Tahoma" w:eastAsia="Times New Roman" w:hAnsi="Tahoma" w:cs="Tahoma" w:hint="default"/>
      </w:rPr>
    </w:lvl>
    <w:lvl w:ilvl="1" w:tplc="FFFFFFFF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6" w15:restartNumberingAfterBreak="0">
    <w:nsid w:val="63296ED9"/>
    <w:multiLevelType w:val="hybridMultilevel"/>
    <w:tmpl w:val="95AC70BA"/>
    <w:lvl w:ilvl="0" w:tplc="2DCC3C50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440" w:hanging="360"/>
      </w:pPr>
    </w:lvl>
    <w:lvl w:ilvl="2" w:tplc="300A001B" w:tentative="1">
      <w:start w:val="1"/>
      <w:numFmt w:val="lowerRoman"/>
      <w:lvlText w:val="%3."/>
      <w:lvlJc w:val="right"/>
      <w:pPr>
        <w:ind w:left="2160" w:hanging="180"/>
      </w:pPr>
    </w:lvl>
    <w:lvl w:ilvl="3" w:tplc="300A000F" w:tentative="1">
      <w:start w:val="1"/>
      <w:numFmt w:val="decimal"/>
      <w:lvlText w:val="%4."/>
      <w:lvlJc w:val="left"/>
      <w:pPr>
        <w:ind w:left="2880" w:hanging="360"/>
      </w:pPr>
    </w:lvl>
    <w:lvl w:ilvl="4" w:tplc="300A0019" w:tentative="1">
      <w:start w:val="1"/>
      <w:numFmt w:val="lowerLetter"/>
      <w:lvlText w:val="%5."/>
      <w:lvlJc w:val="left"/>
      <w:pPr>
        <w:ind w:left="3600" w:hanging="360"/>
      </w:pPr>
    </w:lvl>
    <w:lvl w:ilvl="5" w:tplc="300A001B" w:tentative="1">
      <w:start w:val="1"/>
      <w:numFmt w:val="lowerRoman"/>
      <w:lvlText w:val="%6."/>
      <w:lvlJc w:val="right"/>
      <w:pPr>
        <w:ind w:left="4320" w:hanging="180"/>
      </w:pPr>
    </w:lvl>
    <w:lvl w:ilvl="6" w:tplc="300A000F" w:tentative="1">
      <w:start w:val="1"/>
      <w:numFmt w:val="decimal"/>
      <w:lvlText w:val="%7."/>
      <w:lvlJc w:val="left"/>
      <w:pPr>
        <w:ind w:left="5040" w:hanging="360"/>
      </w:pPr>
    </w:lvl>
    <w:lvl w:ilvl="7" w:tplc="300A0019" w:tentative="1">
      <w:start w:val="1"/>
      <w:numFmt w:val="lowerLetter"/>
      <w:lvlText w:val="%8."/>
      <w:lvlJc w:val="left"/>
      <w:pPr>
        <w:ind w:left="5760" w:hanging="360"/>
      </w:pPr>
    </w:lvl>
    <w:lvl w:ilvl="8" w:tplc="3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04854F4"/>
    <w:multiLevelType w:val="hybridMultilevel"/>
    <w:tmpl w:val="7AE2C090"/>
    <w:lvl w:ilvl="0" w:tplc="300A0019">
      <w:start w:val="1"/>
      <w:numFmt w:val="lowerLetter"/>
      <w:lvlText w:val="%1."/>
      <w:lvlJc w:val="left"/>
      <w:pPr>
        <w:ind w:left="643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566F13"/>
    <w:multiLevelType w:val="hybridMultilevel"/>
    <w:tmpl w:val="E94EE668"/>
    <w:lvl w:ilvl="0" w:tplc="54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9" w15:restartNumberingAfterBreak="0">
    <w:nsid w:val="75644B03"/>
    <w:multiLevelType w:val="hybridMultilevel"/>
    <w:tmpl w:val="575AA7B0"/>
    <w:lvl w:ilvl="0" w:tplc="D4EACDBE">
      <w:numFmt w:val="bullet"/>
      <w:lvlText w:val="•"/>
      <w:lvlJc w:val="left"/>
      <w:pPr>
        <w:ind w:left="644" w:hanging="360"/>
      </w:pPr>
      <w:rPr>
        <w:rFonts w:ascii="Tahoma" w:eastAsia="Times New Roman" w:hAnsi="Tahoma" w:cs="Tahoma" w:hint="default"/>
      </w:rPr>
    </w:lvl>
    <w:lvl w:ilvl="1" w:tplc="54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54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54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54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54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54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54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54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0" w15:restartNumberingAfterBreak="0">
    <w:nsid w:val="76CE17D4"/>
    <w:multiLevelType w:val="hybridMultilevel"/>
    <w:tmpl w:val="B128C248"/>
    <w:lvl w:ilvl="0" w:tplc="96B083F2">
      <w:start w:val="1"/>
      <w:numFmt w:val="bullet"/>
      <w:lvlText w:val="-"/>
      <w:lvlJc w:val="left"/>
      <w:pPr>
        <w:ind w:left="362" w:hanging="360"/>
      </w:pPr>
      <w:rPr>
        <w:rFonts w:ascii="Calibri" w:eastAsiaTheme="minorHAnsi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7B24229"/>
    <w:multiLevelType w:val="hybridMultilevel"/>
    <w:tmpl w:val="5FEE9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351C3F"/>
    <w:multiLevelType w:val="hybridMultilevel"/>
    <w:tmpl w:val="86063B8C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6E06BC"/>
    <w:multiLevelType w:val="hybridMultilevel"/>
    <w:tmpl w:val="70586780"/>
    <w:lvl w:ilvl="0" w:tplc="96B083F2">
      <w:start w:val="1"/>
      <w:numFmt w:val="bullet"/>
      <w:lvlText w:val="-"/>
      <w:lvlJc w:val="left"/>
      <w:pPr>
        <w:ind w:left="362" w:hanging="360"/>
      </w:pPr>
      <w:rPr>
        <w:rFonts w:ascii="Calibri" w:eastAsiaTheme="minorHAnsi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082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2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2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2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2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2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2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2" w:hanging="360"/>
      </w:pPr>
      <w:rPr>
        <w:rFonts w:ascii="Wingdings" w:hAnsi="Wingdings" w:hint="default"/>
      </w:rPr>
    </w:lvl>
  </w:abstractNum>
  <w:abstractNum w:abstractNumId="44" w15:restartNumberingAfterBreak="0">
    <w:nsid w:val="7C964CEE"/>
    <w:multiLevelType w:val="hybridMultilevel"/>
    <w:tmpl w:val="16503D78"/>
    <w:lvl w:ilvl="0" w:tplc="300A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5" w15:restartNumberingAfterBreak="0">
    <w:nsid w:val="7D8E03FE"/>
    <w:multiLevelType w:val="hybridMultilevel"/>
    <w:tmpl w:val="9222C7F0"/>
    <w:lvl w:ilvl="0" w:tplc="D2DE1D98">
      <w:start w:val="1"/>
      <w:numFmt w:val="bullet"/>
      <w:lvlText w:val="-"/>
      <w:lvlJc w:val="left"/>
      <w:pPr>
        <w:ind w:left="362" w:hanging="360"/>
      </w:pPr>
      <w:rPr>
        <w:rFonts w:ascii="Calibri" w:eastAsiaTheme="minorHAnsi" w:hAnsi="Calibri" w:cs="Calibri" w:hint="default"/>
      </w:rPr>
    </w:lvl>
    <w:lvl w:ilvl="1" w:tplc="300A0003" w:tentative="1">
      <w:start w:val="1"/>
      <w:numFmt w:val="bullet"/>
      <w:lvlText w:val="o"/>
      <w:lvlJc w:val="left"/>
      <w:pPr>
        <w:ind w:left="1082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1802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522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242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3962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4682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402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122" w:hanging="360"/>
      </w:pPr>
      <w:rPr>
        <w:rFonts w:ascii="Wingdings" w:hAnsi="Wingdings" w:hint="default"/>
      </w:rPr>
    </w:lvl>
  </w:abstractNum>
  <w:abstractNum w:abstractNumId="46" w15:restartNumberingAfterBreak="0">
    <w:nsid w:val="7DFC0A66"/>
    <w:multiLevelType w:val="hybridMultilevel"/>
    <w:tmpl w:val="17B6DF8A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2387884">
    <w:abstractNumId w:val="2"/>
  </w:num>
  <w:num w:numId="2" w16cid:durableId="513688843">
    <w:abstractNumId w:val="23"/>
  </w:num>
  <w:num w:numId="3" w16cid:durableId="1885288703">
    <w:abstractNumId w:val="37"/>
  </w:num>
  <w:num w:numId="4" w16cid:durableId="1967082440">
    <w:abstractNumId w:val="10"/>
  </w:num>
  <w:num w:numId="5" w16cid:durableId="893925395">
    <w:abstractNumId w:val="1"/>
  </w:num>
  <w:num w:numId="6" w16cid:durableId="692849004">
    <w:abstractNumId w:val="14"/>
  </w:num>
  <w:num w:numId="7" w16cid:durableId="233513216">
    <w:abstractNumId w:val="6"/>
  </w:num>
  <w:num w:numId="8" w16cid:durableId="1839536912">
    <w:abstractNumId w:val="9"/>
  </w:num>
  <w:num w:numId="9" w16cid:durableId="1791775133">
    <w:abstractNumId w:val="44"/>
  </w:num>
  <w:num w:numId="10" w16cid:durableId="217400926">
    <w:abstractNumId w:val="3"/>
  </w:num>
  <w:num w:numId="11" w16cid:durableId="403797701">
    <w:abstractNumId w:val="39"/>
  </w:num>
  <w:num w:numId="12" w16cid:durableId="214006255">
    <w:abstractNumId w:val="38"/>
  </w:num>
  <w:num w:numId="13" w16cid:durableId="98835612">
    <w:abstractNumId w:val="35"/>
  </w:num>
  <w:num w:numId="14" w16cid:durableId="1751123148">
    <w:abstractNumId w:val="4"/>
  </w:num>
  <w:num w:numId="15" w16cid:durableId="1865509835">
    <w:abstractNumId w:val="36"/>
  </w:num>
  <w:num w:numId="16" w16cid:durableId="1453355749">
    <w:abstractNumId w:val="15"/>
  </w:num>
  <w:num w:numId="17" w16cid:durableId="391584345">
    <w:abstractNumId w:val="32"/>
  </w:num>
  <w:num w:numId="18" w16cid:durableId="928007237">
    <w:abstractNumId w:val="29"/>
  </w:num>
  <w:num w:numId="19" w16cid:durableId="1303777008">
    <w:abstractNumId w:val="17"/>
  </w:num>
  <w:num w:numId="20" w16cid:durableId="2105224910">
    <w:abstractNumId w:val="24"/>
  </w:num>
  <w:num w:numId="21" w16cid:durableId="78987469">
    <w:abstractNumId w:val="21"/>
  </w:num>
  <w:num w:numId="22" w16cid:durableId="1663578506">
    <w:abstractNumId w:val="5"/>
  </w:num>
  <w:num w:numId="23" w16cid:durableId="417406144">
    <w:abstractNumId w:val="25"/>
  </w:num>
  <w:num w:numId="24" w16cid:durableId="1898006292">
    <w:abstractNumId w:val="19"/>
  </w:num>
  <w:num w:numId="25" w16cid:durableId="2092195473">
    <w:abstractNumId w:val="12"/>
  </w:num>
  <w:num w:numId="26" w16cid:durableId="23749972">
    <w:abstractNumId w:val="28"/>
  </w:num>
  <w:num w:numId="27" w16cid:durableId="54088852">
    <w:abstractNumId w:val="27"/>
  </w:num>
  <w:num w:numId="28" w16cid:durableId="776367613">
    <w:abstractNumId w:val="18"/>
  </w:num>
  <w:num w:numId="29" w16cid:durableId="1714035282">
    <w:abstractNumId w:val="45"/>
  </w:num>
  <w:num w:numId="30" w16cid:durableId="819922575">
    <w:abstractNumId w:val="43"/>
  </w:num>
  <w:num w:numId="31" w16cid:durableId="1265647987">
    <w:abstractNumId w:val="8"/>
  </w:num>
  <w:num w:numId="32" w16cid:durableId="1174998688">
    <w:abstractNumId w:val="11"/>
  </w:num>
  <w:num w:numId="33" w16cid:durableId="1137525521">
    <w:abstractNumId w:val="16"/>
  </w:num>
  <w:num w:numId="34" w16cid:durableId="553394604">
    <w:abstractNumId w:val="40"/>
  </w:num>
  <w:num w:numId="35" w16cid:durableId="2119447444">
    <w:abstractNumId w:val="34"/>
  </w:num>
  <w:num w:numId="36" w16cid:durableId="1610042848">
    <w:abstractNumId w:val="33"/>
  </w:num>
  <w:num w:numId="37" w16cid:durableId="126122224">
    <w:abstractNumId w:val="26"/>
  </w:num>
  <w:num w:numId="38" w16cid:durableId="1161583795">
    <w:abstractNumId w:val="7"/>
  </w:num>
  <w:num w:numId="39" w16cid:durableId="1462842819">
    <w:abstractNumId w:val="13"/>
  </w:num>
  <w:num w:numId="40" w16cid:durableId="412092076">
    <w:abstractNumId w:val="31"/>
  </w:num>
  <w:num w:numId="41" w16cid:durableId="325134005">
    <w:abstractNumId w:val="22"/>
  </w:num>
  <w:num w:numId="42" w16cid:durableId="2112318886">
    <w:abstractNumId w:val="30"/>
  </w:num>
  <w:num w:numId="43" w16cid:durableId="25643921">
    <w:abstractNumId w:val="20"/>
  </w:num>
  <w:num w:numId="44" w16cid:durableId="124548447">
    <w:abstractNumId w:val="42"/>
  </w:num>
  <w:num w:numId="45" w16cid:durableId="930240098">
    <w:abstractNumId w:val="0"/>
  </w:num>
  <w:num w:numId="46" w16cid:durableId="567686184">
    <w:abstractNumId w:val="41"/>
  </w:num>
  <w:num w:numId="47" w16cid:durableId="1319112160">
    <w:abstractNumId w:val="4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3536"/>
    <w:rsid w:val="000017A5"/>
    <w:rsid w:val="00010FCB"/>
    <w:rsid w:val="00015464"/>
    <w:rsid w:val="0001548F"/>
    <w:rsid w:val="0001724D"/>
    <w:rsid w:val="00020651"/>
    <w:rsid w:val="00020A13"/>
    <w:rsid w:val="00020E5E"/>
    <w:rsid w:val="00021C62"/>
    <w:rsid w:val="00023C6E"/>
    <w:rsid w:val="00024B3F"/>
    <w:rsid w:val="000257E5"/>
    <w:rsid w:val="000315F3"/>
    <w:rsid w:val="0003234D"/>
    <w:rsid w:val="00040703"/>
    <w:rsid w:val="00044B41"/>
    <w:rsid w:val="000466FE"/>
    <w:rsid w:val="00051FDD"/>
    <w:rsid w:val="000527E2"/>
    <w:rsid w:val="00056D09"/>
    <w:rsid w:val="00064372"/>
    <w:rsid w:val="00070485"/>
    <w:rsid w:val="00071F1C"/>
    <w:rsid w:val="00072647"/>
    <w:rsid w:val="00074000"/>
    <w:rsid w:val="00076136"/>
    <w:rsid w:val="00082DA3"/>
    <w:rsid w:val="000848EE"/>
    <w:rsid w:val="00094262"/>
    <w:rsid w:val="0009462E"/>
    <w:rsid w:val="00095159"/>
    <w:rsid w:val="000A10CD"/>
    <w:rsid w:val="000A13BD"/>
    <w:rsid w:val="000B021F"/>
    <w:rsid w:val="000B0615"/>
    <w:rsid w:val="000B2D62"/>
    <w:rsid w:val="000B6AB0"/>
    <w:rsid w:val="000B7B1B"/>
    <w:rsid w:val="000C1A17"/>
    <w:rsid w:val="000D06A9"/>
    <w:rsid w:val="000E15A0"/>
    <w:rsid w:val="000E191D"/>
    <w:rsid w:val="000E19E6"/>
    <w:rsid w:val="000E2442"/>
    <w:rsid w:val="000E798D"/>
    <w:rsid w:val="000F03BE"/>
    <w:rsid w:val="000F0592"/>
    <w:rsid w:val="000F172D"/>
    <w:rsid w:val="000F32A6"/>
    <w:rsid w:val="000F58F8"/>
    <w:rsid w:val="000F6269"/>
    <w:rsid w:val="001003F6"/>
    <w:rsid w:val="001007C2"/>
    <w:rsid w:val="001010F6"/>
    <w:rsid w:val="00101751"/>
    <w:rsid w:val="0010287E"/>
    <w:rsid w:val="00104D80"/>
    <w:rsid w:val="001066E4"/>
    <w:rsid w:val="00107EF3"/>
    <w:rsid w:val="00110979"/>
    <w:rsid w:val="0011146F"/>
    <w:rsid w:val="00112BD5"/>
    <w:rsid w:val="00113BD1"/>
    <w:rsid w:val="0011705D"/>
    <w:rsid w:val="00120587"/>
    <w:rsid w:val="00120927"/>
    <w:rsid w:val="00120ED3"/>
    <w:rsid w:val="001217C4"/>
    <w:rsid w:val="00122410"/>
    <w:rsid w:val="00122605"/>
    <w:rsid w:val="00123D0D"/>
    <w:rsid w:val="00124951"/>
    <w:rsid w:val="001263AC"/>
    <w:rsid w:val="001355C5"/>
    <w:rsid w:val="001358C8"/>
    <w:rsid w:val="00136DD3"/>
    <w:rsid w:val="00140A53"/>
    <w:rsid w:val="001412A0"/>
    <w:rsid w:val="00151667"/>
    <w:rsid w:val="001528DA"/>
    <w:rsid w:val="00154384"/>
    <w:rsid w:val="00154915"/>
    <w:rsid w:val="001603A8"/>
    <w:rsid w:val="00161100"/>
    <w:rsid w:val="00161762"/>
    <w:rsid w:val="00161C81"/>
    <w:rsid w:val="00162B35"/>
    <w:rsid w:val="00164493"/>
    <w:rsid w:val="00165082"/>
    <w:rsid w:val="00165B64"/>
    <w:rsid w:val="00166C7D"/>
    <w:rsid w:val="00166F44"/>
    <w:rsid w:val="00167720"/>
    <w:rsid w:val="00167A9D"/>
    <w:rsid w:val="00170A41"/>
    <w:rsid w:val="00171284"/>
    <w:rsid w:val="0018134F"/>
    <w:rsid w:val="00181F23"/>
    <w:rsid w:val="00182F9F"/>
    <w:rsid w:val="001839A0"/>
    <w:rsid w:val="001860D9"/>
    <w:rsid w:val="00186F91"/>
    <w:rsid w:val="00187637"/>
    <w:rsid w:val="001929B2"/>
    <w:rsid w:val="001948B3"/>
    <w:rsid w:val="001A0732"/>
    <w:rsid w:val="001A425C"/>
    <w:rsid w:val="001A4E3F"/>
    <w:rsid w:val="001A5C61"/>
    <w:rsid w:val="001B0B95"/>
    <w:rsid w:val="001B2F39"/>
    <w:rsid w:val="001B591E"/>
    <w:rsid w:val="001C08B5"/>
    <w:rsid w:val="001C4D4D"/>
    <w:rsid w:val="001C6E3A"/>
    <w:rsid w:val="001D0CA4"/>
    <w:rsid w:val="001D0E03"/>
    <w:rsid w:val="001D1348"/>
    <w:rsid w:val="001D3F78"/>
    <w:rsid w:val="001D402F"/>
    <w:rsid w:val="001D44BA"/>
    <w:rsid w:val="001D7203"/>
    <w:rsid w:val="001E17B3"/>
    <w:rsid w:val="001E41DF"/>
    <w:rsid w:val="001E5FDD"/>
    <w:rsid w:val="001E73E0"/>
    <w:rsid w:val="001F1ADE"/>
    <w:rsid w:val="001F1E7A"/>
    <w:rsid w:val="001F45A9"/>
    <w:rsid w:val="001F5171"/>
    <w:rsid w:val="00200BC3"/>
    <w:rsid w:val="002011B2"/>
    <w:rsid w:val="0020295B"/>
    <w:rsid w:val="002038C6"/>
    <w:rsid w:val="00204D5A"/>
    <w:rsid w:val="00211198"/>
    <w:rsid w:val="00216369"/>
    <w:rsid w:val="00233BAB"/>
    <w:rsid w:val="00233BC0"/>
    <w:rsid w:val="00235C96"/>
    <w:rsid w:val="0023620A"/>
    <w:rsid w:val="00237467"/>
    <w:rsid w:val="00241B13"/>
    <w:rsid w:val="00242182"/>
    <w:rsid w:val="00242A88"/>
    <w:rsid w:val="0024331A"/>
    <w:rsid w:val="00244AC2"/>
    <w:rsid w:val="00247A90"/>
    <w:rsid w:val="00250621"/>
    <w:rsid w:val="00253DC8"/>
    <w:rsid w:val="00257387"/>
    <w:rsid w:val="00261EB8"/>
    <w:rsid w:val="0026496D"/>
    <w:rsid w:val="00270B78"/>
    <w:rsid w:val="0027193E"/>
    <w:rsid w:val="00272183"/>
    <w:rsid w:val="00281B05"/>
    <w:rsid w:val="0028744E"/>
    <w:rsid w:val="002A140E"/>
    <w:rsid w:val="002A3954"/>
    <w:rsid w:val="002A4F15"/>
    <w:rsid w:val="002A5378"/>
    <w:rsid w:val="002A605B"/>
    <w:rsid w:val="002A691D"/>
    <w:rsid w:val="002A7C7D"/>
    <w:rsid w:val="002B141C"/>
    <w:rsid w:val="002B5404"/>
    <w:rsid w:val="002B54EA"/>
    <w:rsid w:val="002B7766"/>
    <w:rsid w:val="002C03A7"/>
    <w:rsid w:val="002C0BA2"/>
    <w:rsid w:val="002C1CEC"/>
    <w:rsid w:val="002C2132"/>
    <w:rsid w:val="002C4FD9"/>
    <w:rsid w:val="002D0810"/>
    <w:rsid w:val="002D2563"/>
    <w:rsid w:val="002D2E3C"/>
    <w:rsid w:val="002D3A51"/>
    <w:rsid w:val="002E1B54"/>
    <w:rsid w:val="002E41EF"/>
    <w:rsid w:val="002E645D"/>
    <w:rsid w:val="002E691C"/>
    <w:rsid w:val="002F02AB"/>
    <w:rsid w:val="002F083B"/>
    <w:rsid w:val="002F3039"/>
    <w:rsid w:val="002F4BFD"/>
    <w:rsid w:val="002F64DB"/>
    <w:rsid w:val="00301D94"/>
    <w:rsid w:val="00304C12"/>
    <w:rsid w:val="003074B7"/>
    <w:rsid w:val="003115B9"/>
    <w:rsid w:val="003122F5"/>
    <w:rsid w:val="00313F85"/>
    <w:rsid w:val="003162E0"/>
    <w:rsid w:val="003168BE"/>
    <w:rsid w:val="0031730E"/>
    <w:rsid w:val="00317360"/>
    <w:rsid w:val="00326F27"/>
    <w:rsid w:val="00327249"/>
    <w:rsid w:val="00327974"/>
    <w:rsid w:val="0033007B"/>
    <w:rsid w:val="00330FAA"/>
    <w:rsid w:val="003328A2"/>
    <w:rsid w:val="00336558"/>
    <w:rsid w:val="00336729"/>
    <w:rsid w:val="00340208"/>
    <w:rsid w:val="00343F7E"/>
    <w:rsid w:val="003466BA"/>
    <w:rsid w:val="0035692F"/>
    <w:rsid w:val="0035713B"/>
    <w:rsid w:val="00357B6C"/>
    <w:rsid w:val="003601C0"/>
    <w:rsid w:val="003601E3"/>
    <w:rsid w:val="00360A35"/>
    <w:rsid w:val="00360F52"/>
    <w:rsid w:val="003633DB"/>
    <w:rsid w:val="00364C2F"/>
    <w:rsid w:val="00367F77"/>
    <w:rsid w:val="003713F1"/>
    <w:rsid w:val="00372016"/>
    <w:rsid w:val="0037762F"/>
    <w:rsid w:val="0038012A"/>
    <w:rsid w:val="003862FE"/>
    <w:rsid w:val="003879F1"/>
    <w:rsid w:val="0039519F"/>
    <w:rsid w:val="00396F54"/>
    <w:rsid w:val="00397339"/>
    <w:rsid w:val="003A0359"/>
    <w:rsid w:val="003A1F04"/>
    <w:rsid w:val="003A1FD3"/>
    <w:rsid w:val="003A4654"/>
    <w:rsid w:val="003A4E59"/>
    <w:rsid w:val="003B7B26"/>
    <w:rsid w:val="003C613B"/>
    <w:rsid w:val="003C6E9C"/>
    <w:rsid w:val="003D0207"/>
    <w:rsid w:val="003D1EF9"/>
    <w:rsid w:val="003D335F"/>
    <w:rsid w:val="003D51A2"/>
    <w:rsid w:val="003D6400"/>
    <w:rsid w:val="003E126F"/>
    <w:rsid w:val="003E5E17"/>
    <w:rsid w:val="003E737B"/>
    <w:rsid w:val="003F29B8"/>
    <w:rsid w:val="003F42D4"/>
    <w:rsid w:val="003F4491"/>
    <w:rsid w:val="003F5DC6"/>
    <w:rsid w:val="00404AB1"/>
    <w:rsid w:val="00405904"/>
    <w:rsid w:val="0042030B"/>
    <w:rsid w:val="00420A9A"/>
    <w:rsid w:val="00422BB3"/>
    <w:rsid w:val="00424179"/>
    <w:rsid w:val="004249EE"/>
    <w:rsid w:val="00427A6D"/>
    <w:rsid w:val="00430B76"/>
    <w:rsid w:val="00432F42"/>
    <w:rsid w:val="00435225"/>
    <w:rsid w:val="00435388"/>
    <w:rsid w:val="0044383B"/>
    <w:rsid w:val="00445DCA"/>
    <w:rsid w:val="00452C0B"/>
    <w:rsid w:val="00452FDB"/>
    <w:rsid w:val="004538B1"/>
    <w:rsid w:val="004551B6"/>
    <w:rsid w:val="00457F2E"/>
    <w:rsid w:val="0046600F"/>
    <w:rsid w:val="00466B48"/>
    <w:rsid w:val="00472E6B"/>
    <w:rsid w:val="004759B1"/>
    <w:rsid w:val="00475F2D"/>
    <w:rsid w:val="00477E79"/>
    <w:rsid w:val="00482B6C"/>
    <w:rsid w:val="00484D66"/>
    <w:rsid w:val="00485125"/>
    <w:rsid w:val="00485CFF"/>
    <w:rsid w:val="004907AD"/>
    <w:rsid w:val="00490A86"/>
    <w:rsid w:val="004940AF"/>
    <w:rsid w:val="00495795"/>
    <w:rsid w:val="00495B5A"/>
    <w:rsid w:val="004A2330"/>
    <w:rsid w:val="004A459A"/>
    <w:rsid w:val="004A6508"/>
    <w:rsid w:val="004A6589"/>
    <w:rsid w:val="004B2DF4"/>
    <w:rsid w:val="004B64EC"/>
    <w:rsid w:val="004C0073"/>
    <w:rsid w:val="004C12BC"/>
    <w:rsid w:val="004C69BF"/>
    <w:rsid w:val="004C6D80"/>
    <w:rsid w:val="004C73B8"/>
    <w:rsid w:val="004D7C3A"/>
    <w:rsid w:val="004E46D7"/>
    <w:rsid w:val="004E49E1"/>
    <w:rsid w:val="004F09E1"/>
    <w:rsid w:val="004F5E24"/>
    <w:rsid w:val="004F7A02"/>
    <w:rsid w:val="00500BFA"/>
    <w:rsid w:val="00502364"/>
    <w:rsid w:val="00502382"/>
    <w:rsid w:val="005038F4"/>
    <w:rsid w:val="00504A8F"/>
    <w:rsid w:val="00507E48"/>
    <w:rsid w:val="00507E7C"/>
    <w:rsid w:val="00510584"/>
    <w:rsid w:val="00510F9E"/>
    <w:rsid w:val="0051269C"/>
    <w:rsid w:val="00514D8A"/>
    <w:rsid w:val="00515FC3"/>
    <w:rsid w:val="00517921"/>
    <w:rsid w:val="00520514"/>
    <w:rsid w:val="005212A4"/>
    <w:rsid w:val="00526A1E"/>
    <w:rsid w:val="00530820"/>
    <w:rsid w:val="0053160A"/>
    <w:rsid w:val="00533002"/>
    <w:rsid w:val="005351B4"/>
    <w:rsid w:val="00535EC2"/>
    <w:rsid w:val="00536036"/>
    <w:rsid w:val="00536EA6"/>
    <w:rsid w:val="0054081A"/>
    <w:rsid w:val="00544A82"/>
    <w:rsid w:val="00544EC7"/>
    <w:rsid w:val="005458BA"/>
    <w:rsid w:val="005529FE"/>
    <w:rsid w:val="00556C0B"/>
    <w:rsid w:val="005576B7"/>
    <w:rsid w:val="005578BF"/>
    <w:rsid w:val="005619A1"/>
    <w:rsid w:val="005710C7"/>
    <w:rsid w:val="0057428F"/>
    <w:rsid w:val="00577401"/>
    <w:rsid w:val="0058026B"/>
    <w:rsid w:val="005806F9"/>
    <w:rsid w:val="00580847"/>
    <w:rsid w:val="00582E36"/>
    <w:rsid w:val="005848D3"/>
    <w:rsid w:val="00587481"/>
    <w:rsid w:val="00591375"/>
    <w:rsid w:val="00593BB0"/>
    <w:rsid w:val="00593E13"/>
    <w:rsid w:val="0059711C"/>
    <w:rsid w:val="005A3232"/>
    <w:rsid w:val="005A5F1A"/>
    <w:rsid w:val="005B173E"/>
    <w:rsid w:val="005B1917"/>
    <w:rsid w:val="005B3A46"/>
    <w:rsid w:val="005B68F2"/>
    <w:rsid w:val="005B72C2"/>
    <w:rsid w:val="005B7520"/>
    <w:rsid w:val="005B792B"/>
    <w:rsid w:val="005C1409"/>
    <w:rsid w:val="005C2E59"/>
    <w:rsid w:val="005C6217"/>
    <w:rsid w:val="005C6E97"/>
    <w:rsid w:val="005D0911"/>
    <w:rsid w:val="005D182A"/>
    <w:rsid w:val="005D639D"/>
    <w:rsid w:val="005E1A49"/>
    <w:rsid w:val="005E24FA"/>
    <w:rsid w:val="005E69D0"/>
    <w:rsid w:val="005E7439"/>
    <w:rsid w:val="005F120A"/>
    <w:rsid w:val="005F6209"/>
    <w:rsid w:val="00600568"/>
    <w:rsid w:val="00600955"/>
    <w:rsid w:val="00601796"/>
    <w:rsid w:val="006042FD"/>
    <w:rsid w:val="00605CE5"/>
    <w:rsid w:val="0060638C"/>
    <w:rsid w:val="00607158"/>
    <w:rsid w:val="0061071B"/>
    <w:rsid w:val="006117E5"/>
    <w:rsid w:val="006149B7"/>
    <w:rsid w:val="00616C8F"/>
    <w:rsid w:val="00617E05"/>
    <w:rsid w:val="006202A2"/>
    <w:rsid w:val="006223CC"/>
    <w:rsid w:val="00626CA3"/>
    <w:rsid w:val="0063117F"/>
    <w:rsid w:val="00641492"/>
    <w:rsid w:val="00643ABF"/>
    <w:rsid w:val="00650CF1"/>
    <w:rsid w:val="006510EC"/>
    <w:rsid w:val="0065156C"/>
    <w:rsid w:val="00651940"/>
    <w:rsid w:val="00651FC1"/>
    <w:rsid w:val="00657321"/>
    <w:rsid w:val="0066084B"/>
    <w:rsid w:val="00660AC6"/>
    <w:rsid w:val="00667256"/>
    <w:rsid w:val="00670124"/>
    <w:rsid w:val="00671057"/>
    <w:rsid w:val="00673CC6"/>
    <w:rsid w:val="00675835"/>
    <w:rsid w:val="00680665"/>
    <w:rsid w:val="00680967"/>
    <w:rsid w:val="0068144B"/>
    <w:rsid w:val="00690781"/>
    <w:rsid w:val="0069455C"/>
    <w:rsid w:val="006945D7"/>
    <w:rsid w:val="00697530"/>
    <w:rsid w:val="006A04F6"/>
    <w:rsid w:val="006A4581"/>
    <w:rsid w:val="006A45B9"/>
    <w:rsid w:val="006A6240"/>
    <w:rsid w:val="006B075B"/>
    <w:rsid w:val="006B22FF"/>
    <w:rsid w:val="006B648E"/>
    <w:rsid w:val="006C5B59"/>
    <w:rsid w:val="006D0160"/>
    <w:rsid w:val="006D2423"/>
    <w:rsid w:val="006D7513"/>
    <w:rsid w:val="006D7C2E"/>
    <w:rsid w:val="006E4A6B"/>
    <w:rsid w:val="006E7AF5"/>
    <w:rsid w:val="006F350C"/>
    <w:rsid w:val="006F5282"/>
    <w:rsid w:val="006F60FD"/>
    <w:rsid w:val="006F6CF4"/>
    <w:rsid w:val="00700377"/>
    <w:rsid w:val="0070055C"/>
    <w:rsid w:val="00701145"/>
    <w:rsid w:val="00702360"/>
    <w:rsid w:val="007050BE"/>
    <w:rsid w:val="00710908"/>
    <w:rsid w:val="00715999"/>
    <w:rsid w:val="00717391"/>
    <w:rsid w:val="00720752"/>
    <w:rsid w:val="00722D6C"/>
    <w:rsid w:val="00723628"/>
    <w:rsid w:val="00725E66"/>
    <w:rsid w:val="00727DD5"/>
    <w:rsid w:val="00730802"/>
    <w:rsid w:val="00732BF9"/>
    <w:rsid w:val="0073538D"/>
    <w:rsid w:val="00740130"/>
    <w:rsid w:val="00742F11"/>
    <w:rsid w:val="00743E6C"/>
    <w:rsid w:val="00745D43"/>
    <w:rsid w:val="00750768"/>
    <w:rsid w:val="0075369E"/>
    <w:rsid w:val="007563F0"/>
    <w:rsid w:val="00763041"/>
    <w:rsid w:val="00765DAE"/>
    <w:rsid w:val="00766944"/>
    <w:rsid w:val="007705F3"/>
    <w:rsid w:val="00771DE3"/>
    <w:rsid w:val="00777D42"/>
    <w:rsid w:val="007817FE"/>
    <w:rsid w:val="007836D6"/>
    <w:rsid w:val="007848A5"/>
    <w:rsid w:val="00784EA1"/>
    <w:rsid w:val="00785E5C"/>
    <w:rsid w:val="00786626"/>
    <w:rsid w:val="0078760A"/>
    <w:rsid w:val="00791961"/>
    <w:rsid w:val="007930CA"/>
    <w:rsid w:val="00796B24"/>
    <w:rsid w:val="007A5308"/>
    <w:rsid w:val="007A7320"/>
    <w:rsid w:val="007A73CB"/>
    <w:rsid w:val="007A7663"/>
    <w:rsid w:val="007B08D0"/>
    <w:rsid w:val="007B0FCF"/>
    <w:rsid w:val="007B53AC"/>
    <w:rsid w:val="007C12AF"/>
    <w:rsid w:val="007C64F1"/>
    <w:rsid w:val="007C72C2"/>
    <w:rsid w:val="007D2E81"/>
    <w:rsid w:val="007D47FF"/>
    <w:rsid w:val="007E0FD7"/>
    <w:rsid w:val="007E3E49"/>
    <w:rsid w:val="007E4A2D"/>
    <w:rsid w:val="007E54EB"/>
    <w:rsid w:val="007E5DD3"/>
    <w:rsid w:val="007E6EEF"/>
    <w:rsid w:val="007F06B4"/>
    <w:rsid w:val="00800EE2"/>
    <w:rsid w:val="00804A44"/>
    <w:rsid w:val="00807665"/>
    <w:rsid w:val="00810684"/>
    <w:rsid w:val="008110BC"/>
    <w:rsid w:val="00811C3B"/>
    <w:rsid w:val="0081241B"/>
    <w:rsid w:val="008153AA"/>
    <w:rsid w:val="00821A66"/>
    <w:rsid w:val="00823F2D"/>
    <w:rsid w:val="00824683"/>
    <w:rsid w:val="00824C6C"/>
    <w:rsid w:val="00824CD6"/>
    <w:rsid w:val="00825079"/>
    <w:rsid w:val="0082604A"/>
    <w:rsid w:val="00830586"/>
    <w:rsid w:val="008324C2"/>
    <w:rsid w:val="00834809"/>
    <w:rsid w:val="008351A7"/>
    <w:rsid w:val="0083749C"/>
    <w:rsid w:val="00837681"/>
    <w:rsid w:val="00844657"/>
    <w:rsid w:val="00846255"/>
    <w:rsid w:val="0084762A"/>
    <w:rsid w:val="008513EC"/>
    <w:rsid w:val="00852BC8"/>
    <w:rsid w:val="008536F5"/>
    <w:rsid w:val="008551D8"/>
    <w:rsid w:val="00856B3C"/>
    <w:rsid w:val="008606F4"/>
    <w:rsid w:val="00866010"/>
    <w:rsid w:val="00866B73"/>
    <w:rsid w:val="008718D8"/>
    <w:rsid w:val="00871F3E"/>
    <w:rsid w:val="00876EA5"/>
    <w:rsid w:val="0087743B"/>
    <w:rsid w:val="00881741"/>
    <w:rsid w:val="008836F5"/>
    <w:rsid w:val="008837D7"/>
    <w:rsid w:val="0088486C"/>
    <w:rsid w:val="00887753"/>
    <w:rsid w:val="0089013A"/>
    <w:rsid w:val="00892BB4"/>
    <w:rsid w:val="00897E60"/>
    <w:rsid w:val="008A3536"/>
    <w:rsid w:val="008A36E4"/>
    <w:rsid w:val="008A437F"/>
    <w:rsid w:val="008A56A4"/>
    <w:rsid w:val="008A57D3"/>
    <w:rsid w:val="008A5852"/>
    <w:rsid w:val="008B09F4"/>
    <w:rsid w:val="008B258F"/>
    <w:rsid w:val="008B2990"/>
    <w:rsid w:val="008B31CF"/>
    <w:rsid w:val="008C068F"/>
    <w:rsid w:val="008C303C"/>
    <w:rsid w:val="008C3AC8"/>
    <w:rsid w:val="008C4888"/>
    <w:rsid w:val="008C7920"/>
    <w:rsid w:val="008C79D2"/>
    <w:rsid w:val="008D0143"/>
    <w:rsid w:val="008D08A2"/>
    <w:rsid w:val="008D12B2"/>
    <w:rsid w:val="008D312F"/>
    <w:rsid w:val="008D49B7"/>
    <w:rsid w:val="008E4C20"/>
    <w:rsid w:val="008F726A"/>
    <w:rsid w:val="008F7998"/>
    <w:rsid w:val="0090002B"/>
    <w:rsid w:val="009043E9"/>
    <w:rsid w:val="00910D04"/>
    <w:rsid w:val="00912306"/>
    <w:rsid w:val="00915B82"/>
    <w:rsid w:val="009214C8"/>
    <w:rsid w:val="00921CC9"/>
    <w:rsid w:val="009236A5"/>
    <w:rsid w:val="009263F6"/>
    <w:rsid w:val="00940737"/>
    <w:rsid w:val="0094080B"/>
    <w:rsid w:val="00941A3E"/>
    <w:rsid w:val="0094646B"/>
    <w:rsid w:val="00946772"/>
    <w:rsid w:val="009475EA"/>
    <w:rsid w:val="009502D5"/>
    <w:rsid w:val="009508CD"/>
    <w:rsid w:val="00955592"/>
    <w:rsid w:val="00956466"/>
    <w:rsid w:val="00965357"/>
    <w:rsid w:val="00967BCB"/>
    <w:rsid w:val="00976712"/>
    <w:rsid w:val="009832A3"/>
    <w:rsid w:val="00983621"/>
    <w:rsid w:val="00984448"/>
    <w:rsid w:val="00987137"/>
    <w:rsid w:val="00987DB9"/>
    <w:rsid w:val="0099038F"/>
    <w:rsid w:val="0099168D"/>
    <w:rsid w:val="00991C1A"/>
    <w:rsid w:val="0099271C"/>
    <w:rsid w:val="009959A5"/>
    <w:rsid w:val="009965E6"/>
    <w:rsid w:val="00996753"/>
    <w:rsid w:val="00996DA0"/>
    <w:rsid w:val="009A1E10"/>
    <w:rsid w:val="009A5BBA"/>
    <w:rsid w:val="009B17B0"/>
    <w:rsid w:val="009B1B03"/>
    <w:rsid w:val="009B27B5"/>
    <w:rsid w:val="009B455C"/>
    <w:rsid w:val="009C09F2"/>
    <w:rsid w:val="009C64B4"/>
    <w:rsid w:val="009D3053"/>
    <w:rsid w:val="009D40CC"/>
    <w:rsid w:val="009E12AE"/>
    <w:rsid w:val="009E4218"/>
    <w:rsid w:val="009F029E"/>
    <w:rsid w:val="009F0F68"/>
    <w:rsid w:val="009F4D6B"/>
    <w:rsid w:val="009F6674"/>
    <w:rsid w:val="009F7A10"/>
    <w:rsid w:val="00A05793"/>
    <w:rsid w:val="00A11037"/>
    <w:rsid w:val="00A11F4E"/>
    <w:rsid w:val="00A13416"/>
    <w:rsid w:val="00A14AC1"/>
    <w:rsid w:val="00A1601B"/>
    <w:rsid w:val="00A1700E"/>
    <w:rsid w:val="00A245A6"/>
    <w:rsid w:val="00A25958"/>
    <w:rsid w:val="00A25C69"/>
    <w:rsid w:val="00A25E47"/>
    <w:rsid w:val="00A44E4E"/>
    <w:rsid w:val="00A47529"/>
    <w:rsid w:val="00A4772D"/>
    <w:rsid w:val="00A47BE2"/>
    <w:rsid w:val="00A51777"/>
    <w:rsid w:val="00A534C3"/>
    <w:rsid w:val="00A5434C"/>
    <w:rsid w:val="00A61DCF"/>
    <w:rsid w:val="00A6404D"/>
    <w:rsid w:val="00A64C0F"/>
    <w:rsid w:val="00A66206"/>
    <w:rsid w:val="00A67BD1"/>
    <w:rsid w:val="00A70413"/>
    <w:rsid w:val="00A7072F"/>
    <w:rsid w:val="00A73ADE"/>
    <w:rsid w:val="00A75482"/>
    <w:rsid w:val="00A760C1"/>
    <w:rsid w:val="00A7704E"/>
    <w:rsid w:val="00A7768C"/>
    <w:rsid w:val="00A777E8"/>
    <w:rsid w:val="00A77E0A"/>
    <w:rsid w:val="00A77EDC"/>
    <w:rsid w:val="00A90D55"/>
    <w:rsid w:val="00A97ED7"/>
    <w:rsid w:val="00A97F45"/>
    <w:rsid w:val="00AA1F6E"/>
    <w:rsid w:val="00AA217C"/>
    <w:rsid w:val="00AA254B"/>
    <w:rsid w:val="00AA33FB"/>
    <w:rsid w:val="00AA4D59"/>
    <w:rsid w:val="00AA5857"/>
    <w:rsid w:val="00AA6C66"/>
    <w:rsid w:val="00AA70FA"/>
    <w:rsid w:val="00AB0B5A"/>
    <w:rsid w:val="00AB2E55"/>
    <w:rsid w:val="00AB3BE5"/>
    <w:rsid w:val="00AB6FDD"/>
    <w:rsid w:val="00AB7851"/>
    <w:rsid w:val="00AB7B15"/>
    <w:rsid w:val="00AC0CF1"/>
    <w:rsid w:val="00AC1F7F"/>
    <w:rsid w:val="00AC2CCF"/>
    <w:rsid w:val="00AC3380"/>
    <w:rsid w:val="00AC535F"/>
    <w:rsid w:val="00AC7D3F"/>
    <w:rsid w:val="00AC7E1A"/>
    <w:rsid w:val="00AD36B7"/>
    <w:rsid w:val="00AD4DA9"/>
    <w:rsid w:val="00AD61A3"/>
    <w:rsid w:val="00AD6F40"/>
    <w:rsid w:val="00AE4BD3"/>
    <w:rsid w:val="00AF0684"/>
    <w:rsid w:val="00AF3724"/>
    <w:rsid w:val="00AF44AE"/>
    <w:rsid w:val="00AF4BA4"/>
    <w:rsid w:val="00AF58FC"/>
    <w:rsid w:val="00B1187F"/>
    <w:rsid w:val="00B11D06"/>
    <w:rsid w:val="00B12D50"/>
    <w:rsid w:val="00B15AA2"/>
    <w:rsid w:val="00B2334C"/>
    <w:rsid w:val="00B23FCA"/>
    <w:rsid w:val="00B240C2"/>
    <w:rsid w:val="00B25428"/>
    <w:rsid w:val="00B2638D"/>
    <w:rsid w:val="00B27548"/>
    <w:rsid w:val="00B27A92"/>
    <w:rsid w:val="00B324D4"/>
    <w:rsid w:val="00B32F2E"/>
    <w:rsid w:val="00B3448C"/>
    <w:rsid w:val="00B37CDA"/>
    <w:rsid w:val="00B37F70"/>
    <w:rsid w:val="00B431D1"/>
    <w:rsid w:val="00B45421"/>
    <w:rsid w:val="00B50C85"/>
    <w:rsid w:val="00B518B2"/>
    <w:rsid w:val="00B55631"/>
    <w:rsid w:val="00B56B27"/>
    <w:rsid w:val="00B57C3B"/>
    <w:rsid w:val="00B60FD9"/>
    <w:rsid w:val="00B6714E"/>
    <w:rsid w:val="00B70394"/>
    <w:rsid w:val="00B7081C"/>
    <w:rsid w:val="00B75E86"/>
    <w:rsid w:val="00B80C99"/>
    <w:rsid w:val="00B819BA"/>
    <w:rsid w:val="00B96E93"/>
    <w:rsid w:val="00BA3F76"/>
    <w:rsid w:val="00BA407B"/>
    <w:rsid w:val="00BA4A74"/>
    <w:rsid w:val="00BB17F5"/>
    <w:rsid w:val="00BB20C0"/>
    <w:rsid w:val="00BB37C5"/>
    <w:rsid w:val="00BB3EEE"/>
    <w:rsid w:val="00BB4C9D"/>
    <w:rsid w:val="00BB5480"/>
    <w:rsid w:val="00BB6617"/>
    <w:rsid w:val="00BB6E1A"/>
    <w:rsid w:val="00BB7413"/>
    <w:rsid w:val="00BC0C26"/>
    <w:rsid w:val="00BC1601"/>
    <w:rsid w:val="00BC1D2C"/>
    <w:rsid w:val="00BC2E44"/>
    <w:rsid w:val="00BC3F54"/>
    <w:rsid w:val="00BC4F24"/>
    <w:rsid w:val="00BD18C2"/>
    <w:rsid w:val="00BD1989"/>
    <w:rsid w:val="00BD3A85"/>
    <w:rsid w:val="00BE1566"/>
    <w:rsid w:val="00BE17B5"/>
    <w:rsid w:val="00BE1E25"/>
    <w:rsid w:val="00BF2743"/>
    <w:rsid w:val="00BF74DB"/>
    <w:rsid w:val="00C02595"/>
    <w:rsid w:val="00C02703"/>
    <w:rsid w:val="00C04B95"/>
    <w:rsid w:val="00C064C6"/>
    <w:rsid w:val="00C11CF5"/>
    <w:rsid w:val="00C149CF"/>
    <w:rsid w:val="00C14FE1"/>
    <w:rsid w:val="00C15E9C"/>
    <w:rsid w:val="00C201E3"/>
    <w:rsid w:val="00C2049A"/>
    <w:rsid w:val="00C21014"/>
    <w:rsid w:val="00C24469"/>
    <w:rsid w:val="00C26E26"/>
    <w:rsid w:val="00C31908"/>
    <w:rsid w:val="00C35CB4"/>
    <w:rsid w:val="00C414F8"/>
    <w:rsid w:val="00C451C8"/>
    <w:rsid w:val="00C50DD5"/>
    <w:rsid w:val="00C5323B"/>
    <w:rsid w:val="00C60FDF"/>
    <w:rsid w:val="00C61F6C"/>
    <w:rsid w:val="00C65CB3"/>
    <w:rsid w:val="00C74046"/>
    <w:rsid w:val="00C76F18"/>
    <w:rsid w:val="00C77111"/>
    <w:rsid w:val="00C83939"/>
    <w:rsid w:val="00C86C15"/>
    <w:rsid w:val="00C940CC"/>
    <w:rsid w:val="00C95F7F"/>
    <w:rsid w:val="00CA0572"/>
    <w:rsid w:val="00CA1A9D"/>
    <w:rsid w:val="00CA480A"/>
    <w:rsid w:val="00CA4D5E"/>
    <w:rsid w:val="00CB1733"/>
    <w:rsid w:val="00CB1AA9"/>
    <w:rsid w:val="00CB1B04"/>
    <w:rsid w:val="00CB22E5"/>
    <w:rsid w:val="00CB6729"/>
    <w:rsid w:val="00CB758C"/>
    <w:rsid w:val="00CC0278"/>
    <w:rsid w:val="00CD4701"/>
    <w:rsid w:val="00CE2033"/>
    <w:rsid w:val="00CE6A9A"/>
    <w:rsid w:val="00CF01EF"/>
    <w:rsid w:val="00CF1F45"/>
    <w:rsid w:val="00CF2101"/>
    <w:rsid w:val="00CF2DAF"/>
    <w:rsid w:val="00CF3D59"/>
    <w:rsid w:val="00CF7192"/>
    <w:rsid w:val="00D002F1"/>
    <w:rsid w:val="00D04843"/>
    <w:rsid w:val="00D055EB"/>
    <w:rsid w:val="00D05F7D"/>
    <w:rsid w:val="00D060A1"/>
    <w:rsid w:val="00D109EE"/>
    <w:rsid w:val="00D10E0A"/>
    <w:rsid w:val="00D128C2"/>
    <w:rsid w:val="00D13C16"/>
    <w:rsid w:val="00D14161"/>
    <w:rsid w:val="00D167CE"/>
    <w:rsid w:val="00D168BB"/>
    <w:rsid w:val="00D2162F"/>
    <w:rsid w:val="00D23D97"/>
    <w:rsid w:val="00D27AEB"/>
    <w:rsid w:val="00D303AF"/>
    <w:rsid w:val="00D308CB"/>
    <w:rsid w:val="00D35362"/>
    <w:rsid w:val="00D35B72"/>
    <w:rsid w:val="00D40724"/>
    <w:rsid w:val="00D415D3"/>
    <w:rsid w:val="00D4391C"/>
    <w:rsid w:val="00D476C9"/>
    <w:rsid w:val="00D50971"/>
    <w:rsid w:val="00D5264C"/>
    <w:rsid w:val="00D53293"/>
    <w:rsid w:val="00D54DE1"/>
    <w:rsid w:val="00D6032A"/>
    <w:rsid w:val="00D60424"/>
    <w:rsid w:val="00D626BC"/>
    <w:rsid w:val="00D63D3B"/>
    <w:rsid w:val="00D66670"/>
    <w:rsid w:val="00D70444"/>
    <w:rsid w:val="00D70D95"/>
    <w:rsid w:val="00D71514"/>
    <w:rsid w:val="00D71AA9"/>
    <w:rsid w:val="00D75AE3"/>
    <w:rsid w:val="00D779F5"/>
    <w:rsid w:val="00D80B50"/>
    <w:rsid w:val="00D80D9D"/>
    <w:rsid w:val="00D92B87"/>
    <w:rsid w:val="00D9301F"/>
    <w:rsid w:val="00D93B55"/>
    <w:rsid w:val="00D94173"/>
    <w:rsid w:val="00D976BC"/>
    <w:rsid w:val="00DA0802"/>
    <w:rsid w:val="00DA77DB"/>
    <w:rsid w:val="00DB167E"/>
    <w:rsid w:val="00DB3B1B"/>
    <w:rsid w:val="00DB61D2"/>
    <w:rsid w:val="00DB673A"/>
    <w:rsid w:val="00DB76FD"/>
    <w:rsid w:val="00DC094C"/>
    <w:rsid w:val="00DC1CC3"/>
    <w:rsid w:val="00DC219C"/>
    <w:rsid w:val="00DC2FCD"/>
    <w:rsid w:val="00DC7A27"/>
    <w:rsid w:val="00DD3F64"/>
    <w:rsid w:val="00DD4797"/>
    <w:rsid w:val="00DE1802"/>
    <w:rsid w:val="00DE1A6F"/>
    <w:rsid w:val="00DE3FE2"/>
    <w:rsid w:val="00DE4263"/>
    <w:rsid w:val="00DE637C"/>
    <w:rsid w:val="00E01894"/>
    <w:rsid w:val="00E02D1D"/>
    <w:rsid w:val="00E05671"/>
    <w:rsid w:val="00E06954"/>
    <w:rsid w:val="00E07AA9"/>
    <w:rsid w:val="00E10F82"/>
    <w:rsid w:val="00E138C3"/>
    <w:rsid w:val="00E14F37"/>
    <w:rsid w:val="00E2349C"/>
    <w:rsid w:val="00E26EE8"/>
    <w:rsid w:val="00E30544"/>
    <w:rsid w:val="00E3212A"/>
    <w:rsid w:val="00E32F4C"/>
    <w:rsid w:val="00E363DC"/>
    <w:rsid w:val="00E36810"/>
    <w:rsid w:val="00E36B29"/>
    <w:rsid w:val="00E42BEE"/>
    <w:rsid w:val="00E42E4A"/>
    <w:rsid w:val="00E42FDE"/>
    <w:rsid w:val="00E44493"/>
    <w:rsid w:val="00E46359"/>
    <w:rsid w:val="00E50736"/>
    <w:rsid w:val="00E52CA3"/>
    <w:rsid w:val="00E5446C"/>
    <w:rsid w:val="00E57678"/>
    <w:rsid w:val="00E57CB1"/>
    <w:rsid w:val="00E611BE"/>
    <w:rsid w:val="00E630A2"/>
    <w:rsid w:val="00E65AF9"/>
    <w:rsid w:val="00E660C1"/>
    <w:rsid w:val="00E66603"/>
    <w:rsid w:val="00E67F78"/>
    <w:rsid w:val="00E71126"/>
    <w:rsid w:val="00E72DE2"/>
    <w:rsid w:val="00E75317"/>
    <w:rsid w:val="00E7592B"/>
    <w:rsid w:val="00E76BD4"/>
    <w:rsid w:val="00E8342B"/>
    <w:rsid w:val="00E83A7F"/>
    <w:rsid w:val="00E87EC6"/>
    <w:rsid w:val="00E92BFF"/>
    <w:rsid w:val="00E954E7"/>
    <w:rsid w:val="00E973BC"/>
    <w:rsid w:val="00E97B08"/>
    <w:rsid w:val="00EA5ABC"/>
    <w:rsid w:val="00EA7D30"/>
    <w:rsid w:val="00EB02E6"/>
    <w:rsid w:val="00EB131B"/>
    <w:rsid w:val="00EB3D01"/>
    <w:rsid w:val="00EB4D07"/>
    <w:rsid w:val="00EB5491"/>
    <w:rsid w:val="00EB689D"/>
    <w:rsid w:val="00EB7E2E"/>
    <w:rsid w:val="00EC1317"/>
    <w:rsid w:val="00ED059C"/>
    <w:rsid w:val="00ED5D07"/>
    <w:rsid w:val="00ED6AD6"/>
    <w:rsid w:val="00ED7718"/>
    <w:rsid w:val="00EE11DF"/>
    <w:rsid w:val="00EE25C2"/>
    <w:rsid w:val="00EE3565"/>
    <w:rsid w:val="00EF0FF0"/>
    <w:rsid w:val="00EF11D1"/>
    <w:rsid w:val="00EF14F3"/>
    <w:rsid w:val="00EF7944"/>
    <w:rsid w:val="00EF7A1D"/>
    <w:rsid w:val="00F01B78"/>
    <w:rsid w:val="00F07E42"/>
    <w:rsid w:val="00F07F6C"/>
    <w:rsid w:val="00F228EE"/>
    <w:rsid w:val="00F26EEB"/>
    <w:rsid w:val="00F26F9C"/>
    <w:rsid w:val="00F31773"/>
    <w:rsid w:val="00F34CDF"/>
    <w:rsid w:val="00F34E33"/>
    <w:rsid w:val="00F353EF"/>
    <w:rsid w:val="00F3554F"/>
    <w:rsid w:val="00F37950"/>
    <w:rsid w:val="00F37D5F"/>
    <w:rsid w:val="00F416C8"/>
    <w:rsid w:val="00F4242D"/>
    <w:rsid w:val="00F473AA"/>
    <w:rsid w:val="00F567E6"/>
    <w:rsid w:val="00F63741"/>
    <w:rsid w:val="00F66E80"/>
    <w:rsid w:val="00F6774D"/>
    <w:rsid w:val="00F724B7"/>
    <w:rsid w:val="00F75625"/>
    <w:rsid w:val="00F75BE1"/>
    <w:rsid w:val="00F766F4"/>
    <w:rsid w:val="00F77E0D"/>
    <w:rsid w:val="00F82F75"/>
    <w:rsid w:val="00F8472B"/>
    <w:rsid w:val="00F86A9B"/>
    <w:rsid w:val="00F917C0"/>
    <w:rsid w:val="00F919A2"/>
    <w:rsid w:val="00F93B8C"/>
    <w:rsid w:val="00F94201"/>
    <w:rsid w:val="00F9473B"/>
    <w:rsid w:val="00F94ED0"/>
    <w:rsid w:val="00FA0B05"/>
    <w:rsid w:val="00FA182C"/>
    <w:rsid w:val="00FA1B50"/>
    <w:rsid w:val="00FA35B0"/>
    <w:rsid w:val="00FA5529"/>
    <w:rsid w:val="00FA5AFF"/>
    <w:rsid w:val="00FB21ED"/>
    <w:rsid w:val="00FB344E"/>
    <w:rsid w:val="00FB3457"/>
    <w:rsid w:val="00FB5B5C"/>
    <w:rsid w:val="00FB7A89"/>
    <w:rsid w:val="00FC01CA"/>
    <w:rsid w:val="00FC15D3"/>
    <w:rsid w:val="00FC324D"/>
    <w:rsid w:val="00FC6062"/>
    <w:rsid w:val="00FD1F25"/>
    <w:rsid w:val="00FD4FA6"/>
    <w:rsid w:val="00FD5D39"/>
    <w:rsid w:val="00FD6062"/>
    <w:rsid w:val="00FE5EB4"/>
    <w:rsid w:val="00FE6D17"/>
    <w:rsid w:val="00FE716E"/>
    <w:rsid w:val="00FE7950"/>
    <w:rsid w:val="00FF0FE9"/>
    <w:rsid w:val="00FF3410"/>
    <w:rsid w:val="00FF66BC"/>
    <w:rsid w:val="00FF6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22A767"/>
  <w15:docId w15:val="{9B1D9909-CE1C-4C7B-9F7D-5D06E9B1A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3536"/>
    <w:pPr>
      <w:spacing w:after="200" w:line="276" w:lineRule="auto"/>
    </w:pPr>
    <w:rPr>
      <w:rFonts w:eastAsiaTheme="minorEastAsia"/>
      <w:sz w:val="22"/>
      <w:szCs w:val="22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8A353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A35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aliases w:val="Heading 3a,Artículo,título 3"/>
    <w:basedOn w:val="Normal"/>
    <w:next w:val="Normal"/>
    <w:link w:val="Ttulo3Car"/>
    <w:qFormat/>
    <w:rsid w:val="008A3536"/>
    <w:pPr>
      <w:keepNext/>
      <w:widowControl w:val="0"/>
      <w:tabs>
        <w:tab w:val="center" w:pos="1985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  <w:outlineLvl w:val="2"/>
    </w:pPr>
    <w:rPr>
      <w:rFonts w:ascii="Arial" w:eastAsia="Times New Roman" w:hAnsi="Arial" w:cs="Arial"/>
      <w:b/>
      <w:bCs/>
      <w:spacing w:val="-2"/>
      <w:sz w:val="20"/>
      <w:szCs w:val="20"/>
      <w:lang w:val="es-ES_tradnl" w:eastAsia="es-EC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7613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A3536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s-ES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8A3536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s-ES" w:eastAsia="es-ES"/>
    </w:rPr>
  </w:style>
  <w:style w:type="character" w:customStyle="1" w:styleId="Ttulo3Car">
    <w:name w:val="Título 3 Car"/>
    <w:aliases w:val="Heading 3a Car,Artículo Car,título 3 Car"/>
    <w:basedOn w:val="Fuentedeprrafopredeter"/>
    <w:link w:val="Ttulo3"/>
    <w:rsid w:val="008A3536"/>
    <w:rPr>
      <w:rFonts w:ascii="Arial" w:eastAsia="Times New Roman" w:hAnsi="Arial" w:cs="Arial"/>
      <w:b/>
      <w:bCs/>
      <w:spacing w:val="-2"/>
      <w:sz w:val="20"/>
      <w:szCs w:val="20"/>
      <w:lang w:val="es-ES_tradnl" w:eastAsia="es-EC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76136"/>
    <w:rPr>
      <w:rFonts w:asciiTheme="majorHAnsi" w:eastAsiaTheme="majorEastAsia" w:hAnsiTheme="majorHAnsi" w:cstheme="majorBidi"/>
      <w:color w:val="2F5496" w:themeColor="accent1" w:themeShade="BF"/>
      <w:sz w:val="22"/>
      <w:szCs w:val="22"/>
      <w:lang w:val="es-ES" w:eastAsia="es-ES"/>
    </w:rPr>
  </w:style>
  <w:style w:type="paragraph" w:styleId="Encabezado">
    <w:name w:val="header"/>
    <w:aliases w:val="Encabezado 2,encabezado"/>
    <w:basedOn w:val="Normal"/>
    <w:link w:val="EncabezadoCar"/>
    <w:uiPriority w:val="99"/>
    <w:unhideWhenUsed/>
    <w:rsid w:val="00C201E3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Encabezado 2 Car,encabezado Car"/>
    <w:basedOn w:val="Fuentedeprrafopredeter"/>
    <w:link w:val="Encabezado"/>
    <w:uiPriority w:val="99"/>
    <w:rsid w:val="00C201E3"/>
  </w:style>
  <w:style w:type="paragraph" w:styleId="Piedepgina">
    <w:name w:val="footer"/>
    <w:basedOn w:val="Normal"/>
    <w:link w:val="PiedepginaCar"/>
    <w:uiPriority w:val="99"/>
    <w:unhideWhenUsed/>
    <w:rsid w:val="00C201E3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201E3"/>
  </w:style>
  <w:style w:type="paragraph" w:styleId="Ttulo">
    <w:name w:val="Title"/>
    <w:basedOn w:val="Normal"/>
    <w:link w:val="TtuloCar"/>
    <w:qFormat/>
    <w:rsid w:val="008A3536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TtuloCar">
    <w:name w:val="Título Car"/>
    <w:basedOn w:val="Fuentedeprrafopredeter"/>
    <w:link w:val="Ttulo"/>
    <w:rsid w:val="008A3536"/>
    <w:rPr>
      <w:rFonts w:ascii="Times New Roman" w:eastAsia="Times New Roman" w:hAnsi="Times New Roman" w:cs="Times New Roman"/>
      <w:b/>
      <w:sz w:val="28"/>
      <w:szCs w:val="20"/>
      <w:lang w:val="es-ES" w:eastAsia="es-ES"/>
    </w:rPr>
  </w:style>
  <w:style w:type="paragraph" w:styleId="Textoindependiente">
    <w:name w:val="Body Text"/>
    <w:basedOn w:val="Normal"/>
    <w:link w:val="TextoindependienteCar"/>
    <w:uiPriority w:val="1"/>
    <w:qFormat/>
    <w:rsid w:val="008A3536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8A3536"/>
    <w:rPr>
      <w:rFonts w:ascii="Times New Roman" w:eastAsia="Times New Roman" w:hAnsi="Times New Roman" w:cs="Times New Roman"/>
      <w:lang w:val="es-ES" w:eastAsia="es-ES"/>
    </w:rPr>
  </w:style>
  <w:style w:type="paragraph" w:styleId="NormalWeb">
    <w:name w:val="Normal (Web)"/>
    <w:basedOn w:val="Normal"/>
    <w:uiPriority w:val="99"/>
    <w:unhideWhenUsed/>
    <w:rsid w:val="008A35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2"/>
      <w:szCs w:val="12"/>
      <w:lang w:val="es-EC" w:eastAsia="es-EC"/>
    </w:rPr>
  </w:style>
  <w:style w:type="character" w:styleId="Hipervnculo">
    <w:name w:val="Hyperlink"/>
    <w:basedOn w:val="Fuentedeprrafopredeter"/>
    <w:uiPriority w:val="99"/>
    <w:rsid w:val="008A3536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8A3536"/>
    <w:rPr>
      <w:rFonts w:cs="Times New Roman"/>
      <w:b/>
      <w:bCs/>
    </w:rPr>
  </w:style>
  <w:style w:type="paragraph" w:styleId="Prrafodelista">
    <w:name w:val="List Paragraph"/>
    <w:aliases w:val="Titulo 1,TIT 2 IND,Texto,List Paragraph1,Lista vistosa - Énfasis 11,Capítulo,Bullet List,FooterText,numbered,Paragraphe de liste1,lp1,Párrafo de lista ANEXO,cuadro ghf1,PARRAFOS,VIÑETAS,List Paragraph (numbered (a)),Liste 1,Bullets"/>
    <w:basedOn w:val="Normal"/>
    <w:link w:val="PrrafodelistaCar"/>
    <w:uiPriority w:val="34"/>
    <w:qFormat/>
    <w:rsid w:val="008A353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rrafodelistaCar">
    <w:name w:val="Párrafo de lista Car"/>
    <w:aliases w:val="Titulo 1 Car,TIT 2 IND Car,Texto Car,List Paragraph1 Car,Lista vistosa - Énfasis 11 Car,Capítulo Car,Bullet List Car,FooterText Car,numbered Car,Paragraphe de liste1 Car,lp1 Car,Párrafo de lista ANEXO Car,cuadro ghf1 Car,VIÑETAS Car"/>
    <w:link w:val="Prrafodelista"/>
    <w:uiPriority w:val="34"/>
    <w:qFormat/>
    <w:rsid w:val="008A3536"/>
    <w:rPr>
      <w:rFonts w:ascii="Times New Roman" w:eastAsia="Times New Roman" w:hAnsi="Times New Roman" w:cs="Times New Roman"/>
      <w:lang w:val="es-ES" w:eastAsia="es-E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8A3536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8A3536"/>
    <w:rPr>
      <w:rFonts w:eastAsiaTheme="minorEastAsia"/>
      <w:sz w:val="22"/>
      <w:szCs w:val="22"/>
      <w:lang w:val="es-ES" w:eastAsia="es-ES"/>
    </w:rPr>
  </w:style>
  <w:style w:type="paragraph" w:customStyle="1" w:styleId="xl74">
    <w:name w:val="xl74"/>
    <w:basedOn w:val="Normal"/>
    <w:rsid w:val="008A3536"/>
    <w:pPr>
      <w:suppressAutoHyphens/>
      <w:spacing w:before="280" w:after="280" w:line="240" w:lineRule="auto"/>
      <w:jc w:val="center"/>
    </w:pPr>
    <w:rPr>
      <w:rFonts w:ascii="Arial" w:eastAsia="Arial Unicode MS" w:hAnsi="Arial" w:cs="Calibri"/>
      <w:b/>
      <w:bCs/>
      <w:sz w:val="24"/>
      <w:szCs w:val="24"/>
      <w:lang w:eastAsia="ar-SA"/>
    </w:rPr>
  </w:style>
  <w:style w:type="paragraph" w:customStyle="1" w:styleId="BodyText24">
    <w:name w:val="Body Text 24"/>
    <w:basedOn w:val="Normal"/>
    <w:rsid w:val="008A3536"/>
    <w:pPr>
      <w:tabs>
        <w:tab w:val="center" w:pos="1985"/>
      </w:tabs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Arial"/>
      <w:color w:val="FF0000"/>
      <w:spacing w:val="-2"/>
      <w:sz w:val="24"/>
      <w:szCs w:val="24"/>
      <w:lang w:val="es-ES_tradnl" w:eastAsia="es-MX"/>
    </w:rPr>
  </w:style>
  <w:style w:type="paragraph" w:styleId="Lista">
    <w:name w:val="List"/>
    <w:basedOn w:val="Textoindependiente"/>
    <w:uiPriority w:val="99"/>
    <w:rsid w:val="008A3536"/>
    <w:pPr>
      <w:widowControl w:val="0"/>
      <w:suppressAutoHyphens/>
    </w:pPr>
    <w:rPr>
      <w:rFonts w:eastAsia="Arial Unicode MS" w:cs="Tahoma"/>
      <w:kern w:val="1"/>
      <w:lang w:val="es-ES_tradnl" w:eastAsia="ar-SA"/>
    </w:rPr>
  </w:style>
  <w:style w:type="paragraph" w:styleId="Listaconvietas">
    <w:name w:val="List Bullet"/>
    <w:basedOn w:val="Normal"/>
    <w:uiPriority w:val="99"/>
    <w:semiHidden/>
    <w:unhideWhenUsed/>
    <w:rsid w:val="008A3536"/>
    <w:pPr>
      <w:numPr>
        <w:numId w:val="5"/>
      </w:numPr>
      <w:spacing w:after="160" w:line="259" w:lineRule="auto"/>
      <w:contextualSpacing/>
      <w:jc w:val="both"/>
    </w:pPr>
    <w:rPr>
      <w:rFonts w:ascii="Arial" w:eastAsiaTheme="minorHAnsi" w:hAnsi="Arial"/>
      <w:sz w:val="24"/>
      <w:lang w:val="es-EC" w:eastAsia="en-US"/>
    </w:rPr>
  </w:style>
  <w:style w:type="paragraph" w:styleId="Sinespaciado">
    <w:name w:val="No Spacing"/>
    <w:link w:val="SinespaciadoCar"/>
    <w:uiPriority w:val="1"/>
    <w:qFormat/>
    <w:rsid w:val="008A3536"/>
    <w:rPr>
      <w:rFonts w:eastAsiaTheme="minorEastAsia"/>
      <w:sz w:val="22"/>
      <w:szCs w:val="22"/>
      <w:lang w:val="es-ES"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qFormat/>
    <w:locked/>
    <w:rsid w:val="00E363DC"/>
    <w:rPr>
      <w:rFonts w:eastAsiaTheme="minorEastAsia"/>
      <w:sz w:val="22"/>
      <w:szCs w:val="22"/>
      <w:lang w:val="es-ES" w:eastAsia="es-ES"/>
    </w:rPr>
  </w:style>
  <w:style w:type="paragraph" w:customStyle="1" w:styleId="Default">
    <w:name w:val="Default"/>
    <w:rsid w:val="008A3536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styleId="Refdecomentario">
    <w:name w:val="annotation reference"/>
    <w:basedOn w:val="Fuentedeprrafopredeter"/>
    <w:uiPriority w:val="99"/>
    <w:semiHidden/>
    <w:unhideWhenUsed/>
    <w:rsid w:val="008A353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8A353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8A3536"/>
    <w:rPr>
      <w:rFonts w:eastAsiaTheme="minorEastAsia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A353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A3536"/>
    <w:rPr>
      <w:rFonts w:eastAsiaTheme="minorEastAsia"/>
      <w:b/>
      <w:bCs/>
      <w:sz w:val="20"/>
      <w:szCs w:val="20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A35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A3536"/>
    <w:rPr>
      <w:rFonts w:ascii="Segoe UI" w:eastAsiaTheme="minorEastAsia" w:hAnsi="Segoe UI" w:cs="Segoe UI"/>
      <w:sz w:val="18"/>
      <w:szCs w:val="18"/>
      <w:lang w:val="es-ES" w:eastAsia="es-ES"/>
    </w:rPr>
  </w:style>
  <w:style w:type="character" w:customStyle="1" w:styleId="markedcontent">
    <w:name w:val="markedcontent"/>
    <w:basedOn w:val="Fuentedeprrafopredeter"/>
    <w:rsid w:val="00182F9F"/>
  </w:style>
  <w:style w:type="table" w:styleId="Tablaconcuadrcula">
    <w:name w:val="Table Grid"/>
    <w:basedOn w:val="Tablanormal"/>
    <w:uiPriority w:val="39"/>
    <w:rsid w:val="00FA35B0"/>
    <w:rPr>
      <w:lang w:val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entedeprrafopredeter4">
    <w:name w:val="Fuente de párrafo predeter.4"/>
    <w:rsid w:val="00A44E4E"/>
  </w:style>
  <w:style w:type="paragraph" w:customStyle="1" w:styleId="Standard">
    <w:name w:val="Standard"/>
    <w:rsid w:val="00A44E4E"/>
    <w:pPr>
      <w:autoSpaceDN w:val="0"/>
      <w:textAlignment w:val="baseline"/>
    </w:pPr>
    <w:rPr>
      <w:rFonts w:ascii="Times New Roman" w:eastAsia="Times New Roman" w:hAnsi="Times New Roman" w:cs="Times New Roman"/>
      <w:sz w:val="20"/>
      <w:szCs w:val="20"/>
      <w:lang w:eastAsia="es-EC"/>
    </w:rPr>
  </w:style>
  <w:style w:type="paragraph" w:customStyle="1" w:styleId="BodyText21">
    <w:name w:val="Body Text 21"/>
    <w:basedOn w:val="Normal"/>
    <w:uiPriority w:val="99"/>
    <w:rsid w:val="00360F52"/>
    <w:pPr>
      <w:suppressAutoHyphen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Arial"/>
      <w:spacing w:val="-2"/>
      <w:sz w:val="24"/>
      <w:szCs w:val="24"/>
      <w:lang w:val="es-ES_tradnl" w:eastAsia="es-MX"/>
    </w:rPr>
  </w:style>
  <w:style w:type="character" w:customStyle="1" w:styleId="Cuerpodeltexto5">
    <w:name w:val="Cuerpo del texto (5)_"/>
    <w:basedOn w:val="Fuentedeprrafopredeter"/>
    <w:link w:val="Cuerpodeltexto50"/>
    <w:rsid w:val="00076136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Cuerpodeltexto50">
    <w:name w:val="Cuerpo del texto (5)"/>
    <w:basedOn w:val="Normal"/>
    <w:link w:val="Cuerpodeltexto5"/>
    <w:rsid w:val="00076136"/>
    <w:pPr>
      <w:widowControl w:val="0"/>
      <w:shd w:val="clear" w:color="auto" w:fill="FFFFFF"/>
      <w:spacing w:after="0" w:line="230" w:lineRule="exact"/>
      <w:ind w:hanging="680"/>
      <w:jc w:val="both"/>
    </w:pPr>
    <w:rPr>
      <w:rFonts w:ascii="Arial" w:eastAsia="Arial" w:hAnsi="Arial" w:cs="Arial"/>
      <w:sz w:val="18"/>
      <w:szCs w:val="18"/>
      <w:lang w:val="es-EC" w:eastAsia="en-US"/>
    </w:rPr>
  </w:style>
  <w:style w:type="character" w:customStyle="1" w:styleId="Cuerpodeltexto5Negrita">
    <w:name w:val="Cuerpo del texto (5) + Negrita"/>
    <w:basedOn w:val="Cuerpodeltexto5"/>
    <w:rsid w:val="00076136"/>
    <w:rPr>
      <w:rFonts w:ascii="Arial" w:eastAsia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es-ES" w:eastAsia="es-ES" w:bidi="es-ES"/>
    </w:rPr>
  </w:style>
  <w:style w:type="character" w:customStyle="1" w:styleId="Cuerpodeltexto2">
    <w:name w:val="Cuerpo del texto (2)_"/>
    <w:basedOn w:val="Fuentedeprrafopredeter"/>
    <w:rsid w:val="00076136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Cuerpodeltexto2Negrita">
    <w:name w:val="Cuerpo del texto (2) + Negrita"/>
    <w:basedOn w:val="Cuerpodeltexto2"/>
    <w:rsid w:val="00076136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s-ES" w:eastAsia="es-ES" w:bidi="es-ES"/>
    </w:rPr>
  </w:style>
  <w:style w:type="character" w:customStyle="1" w:styleId="Cuerpodeltexto20">
    <w:name w:val="Cuerpo del texto (2)"/>
    <w:basedOn w:val="Cuerpodeltexto2"/>
    <w:rsid w:val="00076136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es-ES" w:eastAsia="es-ES" w:bidi="es-ES"/>
    </w:rPr>
  </w:style>
  <w:style w:type="character" w:customStyle="1" w:styleId="Cuerpodeltexto210pto">
    <w:name w:val="Cuerpo del texto (2) + 10 pto"/>
    <w:basedOn w:val="Cuerpodeltexto2"/>
    <w:rsid w:val="00076136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s-ES" w:eastAsia="es-ES" w:bidi="es-ES"/>
    </w:rPr>
  </w:style>
  <w:style w:type="character" w:styleId="nfasis">
    <w:name w:val="Emphasis"/>
    <w:basedOn w:val="Fuentedeprrafopredeter"/>
    <w:uiPriority w:val="20"/>
    <w:qFormat/>
    <w:rsid w:val="00076136"/>
    <w:rPr>
      <w:i/>
      <w:i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4C0073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7E6EEF"/>
    <w:rPr>
      <w:color w:val="800080"/>
      <w:u w:val="single"/>
    </w:rPr>
  </w:style>
  <w:style w:type="paragraph" w:customStyle="1" w:styleId="msonormal0">
    <w:name w:val="msonormal"/>
    <w:basedOn w:val="Normal"/>
    <w:rsid w:val="007E6E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419" w:eastAsia="es-419"/>
    </w:rPr>
  </w:style>
  <w:style w:type="paragraph" w:customStyle="1" w:styleId="font5">
    <w:name w:val="font5"/>
    <w:basedOn w:val="Normal"/>
    <w:rsid w:val="007E6EEF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es-419" w:eastAsia="es-419"/>
    </w:rPr>
  </w:style>
  <w:style w:type="paragraph" w:customStyle="1" w:styleId="xl63">
    <w:name w:val="xl63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4">
    <w:name w:val="xl64"/>
    <w:basedOn w:val="Normal"/>
    <w:rsid w:val="007E6EEF"/>
    <w:pP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5">
    <w:name w:val="xl65"/>
    <w:basedOn w:val="Normal"/>
    <w:rsid w:val="007E6EE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6">
    <w:name w:val="xl66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7">
    <w:name w:val="xl67"/>
    <w:basedOn w:val="Normal"/>
    <w:rsid w:val="007E6EEF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8">
    <w:name w:val="xl68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69">
    <w:name w:val="xl69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0">
    <w:name w:val="xl70"/>
    <w:basedOn w:val="Normal"/>
    <w:rsid w:val="007E6EE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1">
    <w:name w:val="xl71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2">
    <w:name w:val="xl72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3">
    <w:name w:val="xl73"/>
    <w:basedOn w:val="Normal"/>
    <w:rsid w:val="007E6EE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5">
    <w:name w:val="xl75"/>
    <w:basedOn w:val="Normal"/>
    <w:rsid w:val="007E6EE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6">
    <w:name w:val="xl76"/>
    <w:basedOn w:val="Normal"/>
    <w:rsid w:val="007E6EE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7">
    <w:name w:val="xl77"/>
    <w:basedOn w:val="Normal"/>
    <w:rsid w:val="007E6EE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8">
    <w:name w:val="xl78"/>
    <w:basedOn w:val="Normal"/>
    <w:rsid w:val="007E6EE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79">
    <w:name w:val="xl79"/>
    <w:basedOn w:val="Normal"/>
    <w:rsid w:val="007E6EE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0">
    <w:name w:val="xl80"/>
    <w:basedOn w:val="Normal"/>
    <w:rsid w:val="007E6EEF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1">
    <w:name w:val="xl81"/>
    <w:basedOn w:val="Normal"/>
    <w:rsid w:val="007E6EE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2">
    <w:name w:val="xl82"/>
    <w:basedOn w:val="Normal"/>
    <w:rsid w:val="007E6EE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3">
    <w:name w:val="xl83"/>
    <w:basedOn w:val="Normal"/>
    <w:rsid w:val="007E6EEF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4">
    <w:name w:val="xl84"/>
    <w:basedOn w:val="Normal"/>
    <w:rsid w:val="007E6EE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5">
    <w:name w:val="xl85"/>
    <w:basedOn w:val="Normal"/>
    <w:rsid w:val="007E6EE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6">
    <w:name w:val="xl86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7">
    <w:name w:val="xl87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8">
    <w:name w:val="xl88"/>
    <w:basedOn w:val="Normal"/>
    <w:rsid w:val="007E6EE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89">
    <w:name w:val="xl89"/>
    <w:basedOn w:val="Normal"/>
    <w:rsid w:val="007E6EE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0">
    <w:name w:val="xl90"/>
    <w:basedOn w:val="Normal"/>
    <w:rsid w:val="007E6EE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1">
    <w:name w:val="xl91"/>
    <w:basedOn w:val="Normal"/>
    <w:rsid w:val="00670124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2">
    <w:name w:val="xl92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3">
    <w:name w:val="xl93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4">
    <w:name w:val="xl94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5">
    <w:name w:val="xl95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6">
    <w:name w:val="xl96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paragraph" w:customStyle="1" w:styleId="xl97">
    <w:name w:val="xl97"/>
    <w:basedOn w:val="Normal"/>
    <w:rsid w:val="0067012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BFBFBF"/>
      <w:spacing w:before="100" w:beforeAutospacing="1" w:after="100" w:afterAutospacing="1" w:line="240" w:lineRule="auto"/>
      <w:jc w:val="right"/>
    </w:pPr>
    <w:rPr>
      <w:rFonts w:ascii="Tahoma" w:eastAsia="Times New Roman" w:hAnsi="Tahoma" w:cs="Tahoma"/>
      <w:sz w:val="24"/>
      <w:szCs w:val="24"/>
      <w:lang w:val="es-419" w:eastAsia="es-419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051FDD"/>
    <w:rPr>
      <w:color w:val="605E5C"/>
      <w:shd w:val="clear" w:color="auto" w:fill="E1DFDD"/>
    </w:rPr>
  </w:style>
  <w:style w:type="paragraph" w:customStyle="1" w:styleId="TableParagraph">
    <w:name w:val="Table Paragraph"/>
    <w:basedOn w:val="Normal"/>
    <w:uiPriority w:val="1"/>
    <w:qFormat/>
    <w:rsid w:val="0042030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eastAsia="en-US"/>
    </w:rPr>
  </w:style>
  <w:style w:type="table" w:customStyle="1" w:styleId="TableNormal">
    <w:name w:val="Table Normal"/>
    <w:uiPriority w:val="2"/>
    <w:semiHidden/>
    <w:qFormat/>
    <w:rsid w:val="0042030B"/>
    <w:pPr>
      <w:widowControl w:val="0"/>
      <w:autoSpaceDE w:val="0"/>
      <w:autoSpaceDN w:val="0"/>
    </w:pPr>
    <w:rPr>
      <w:sz w:val="22"/>
      <w:szCs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Fuentedeprrafopredeter"/>
    <w:rsid w:val="00BB37C5"/>
    <w:rPr>
      <w:rFonts w:ascii="Times-Roman" w:hAnsi="Times-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Fuentedeprrafopredeter"/>
    <w:rsid w:val="00BB37C5"/>
    <w:rPr>
      <w:rFonts w:ascii="Times-Bold" w:hAnsi="Times-Bold" w:hint="default"/>
      <w:b/>
      <w:bCs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Fuentedeprrafopredeter"/>
    <w:rsid w:val="0039519F"/>
    <w:rPr>
      <w:rFonts w:ascii="Cambria" w:hAnsi="Cambria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62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53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9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3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1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7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1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7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289607">
          <w:marLeft w:val="6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25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364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505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0739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521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907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1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769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5886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96136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89479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33065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165125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4928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71867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46108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0793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410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54120144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703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05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2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0605373">
                          <w:marLeft w:val="0"/>
                          <w:marRight w:val="0"/>
                          <w:marTop w:val="1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5395113">
              <w:marLeft w:val="27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1154045">
          <w:marLeft w:val="66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6036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913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519153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1746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697782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67421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7605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0213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59100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7316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16970879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4851356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13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571474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121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99286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40739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66167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7905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1116023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9622795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4532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4271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281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80165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17113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033407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906932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7714664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2848358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226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1695961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918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89729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71281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336418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500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34527923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516860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5741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1100684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02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0015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34190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60020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681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4383765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115831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1774087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7157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9084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7017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30245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349722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07710229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765607">
                      <w:marLeft w:val="0"/>
                      <w:marRight w:val="18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9748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divBdr>
                          <w:divsChild>
                            <w:div w:id="1458451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0710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9094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3163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81590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9659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38379848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68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5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yperlink" Target="mailto:vivivana.pinargote@educacion.gob.ec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scritorio\JURIDICO%202023\CONTRATO%20LCC-GADMJS-001-2023%20TORRES%20TAMBO%20COSME%20WILLIAN\CONTRATO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FD2900-7DCB-46B6-8043-52A1C8D357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CONTRATO</Template>
  <TotalTime>2</TotalTime>
  <Pages>45</Pages>
  <Words>16028</Words>
  <Characters>88156</Characters>
  <Application>Microsoft Office Word</Application>
  <DocSecurity>0</DocSecurity>
  <Lines>734</Lines>
  <Paragraphs>207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ZANDRA</dc:creator>
  <cp:keywords/>
  <dc:description/>
  <cp:lastModifiedBy>JURIDICO</cp:lastModifiedBy>
  <cp:revision>2</cp:revision>
  <cp:lastPrinted>2024-07-10T19:09:00Z</cp:lastPrinted>
  <dcterms:created xsi:type="dcterms:W3CDTF">2026-08-20T22:14:00Z</dcterms:created>
  <dcterms:modified xsi:type="dcterms:W3CDTF">2026-08-20T22:14:00Z</dcterms:modified>
</cp:coreProperties>
</file>